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413c" w14:paraId="60e413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C37AB9" w:rsidRPr="00C37AB9">
        <w:t>ELDORADO j.d.o.o., OIB: 23939453098, Split, Terzićeva 5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37AB9" w:rsidRPr="00C37AB9">
        <w:t>ELDORADO j.d.o.o., OIB: 23939453098, Split, Terzićeva 5</w:t>
      </w:r>
      <w:r w:rsidR="006B3ED2">
        <w:t xml:space="preserve">, </w:t>
      </w:r>
      <w:r>
        <w:t xml:space="preserve">na </w:t>
      </w:r>
      <w:r w:rsidR="00C37AB9">
        <w:t>dan 26. veljače</w:t>
      </w:r>
      <w:r w:rsidR="00F725C8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C37AB9">
        <w:t>32.386,46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D48AC">
      <w:t>6</w:t>
    </w:r>
    <w:r w:rsidR="00C37AB9">
      <w:t>26</w:t>
    </w:r>
    <w:r w:rsidR="00667D95">
      <w:t>/</w:t>
    </w:r>
    <w:r w:rsidR="00F725C8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06013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ELDORADO j.d.o.o. za turizam, ugostiteljstvo, trgovinu i usluge, turistička agencija</izvorni_sadrzaj>
    <derivirana_varijabla naziv="DomainObject.Predmet.ProtustrankaFormated_1">  ELDORADO j.d.o.o. za turizam, ugostiteljstvo, trgovinu i usluge, turistička agencija</derivirana_varijabla>
  </DomainObject.Predmet.ProtustrankaFormated>
  <DomainObject.Predmet.ProtustrankaFormatedOIB>
    <izvorni_sadrzaj>  ELDORADO j.d.o.o. za turizam, ugostiteljstvo, trgovinu i usluge, turistička agencija, OIB 23939453098</izvorni_sadrzaj>
    <derivirana_varijabla naziv="DomainObject.Predmet.ProtustrankaFormatedOIB_1">  ELDORADO j.d.o.o. za turizam, ugostiteljstvo, trgovinu i usluge, turistička agencija, OIB 23939453098</derivirana_varijabla>
  </DomainObject.Predmet.ProtustrankaFormatedOIB>
  <DomainObject.Predmet.ProtustrankaFormatedWithAdress>
    <izvorni_sadrzaj> ELDORADO j.d.o.o. za turizam, ugostiteljstvo, trgovinu i usluge, turistička agencija, Terzićeva 5, 21000 Split</izvorni_sadrzaj>
    <derivirana_varijabla naziv="DomainObject.Predmet.ProtustrankaFormatedWithAdress_1"> ELDORADO j.d.o.o. za turizam, ugostiteljstvo, trgovinu i usluge, turistička agencija, Terzićeva 5, 21000 Split</derivirana_varijabla>
  </DomainObject.Predmet.ProtustrankaFormatedWithAdress>
  <DomainObject.Predmet.ProtustrankaFormatedWithAdressOIB>
    <izvorni_sadrzaj> ELDORADO j.d.o.o. za turizam, ugostiteljstvo, trgovinu i usluge, turistička agencija, OIB 23939453098, Terzićeva 5, 21000 Split</izvorni_sadrzaj>
    <derivirana_varijabla naziv="DomainObject.Predmet.ProtustrankaFormatedWithAdressOIB_1"> ELDORADO j.d.o.o. za turizam, ugostiteljstvo, trgovinu i usluge, turistička agencija, OIB 23939453098, Terzićeva 5, 21000 Split</derivirana_varijabla>
  </DomainObject.Predmet.ProtustrankaFormatedWithAdressOIB>
  <DomainObject.Predmet.ProtustrankaWithAdress>
    <izvorni_sadrzaj>ELDORADO j.d.o.o. za turizam, ugostiteljstvo, trgovinu i usluge, turistička agencija Terzićeva 5, 21000 Split</izvorni_sadrzaj>
    <derivirana_varijabla naziv="DomainObject.Predmet.ProtustrankaWithAdress_1">ELDORADO j.d.o.o. za turizam, ugostiteljstvo, trgovinu i usluge, turistička agencija Terzićeva 5, 21000 Split</derivirana_varijabla>
  </DomainObject.Predmet.ProtustrankaWithAdress>
  <DomainObject.Predmet.ProtustrankaWithAdressOIB>
    <izvorni_sadrzaj>ELDORADO j.d.o.o. za turizam, ugostiteljstvo, trgovinu i usluge, turistička agencija, OIB 23939453098, Terzićeva 5, 21000 Split</izvorni_sadrzaj>
    <derivirana_varijabla naziv="DomainObject.Predmet.ProtustrankaWithAdressOIB_1">ELDORADO j.d.o.o. za turizam, ugostiteljstvo, trgovinu i usluge, turistička agencija, OIB 23939453098, Terzićeva 5, 21000 Split</derivirana_varijabla>
  </DomainObject.Predmet.ProtustrankaWithAdressOIB>
  <DomainObject.Predmet.ProtustrankaNazivFormated>
    <izvorni_sadrzaj>ELDORADO j.d.o.o. za turizam, ugostiteljstvo, trgovinu i usluge, turistička agencija</izvorni_sadrzaj>
    <derivirana_varijabla naziv="DomainObject.Predmet.ProtustrankaNazivFormated_1">ELDORADO j.d.o.o. za turizam, ugostiteljstvo, trgovinu i usluge, turistička agencija</derivirana_varijabla>
  </DomainObject.Predmet.ProtustrankaNazivFormated>
  <DomainObject.Predmet.ProtustrankaNazivFormatedOIB>
    <izvorni_sadrzaj>ELDORADO j.d.o.o. za turizam, ugostiteljstvo, trgovinu i usluge, turistička agencija, OIB 23939453098</izvorni_sadrzaj>
    <derivirana_varijabla naziv="DomainObject.Predmet.ProtustrankaNazivFormatedOIB_1">ELDORADO j.d.o.o. za turizam, ugostiteljstvo, trgovinu i usluge, turistička agencija, OIB 23939453098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32368.46</izvorni_sadrzaj>
    <derivirana_varijabla naziv="DomainObject.Predmet.TrenutnaVrijednost_1">32368.46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ELDORADO j.d.o.o. za turizam, ugostiteljstvo, trgovinu i usluge, turistička agencija</item>
    </izvorni_sadrzaj>
    <derivirana_varijabla naziv="DomainObject.Predmet.ProtuStrankaListFormated_1">
      <item>ELDORADO j.d.o.o. za turizam, ugostiteljstvo, trgovinu i usluge, turistička agencija</item>
    </derivirana_varijabla>
  </DomainObject.Predmet.ProtuStrankaListFormated>
  <DomainObject.Predmet.ProtuStrankaListFormatedOIB>
    <izvorni_sadrzaj>
      <item>ELDORADO j.d.o.o. za turizam, ugostiteljstvo, trgovinu i usluge, turistička agencija, OIB 23939453098</item>
    </izvorni_sadrzaj>
    <derivirana_varijabla naziv="DomainObject.Predmet.ProtuStrankaListFormatedOIB_1">
      <item>ELDORADO j.d.o.o. za turizam, ugostiteljstvo, trgovinu i usluge, turistička agencija, OIB 23939453098</item>
    </derivirana_varijabla>
  </DomainObject.Predmet.ProtuStrankaListFormatedOIB>
  <DomainObject.Predmet.ProtuStrankaListFormatedWithAdress>
    <izvorni_sadrzaj>
      <item>ELDORADO j.d.o.o. za turizam, ugostiteljstvo, trgovinu i usluge, turistička agencija, Terzićeva 5, 21000 Split</item>
    </izvorni_sadrzaj>
    <derivirana_varijabla naziv="DomainObject.Predmet.ProtuStrankaListFormatedWithAdress_1">
      <item>ELDORADO j.d.o.o. za turizam, ugostiteljstvo, trgovinu i usluge, turistička agencija, Terzićeva 5, 21000 Split</item>
    </derivirana_varijabla>
  </DomainObject.Predmet.ProtuStrankaListFormatedWithAdress>
  <DomainObject.Predmet.ProtuStrankaListFormatedWithAdressOIB>
    <izvorni_sadrzaj>
      <item>ELDORADO j.d.o.o. za turizam, ugostiteljstvo, trgovinu i usluge, turistička agencija, OIB 23939453098, Terzićeva 5, 21000 Split</item>
    </izvorni_sadrzaj>
    <derivirana_varijabla naziv="DomainObject.Predmet.ProtuStrankaListFormatedWithAdressOIB_1">
      <item>ELDORADO j.d.o.o. za turizam, ugostiteljstvo, trgovinu i usluge, turistička agencija, OIB 23939453098, Terzićeva 5, 21000 Split</item>
    </derivirana_varijabla>
  </DomainObject.Predmet.ProtuStrankaListFormatedWithAdressOIB>
  <DomainObject.Predmet.ProtuStrankaListNazivFormated>
    <izvorni_sadrzaj>
      <item>ELDORADO j.d.o.o. za turizam, ugostiteljstvo, trgovinu i usluge, turistička agencija</item>
    </izvorni_sadrzaj>
    <derivirana_varijabla naziv="DomainObject.Predmet.ProtuStrankaListNazivFormated_1">
      <item>ELDORADO j.d.o.o. za turizam, ugostiteljstvo, trgovinu i usluge, turistička agencija</item>
    </derivirana_varijabla>
  </DomainObject.Predmet.ProtuStrankaListNazivFormated>
  <DomainObject.Predmet.ProtuStrankaListNazivFormatedOIB>
    <izvorni_sadrzaj>
      <item>ELDORADO j.d.o.o. za turizam, ugostiteljstvo, trgovinu i usluge, turistička agencija, OIB 23939453098</item>
    </izvorni_sadrzaj>
    <derivirana_varijabla naziv="DomainObject.Predmet.ProtuStrankaListNazivFormatedOIB_1">
      <item>ELDORADO j.d.o.o. za turizam, ugostiteljstvo, trgovinu i usluge, turistička agencija, OIB 23939453098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ELDORADO j.d.o.o. za turizam, ugostiteljstvo, trgovinu i usluge, turistička agencija</izvorni_sadrzaj>
    <derivirana_varijabla naziv="DomainObject.Predmet.ProtustrankaIDrugi_1">ELDORADO j.d.o.o. za turizam, ugostiteljstvo,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ELDORADO j.d.o.o. za turizam, ugostiteljstvo, trgovinu i usluge, turistička agencija, OIB 23939453098, Terzićeva 5, 21000 Split</izvorni_sadrzaj>
    <derivirana_varijabla naziv="DomainObject.Predmet.ProtustrankaIDrugiAdressOIB_1">ELDORADO j.d.o.o. za turizam, ugostiteljstvo, trgovinu i usluge, turistička agencija, OIB 23939453098, Terzićeva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ELDORADO j.d.o.o. za turizam, ugostiteljstvo, trgovinu i usluge, turistička agencija</item>
      <item>FINANCIJSKA AGENCIJA, RC SPLIT</item>
    </izvorni_sadrzaj>
    <derivirana_varijabla naziv="DomainObject.Predmet.SudioniciListNaziv_1">
      <item>ELDORADO j.d.o.o. za turizam, ugostiteljstvo, trgovinu i usluge, turistička agencija</item>
      <item>FINANCIJSKA AGENCIJA, RC SPLIT</item>
    </derivirana_varijabla>
  </DomainObject.Predmet.SudioniciListNaziv>
  <DomainObject.Predmet.SudioniciListAdressOIB>
    <izvorni_sadrzaj>
      <item>ELDORADO j.d.o.o. za turizam, ugostiteljstvo, trgovinu i usluge, turistička agencija, OIB 23939453098, Terzićeva 5,21000 Split</item>
      <item>FINANCIJSKA AGENCIJA, RC SPLIT, OIB 85821130368, Mažuranićevo šetalište 24 b,21000 Split</item>
    </izvorni_sadrzaj>
    <derivirana_varijabla naziv="DomainObject.Predmet.SudioniciListAdressOIB_1">
      <item>ELDORADO j.d.o.o. za turizam, ugostiteljstvo, trgovinu i usluge, turistička agencija, OIB 23939453098, Terzićeva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23939453098</item>
      <item>, OIB 85821130368</item>
    </izvorni_sadrzaj>
    <derivirana_varijabla naziv="DomainObject.Predmet.SudioniciListNazivOIB_1">
      <item>, OIB 23939453098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B7233-155A-4183-9994-AB01FEC98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2016-11-17T08:06:00Z</dcterms:created>
  <dc:creator>nmarkovic</dc:creator>
  <cp:lastModifiedBy>Ana Golub Gruić</cp:lastModifiedBy>
  <cp:lastPrinted>2016-11-17T08:06:00Z</cp:lastPrinted>
  <dcterms:modified xmlns:xsi="http://www.w3.org/2001/XMLSchema-instance" xsi:type="dcterms:W3CDTF">2016-11-17T09:38:00Z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