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87a4" w14:paraId="69387a4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30E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0E2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51E58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C30E2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HEP d.o.o. , Elektroslavonija Osijek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