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2659" w14:paraId="3fa2659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</w:t>
      </w:r>
      <w:r w:rsidR="00D02B45">
        <w:rPr>
          <w:b/>
        </w:rPr>
        <w:t xml:space="preserve">  </w:t>
      </w:r>
      <w:r w:rsidRPr="005829BB">
        <w:rPr>
          <w:b/>
        </w:rPr>
        <w:t xml:space="preserve">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D02B45" w:rsidP="00B271A9" w:rsidR="008C04AA" w:rsidRPr="005829BB">
      <w:r>
        <w:t xml:space="preserve">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D02B45">
      <w:r w:rsidRPr="005829BB">
        <w:t xml:space="preserve"> </w:t>
      </w:r>
      <w:r w:rsidR="00D02B45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262459" w:rsidRPr="00262459">
        <w:t>Trgovački sud u Pazinu, po sucu Ivanu Dujiću, u stečajnom postupku nad dužnikom AIR ADRIATIC d.o.o. u stečaju, Pula, Valtursko polje 210, OIB 82925969030</w:t>
      </w:r>
      <w:r w:rsidR="00875869">
        <w:t xml:space="preserve">, </w:t>
      </w:r>
      <w:r w:rsidR="00262459">
        <w:t>5</w:t>
      </w:r>
      <w:r w:rsidR="00106CB1" w:rsidRPr="00106CB1">
        <w:t xml:space="preserve">. </w:t>
      </w:r>
      <w:r w:rsidR="00262459">
        <w:t>rujna</w:t>
      </w:r>
      <w:r w:rsidR="00106CB1" w:rsidRPr="00106CB1">
        <w:t xml:space="preserve"> 2018.</w:t>
      </w:r>
    </w:p>
    <w:p w:rsidRDefault="00262459" w:rsidP="00C33645" w:rsidR="0026245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262459" w:rsidRPr="00262459">
        <w:t>AIR ADRIATIC d.o.o. u stečaju, Pula, Valtursko polje 210, OIB 82925969030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262459" w:rsidP="00C55162" w:rsidR="00C55162">
      <w:pPr>
        <w:jc w:val="center"/>
      </w:pPr>
      <w:r>
        <w:t>1</w:t>
      </w:r>
      <w:r w:rsidR="00C55162">
        <w:t xml:space="preserve">. </w:t>
      </w:r>
      <w:r>
        <w:t>listopad</w:t>
      </w:r>
      <w:r w:rsidR="005E6891">
        <w:t>a</w:t>
      </w:r>
      <w:r w:rsidR="00C55162">
        <w:t xml:space="preserve"> 201</w:t>
      </w:r>
      <w:r w:rsidR="005E6891">
        <w:t>8</w:t>
      </w:r>
      <w:r w:rsidR="00C55162">
        <w:t xml:space="preserve">. u </w:t>
      </w:r>
      <w:r>
        <w:t>12</w:t>
      </w:r>
      <w:r w:rsidR="00C33645">
        <w:t>:</w:t>
      </w:r>
      <w:r>
        <w:t>3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D02B45">
      <w:pPr>
        <w:jc w:val="center"/>
      </w:pPr>
      <w:r w:rsidRPr="005829BB">
        <w:t xml:space="preserve">U Pazinu, </w:t>
      </w:r>
      <w:r w:rsidR="00262459" w:rsidRPr="00262459">
        <w:t>5. rujna 2018.</w:t>
      </w:r>
      <w:r w:rsidR="007A2013" w:rsidRPr="007A2013">
        <w:t xml:space="preserve">    </w:t>
      </w:r>
    </w:p>
    <w:p w:rsidRDefault="007A2013" w:rsidP="00905C83" w:rsidR="00905C83" w:rsidRPr="005829BB">
      <w:pPr>
        <w:jc w:val="center"/>
      </w:pPr>
      <w:r w:rsidRPr="007A2013">
        <w:t xml:space="preserve">                                                        </w:t>
      </w: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>Ivan Dujić</w:t>
      </w:r>
      <w:r w:rsidR="005C10F6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262459" w:rsidP="00262459" w:rsidR="00163AAB" w:rsidRPr="00E84455">
      <w:pPr>
        <w:jc w:val="both"/>
      </w:pPr>
      <w:r w:rsidRPr="00262459">
        <w:t>-  stečajni upravitelj Dražen Ezgeta iz Poreča, M. Benussi 8</w:t>
      </w:r>
    </w:p>
    <w:sectPr w:rsidSect="001A1476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0FE" w:rsidP="008C04AA" w:rsidR="00BA50FE">
      <w:r>
        <w:separator/>
      </w:r>
    </w:p>
  </w:endnote>
  <w:endnote w:id="0" w:type="continuationSeparator">
    <w:p w:rsidRDefault="00BA50FE" w:rsidP="008C04AA" w:rsidR="00BA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0FE" w:rsidP="008C04AA" w:rsidR="00BA50FE">
      <w:r>
        <w:separator/>
      </w:r>
    </w:p>
  </w:footnote>
  <w:footnote w:id="0" w:type="continuationSeparator">
    <w:p w:rsidRDefault="00BA50FE" w:rsidP="008C04AA" w:rsidR="00BA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0F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875869">
      <w:t>10 St-</w:t>
    </w:r>
    <w:r w:rsidR="00262459">
      <w:t>8</w:t>
    </w:r>
    <w:r w:rsidR="00875869">
      <w:t>/201</w:t>
    </w:r>
    <w:r w:rsidR="00262459">
      <w:t>5-216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B1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64FE5"/>
    <w:rsid w:val="005829BB"/>
    <w:rsid w:val="005B6B0F"/>
    <w:rsid w:val="005B71A1"/>
    <w:rsid w:val="005C10F6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43C55"/>
    <w:rsid w:val="00664682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40AFF"/>
    <w:rsid w:val="0075796F"/>
    <w:rsid w:val="00774CCA"/>
    <w:rsid w:val="007A2013"/>
    <w:rsid w:val="007D067A"/>
    <w:rsid w:val="007F1D40"/>
    <w:rsid w:val="00842144"/>
    <w:rsid w:val="00842507"/>
    <w:rsid w:val="00850929"/>
    <w:rsid w:val="00875869"/>
    <w:rsid w:val="0088211F"/>
    <w:rsid w:val="00887DAA"/>
    <w:rsid w:val="00896573"/>
    <w:rsid w:val="008976F9"/>
    <w:rsid w:val="008B0868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0FE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02B45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A640A"/>
    <w:rsid w:val="00EB0698"/>
    <w:rsid w:val="00EB1FAF"/>
    <w:rsid w:val="00ED3BEC"/>
    <w:rsid w:val="00EE7DC4"/>
    <w:rsid w:val="00EF5094"/>
    <w:rsid w:val="00F07B51"/>
    <w:rsid w:val="00F10F61"/>
    <w:rsid w:val="00F12EBD"/>
    <w:rsid w:val="00F13312"/>
    <w:rsid w:val="00F40BD3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0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0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0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0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0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0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0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0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14.12.16. prileži obiman spis
OS RI-SS KRK PU OVR-3210/15
19.07.2007.</izvorni_sadrzaj>
    <derivirana_varijabla naziv="DomainObject.Predmet.Opis_1">14.12.16. prileži obiman spis
OS RI-SS KRK PU OVR-3210/15
19.07.2007.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AIR ADRIATIC d.o.o. Pula</izvorni_sadrzaj>
    <derivirana_varijabla naziv="DomainObject.Predmet.ProtustrankaFormated_1">  AIR ADRIATIC d.o.o. Pula</derivirana_varijabla>
  </DomainObject.Predmet.ProtustrankaFormated>
  <DomainObject.Predmet.ProtustrankaFormatedOIB>
    <izvorni_sadrzaj>  AIR ADRIATIC d.o.o. Pula, OIB 82925969030</izvorni_sadrzaj>
    <derivirana_varijabla naziv="DomainObject.Predmet.ProtustrankaFormatedOIB_1">  AIR ADRIATIC d.o.o. Pula, OIB 82925969030</derivirana_varijabla>
  </DomainObject.Predmet.ProtustrankaFormatedOIB>
  <DomainObject.Predmet.ProtustrankaFormatedWithAdress>
    <izvorni_sadrzaj> AIR ADRIATIC d.o.o. Pula</izvorni_sadrzaj>
    <derivirana_varijabla naziv="DomainObject.Predmet.ProtustrankaFormatedWithAdress_1"> AIR ADRIATIC d.o.o. Pula</derivirana_varijabla>
  </DomainObject.Predmet.ProtustrankaFormatedWithAdress>
  <DomainObject.Predmet.ProtustrankaFormatedWithAdressOIB>
    <izvorni_sadrzaj> AIR ADRIATIC d.o.o. Pula, OIB 82925969030</izvorni_sadrzaj>
    <derivirana_varijabla naziv="DomainObject.Predmet.ProtustrankaFormatedWithAdressOIB_1"> AIR ADRIATIC d.o.o. Pula, OIB 82925969030</derivirana_varijabla>
  </DomainObject.Predmet.ProtustrankaFormatedWithAdressOIB>
  <DomainObject.Predmet.ProtustrankaWithAdress>
    <izvorni_sadrzaj>AIR ADRIATIC d.o.o. Pula </izvorni_sadrzaj>
    <derivirana_varijabla naziv="DomainObject.Predmet.ProtustrankaWithAdress_1">AIR ADRIATIC d.o.o. Pula </derivirana_varijabla>
  </DomainObject.Predmet.ProtustrankaWithAdress>
  <DomainObject.Predmet.ProtustrankaWithAdressOIB>
    <izvorni_sadrzaj>AIR ADRIATIC d.o.o. Pula, OIB 82925969030</izvorni_sadrzaj>
    <derivirana_varijabla naziv="DomainObject.Predmet.ProtustrankaWithAdressOIB_1">AIR ADRIATIC d.o.o. Pula, OIB 82925969030</derivirana_varijabla>
  </DomainObject.Predmet.ProtustrankaWithAdressOIB>
  <DomainObject.Predmet.ProtustrankaNazivFormated>
    <izvorni_sadrzaj>AIR ADRIATIC d.o.o. Pula</izvorni_sadrzaj>
    <derivirana_varijabla naziv="DomainObject.Predmet.ProtustrankaNazivFormated_1">AIR ADRIATIC d.o.o. Pula</derivirana_varijabla>
  </DomainObject.Predmet.ProtustrankaNazivFormated>
  <DomainObject.Predmet.ProtustrankaNazivFormatedOIB>
    <izvorni_sadrzaj>AIR ADRIATIC d.o.o. Pula, OIB 82925969030</izvorni_sadrzaj>
    <derivirana_varijabla naziv="DomainObject.Predmet.ProtustrankaNazivFormatedOIB_1">AIR ADRIATIC d.o.o. Pula, OIB 82925969030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VELIĆ; Ratimir Čular; ZLATKO ŠARAC; VLADO ČABAJ; JASMINA PLAVŠIĆ; HYPO LEAISNG KROATIEN d.o.o.</izvorni_sadrzaj>
    <derivirana_varijabla naziv="DomainObject.Predmet.StrankaFormated_1">  ŽELJKO VELIĆ; Ratimir Čular; ZLATKO ŠARAC; VLADO ČABAJ; JASMINA PLAVŠIĆ; HYPO LEAISNG KROATIEN d.o.o.</derivirana_varijabla>
  </DomainObject.Predmet.StrankaFormated>
  <DomainObject.Predmet.StrankaFormatedOIB>
    <izvorni_sadrzaj>  ŽELJKO VELIĆ; Ratimir Čular, OIB 47066498238; ZLATKO ŠARAC; VLADO ČABAJ; JASMINA PLAVŠIĆ; HYPO LEAISNG KROATIEN d.o.o., OIB 87064273078</izvorni_sadrzaj>
    <derivirana_varijabla naziv="DomainObject.Predmet.StrankaFormatedOIB_1">  ŽELJKO VELIĆ; Ratimir Čular, OIB 47066498238; ZLATKO ŠARAC; VLADO ČABAJ; JASMINA PLAVŠIĆ; HYPO LEAISNG KROATIEN d.o.o., OIB 87064273078</derivirana_varijabla>
  </DomainObject.Predmet.StrankaFormatedOIB>
  <DomainObject.Predmet.StrankaFormatedWithAdress>
    <izvorni_sadrzaj> ŽELJKO VELIĆ; Ratimir Čular, Trakošćanska Ulica 4, 10000 Zagreb; ZLATKO ŠARAC; VLADO ČABAJ; JASMINA PLAVŠIĆ; HYPO LEAISNG KROATIEN d.o.o., Koranska 16, 10 000 Zagreb</izvorni_sadrzaj>
    <derivirana_varijabla naziv="DomainObject.Predmet.StrankaFormatedWithAdress_1"> ŽELJKO VELIĆ; Ratimir Čular, Trakošćanska Ulica 4, 10000 Zagreb; ZLATKO ŠARAC; VLADO ČABAJ; JASMINA PLAVŠIĆ; HYPO LEAISNG KROATIEN d.o.o., Koranska 16, 10 000 Zagreb</derivirana_varijabla>
  </DomainObject.Predmet.StrankaFormatedWithAdress>
  <DomainObject.Predmet.StrankaFormatedWithAdressOIB>
    <izvorni_sadrzaj> ŽELJKO VELIĆ; Ratimir Čular, OIB 47066498238, Trakošćanska Ulica 4, 10000 Zagreb; ZLATKO ŠARAC; VLADO ČABAJ; JASMINA PLAVŠIĆ; HYPO LEAISNG KROATIEN d.o.o., OIB 87064273078, Koranska 16, 10 000 Zagreb</izvorni_sadrzaj>
    <derivirana_varijabla naziv="DomainObject.Predmet.StrankaFormatedWithAdressOIB_1"> ŽELJKO VELIĆ; Ratimir Čular, OIB 47066498238, Trakošćanska Ulica 4, 10000 Zagreb; ZLATKO ŠARAC; VLADO ČABAJ; JASMINA PLAVŠIĆ; HYPO LEAISNG KROATIEN d.o.o., OIB 87064273078, Koranska 16, 10 000 Zagreb</derivirana_varijabla>
  </DomainObject.Predmet.StrankaFormatedWithAdressOIB>
  <DomainObject.Predmet.StrankaWithAdress>
    <izvorni_sadrzaj>ŽELJKO VELIĆ ,Ratimir Čular Trakošćanska Ulica 4,10000 Zagreb,ZLATKO ŠARAC ,VLADO ČABAJ ,JASMINA PLAVŠIĆ ,HYPO LEAISNG KROATIEN d.o.o. Koranska 16,10 000 Zagreb</izvorni_sadrzaj>
    <derivirana_varijabla naziv="DomainObject.Predmet.StrankaWithAdress_1">ŽELJKO VELIĆ ,Ratimir Čular Trakošćanska Ulica 4,10000 Zagreb,ZLATKO ŠARAC ,VLADO ČABAJ ,JASMINA PLAVŠIĆ ,HYPO LEAISNG KROATIEN d.o.o. Koranska 16,10 000 Zagreb</derivirana_varijabla>
  </DomainObject.Predmet.StrankaWithAdress>
  <DomainObject.Predmet.StrankaWithAdressOIB>
    <izvorni_sadrzaj>ŽELJKO VELIĆ,Ratimir Čular, OIB 47066498238, Trakošćanska Ulica 4,10000 Zagreb,ZLATKO ŠARAC,VLADO ČABAJ,JASMINA PLAVŠIĆ,HYPO LEAISNG KROATIEN d.o.o., OIB 87064273078, Koranska 16,10 000 Zagreb</izvorni_sadrzaj>
    <derivirana_varijabla naziv="DomainObject.Predmet.StrankaWithAdressOIB_1">ŽELJKO VELIĆ,Ratimir Čular, OIB 47066498238, Trakošćanska Ulica 4,10000 Zagreb,ZLATKO ŠARAC,VLADO ČABAJ,JASMINA PLAVŠIĆ,HYPO LEAISNG KROATIEN d.o.o., OIB 87064273078, Koranska 16,10 000 Zagreb</derivirana_varijabla>
  </DomainObject.Predmet.StrankaWithAdressOIB>
  <DomainObject.Predmet.StrankaNazivFormated>
    <izvorni_sadrzaj>ŽELJKO VELIĆ,Ratimir Čular,ZLATKO ŠARAC,VLADO ČABAJ,JASMINA PLAVŠIĆ,HYPO LEAISNG KROATIEN d.o.o.</izvorni_sadrzaj>
    <derivirana_varijabla naziv="DomainObject.Predmet.StrankaNazivFormated_1">ŽELJKO VELIĆ,Ratimir Čular,ZLATKO ŠARAC,VLADO ČABAJ,JASMINA PLAVŠIĆ,HYPO LEAISNG KROATIEN d.o.o.</derivirana_varijabla>
  </DomainObject.Predmet.StrankaNazivFormated>
  <DomainObject.Predmet.StrankaNazivFormatedOIB>
    <izvorni_sadrzaj>ŽELJKO VELIĆ,Ratimir Čular, OIB 47066498238,ZLATKO ŠARAC,VLADO ČABAJ,JASMINA PLAVŠIĆ,HYPO LEAISNG KROATIEN d.o.o., OIB 87064273078</izvorni_sadrzaj>
    <derivirana_varijabla naziv="DomainObject.Predmet.StrankaNazivFormatedOIB_1">ŽELJKO VELIĆ,Ratimir Čular, OIB 47066498238,ZLATKO ŠARAC,VLADO ČABAJ,JASMINA PLAVŠIĆ,HYPO LEAISNG KROATIEN d.o.o., OIB 87064273078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Formated>
  <DomainObject.Predmet.StrankaList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FormatedOIB>
  <DomainObject.Predmet.StrankaListFormatedWithAdress>
    <izvorni_sadrzaj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izvorni_sadrzaj>
    <derivirana_varijabla naziv="DomainObject.Predmet.StrankaListFormatedWithAdress_1"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derivirana_varijabla>
  </DomainObject.Predmet.StrankaListFormatedWithAdress>
  <DomainObject.Predmet.StrankaListFormatedWithAdressOIB>
    <izvorni_sadrzaj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izvorni_sadrzaj>
    <derivirana_varijabla naziv="DomainObject.Predmet.StrankaListFormatedWithAdressOIB_1"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derivirana_varijabla>
  </DomainObject.Predmet.StrankaListFormatedWithAdressOIB>
  <DomainObject.Predmet.StrankaListNaziv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Naziv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NazivFormated>
  <DomainObject.Predmet.StrankaListNaziv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Naziv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NazivFormatedOIB>
  <DomainObject.Predmet.ProtuStrankaListFormated>
    <izvorni_sadrzaj>
      <item>AIR ADRIATIC d.o.o. Pula</item>
    </izvorni_sadrzaj>
    <derivirana_varijabla naziv="DomainObject.Predmet.ProtuStrankaListFormated_1">
      <item>AIR ADRIATIC d.o.o. Pula</item>
    </derivirana_varijabla>
  </DomainObject.Predmet.ProtuStrankaListFormated>
  <DomainObject.Predmet.ProtuStrankaListFormatedOIB>
    <izvorni_sadrzaj>
      <item>AIR ADRIATIC d.o.o. Pula, OIB 82925969030</item>
    </izvorni_sadrzaj>
    <derivirana_varijabla naziv="DomainObject.Predmet.ProtuStrankaListFormatedOIB_1">
      <item>AIR ADRIATIC d.o.o. Pula, OIB 82925969030</item>
    </derivirana_varijabla>
  </DomainObject.Predmet.ProtuStrankaListFormatedOIB>
  <DomainObject.Predmet.ProtuStrankaListFormatedWithAdress>
    <izvorni_sadrzaj>
      <item>AIR ADRIATIC d.o.o. Pula</item>
    </izvorni_sadrzaj>
    <derivirana_varijabla naziv="DomainObject.Predmet.ProtuStrankaListFormatedWithAdress_1">
      <item>AIR ADRIATIC d.o.o. Pula</item>
    </derivirana_varijabla>
  </DomainObject.Predmet.ProtuStrankaListFormatedWithAdress>
  <DomainObject.Predmet.ProtuStrankaListFormatedWithAdressOIB>
    <izvorni_sadrzaj>
      <item>AIR ADRIATIC d.o.o. Pula, OIB 82925969030</item>
    </izvorni_sadrzaj>
    <derivirana_varijabla naziv="DomainObject.Predmet.ProtuStrankaListFormatedWithAdressOIB_1">
      <item>AIR ADRIATIC d.o.o. Pula, OIB 82925969030</item>
    </derivirana_varijabla>
  </DomainObject.Predmet.ProtuStrankaListFormatedWithAdressOIB>
  <DomainObject.Predmet.ProtuStrankaListNazivFormated>
    <izvorni_sadrzaj>
      <item>AIR ADRIATIC d.o.o. Pula</item>
    </izvorni_sadrzaj>
    <derivirana_varijabla naziv="DomainObject.Predmet.ProtuStrankaListNazivFormated_1">
      <item>AIR ADRIATIC d.o.o. Pula</item>
    </derivirana_varijabla>
  </DomainObject.Predmet.ProtuStrankaListNazivFormated>
  <DomainObject.Predmet.ProtuStrankaListNazivFormatedOIB>
    <izvorni_sadrzaj>
      <item>AIR ADRIATIC d.o.o. Pula, OIB 82925969030</item>
    </izvorni_sadrzaj>
    <derivirana_varijabla naziv="DomainObject.Predmet.ProtuStrankaListNazivFormatedOIB_1">
      <item>AIR ADRIATIC d.o.o. Pula, OIB 82925969030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LEAISNG KROATIEN d.o.o. i dr.</izvorni_sadrzaj>
    <derivirana_varijabla naziv="DomainObject.Predmet.StrankaIDrugi_1">HYPO LEAISNG KROATIEN d.o.o. i dr.</derivirana_varijabla>
  </DomainObject.Predmet.StrankaIDrugi>
  <DomainObject.Predmet.ProtustrankaIDrugi>
    <izvorni_sadrzaj>AIR ADRIATIC d.o.o. Pula</izvorni_sadrzaj>
    <derivirana_varijabla naziv="DomainObject.Predmet.ProtustrankaIDrugi_1">AIR ADRIATIC d.o.o. Pula</derivirana_varijabla>
  </DomainObject.Predmet.ProtustrankaIDrugi>
  <DomainObject.Predmet.StrankaIDrugiAdressOIB>
    <izvorni_sadrzaj>HYPO LEAISNG KROATIEN d.o.o., OIB 87064273078, Koranska 16, 10 000 Zagreb i dr.</izvorni_sadrzaj>
    <derivirana_varijabla naziv="DomainObject.Predmet.StrankaIDrugiAdressOIB_1">HYPO LEAISNG KROATIEN d.o.o., OIB 87064273078, Koranska 16, 10 000 Zagreb i dr.</derivirana_varijabla>
  </DomainObject.Predmet.StrankaIDrugiAdressOIB>
  <DomainObject.Predmet.ProtustrankaIDrugiAdressOIB>
    <izvorni_sadrzaj>AIR ADRIATIC d.o.o. Pula, OIB 82925969030</izvorni_sadrzaj>
    <derivirana_varijabla naziv="DomainObject.Predmet.ProtustrankaIDrugiAdressOIB_1">AIR ADRIATIC d.o.o. Pula, OIB 82925969030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izvorni_sadrzaj>
    <derivirana_varijabla naziv="DomainObject.Predmet.SudioniciListNaziv_1"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derivirana_varijabla>
  </DomainObject.Predmet.SudioniciListNaziv>
  <DomainObject.Predmet.SudioniciListAdressOIB>
    <izvorni_sadrzaj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izvorni_sadrzaj>
    <derivirana_varijabla naziv="DomainObject.Predmet.SudioniciListAdressOIB_1"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47066498238</item>
      <item>, OIB null</item>
      <item>, OIB null</item>
      <item>, OIB 62061046523</item>
      <item>, OIB null</item>
      <item>, OIB 82925969030</item>
      <item>, OIB 87064273078</item>
    </izvorni_sadrzaj>
    <derivirana_varijabla naziv="DomainObject.Predmet.SudioniciListNazivOIB_1">
      <item>, OIB null</item>
      <item>, OIB 47066498238</item>
      <item>, OIB null</item>
      <item>, OIB null</item>
      <item>, OIB 62061046523</item>
      <item>, OIB null</item>
      <item>, OIB 82925969030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712</properties:Characters>
  <properties:Lines>39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2018-09-05T07:49:00Z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2018-09-05T07:50:00Z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(St-8-15 -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