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80b6" w14:paraId="94180b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KATIĆ-PROMET d.o.o. Drniš, Jove Mudrinića 30, MBS:060016038, OIB:22724708705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KATIĆ-PROMET d.o.o. Drniš, Jove Mudrinića 30, MBS:060016038, OIB:22724708705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B1160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AB1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10,15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AB1160">
        <w:rPr>
          <w:rFonts w:cs="Times New Roman" w:eastAsia="Times New Roman" w:hAnsi="Times New Roman" w:ascii="Times New Roman"/>
          <w:sz w:val="24"/>
          <w:szCs w:val="24"/>
          <w:lang w:eastAsia="hr-HR"/>
        </w:rPr>
        <w:t>Ante Poljak.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KATIĆ-PROMET d.o.o. Drniš, Jove Mudrinića 30, MBS:060016038, OIB:22724708705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KATIĆ-PROMET d.o.o. Drniš, Jove Mudrinića 30, MBS:060016038, OIB:22724708705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617318">
        <w:rPr>
          <w:rFonts w:cs="Times New Roman" w:eastAsia="Times New Roman" w:hAnsi="Times New Roman" w:ascii="Times New Roman"/>
          <w:sz w:val="24"/>
          <w:szCs w:val="24"/>
          <w:lang w:eastAsia="hr-HR"/>
        </w:rPr>
        <w:t>611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210E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3C4" w:rsidP="00345FCD" w:rsidR="007403C4">
      <w:pPr>
        <w:spacing w:lineRule="auto" w:line="240" w:after="0"/>
      </w:pPr>
      <w:r>
        <w:separator/>
      </w:r>
    </w:p>
  </w:endnote>
  <w:endnote w:id="0" w:type="continuationSeparator">
    <w:p w:rsidRDefault="007403C4" w:rsidP="00345FCD" w:rsidR="007403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3C4" w:rsidP="00345FCD" w:rsidR="007403C4">
      <w:pPr>
        <w:spacing w:lineRule="auto" w:line="240" w:after="0"/>
      </w:pPr>
      <w:r>
        <w:separator/>
      </w:r>
    </w:p>
  </w:footnote>
  <w:footnote w:id="0" w:type="continuationSeparator">
    <w:p w:rsidRDefault="007403C4" w:rsidP="00345FCD" w:rsidR="007403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5210E">
      <w:rPr>
        <w:noProof/>
      </w:rPr>
      <w:t>2</w:t>
    </w:r>
    <w:r>
      <w:fldChar w:fldCharType="end"/>
    </w:r>
    <w:r>
      <w:t xml:space="preserve">                            </w:t>
    </w:r>
    <w:r w:rsidR="00DB713E">
      <w:t xml:space="preserve">                        9 St-611</w:t>
    </w:r>
    <w:r>
      <w:t>/15</w:t>
    </w:r>
  </w:p>
  <w:p w:rsidRDefault="0085210E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345FCD"/>
    <w:rsid w:val="00617318"/>
    <w:rsid w:val="007403C4"/>
    <w:rsid w:val="007F555B"/>
    <w:rsid w:val="0085210E"/>
    <w:rsid w:val="00A95A7E"/>
    <w:rsid w:val="00AB1160"/>
    <w:rsid w:val="00AF4CA6"/>
    <w:rsid w:val="00DB713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52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1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10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1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1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52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KATIĆ-PROMET d.o.o. za prijevoz i trgovinu</izvorni_sadrzaj>
    <derivirana_varijabla naziv="DomainObject.Predmet.ProtustrankaFormated_1">  KATIĆ-PROMET d.o.o. za prijevoz i trgovinu</derivirana_varijabla>
  </DomainObject.Predmet.ProtustrankaFormated>
  <DomainObject.Predmet.ProtustrankaFormatedOIB>
    <izvorni_sadrzaj>  KATIĆ-PROMET d.o.o. za prijevoz i trgovinu, OIB 22724708705</izvorni_sadrzaj>
    <derivirana_varijabla naziv="DomainObject.Predmet.ProtustrankaFormatedOIB_1">  KATIĆ-PROMET d.o.o. za prijevoz i trgovinu, OIB 22724708705</derivirana_varijabla>
  </DomainObject.Predmet.ProtustrankaFormatedOIB>
  <DomainObject.Predmet.ProtustrankaFormatedWithAdress>
    <izvorni_sadrzaj> KATIĆ-PROMET d.o.o. za prijevoz i trgovinu, Jove Mudrinića 30, 22320 Drniš</izvorni_sadrzaj>
    <derivirana_varijabla naziv="DomainObject.Predmet.ProtustrankaFormatedWithAdress_1"> KATIĆ-PROMET d.o.o. za prijevoz i trgovinu, Jove Mudrinića 30, 22320 Drniš</derivirana_varijabla>
  </DomainObject.Predmet.ProtustrankaFormatedWithAdress>
  <DomainObject.Predmet.ProtustrankaFormatedWithAdressOIB>
    <izvorni_sadrzaj> KATIĆ-PROMET d.o.o. za prijevoz i trgovinu, OIB 22724708705, Jove Mudrinića 30, 22320 Drniš</izvorni_sadrzaj>
    <derivirana_varijabla naziv="DomainObject.Predmet.ProtustrankaFormatedWithAdressOIB_1"> KATIĆ-PROMET d.o.o. za prijevoz i trgovinu, OIB 22724708705, Jove Mudrinića 30, 22320 Drniš</derivirana_varijabla>
  </DomainObject.Predmet.ProtustrankaFormatedWithAdressOIB>
  <DomainObject.Predmet.ProtustrankaWithAdress>
    <izvorni_sadrzaj>KATIĆ-PROMET d.o.o. za prijevoz i trgovinu Jove Mudrinića 30, 22320 Drniš</izvorni_sadrzaj>
    <derivirana_varijabla naziv="DomainObject.Predmet.ProtustrankaWithAdress_1">KATIĆ-PROMET d.o.o. za prijevoz i trgovinu Jove Mudrinića 30, 22320 Drniš</derivirana_varijabla>
  </DomainObject.Predmet.ProtustrankaWithAdress>
  <DomainObject.Predmet.ProtustrankaWithAdressOIB>
    <izvorni_sadrzaj>KATIĆ-PROMET d.o.o. za prijevoz i trgovinu, OIB 22724708705, Jove Mudrinića 30, 22320 Drniš</izvorni_sadrzaj>
    <derivirana_varijabla naziv="DomainObject.Predmet.ProtustrankaWithAdressOIB_1">KATIĆ-PROMET d.o.o. za prijevoz i trgovinu, OIB 22724708705, Jove Mudrinića 30, 22320 Drniš</derivirana_varijabla>
  </DomainObject.Predmet.ProtustrankaWithAdressOIB>
  <DomainObject.Predmet.ProtustrankaNazivFormated>
    <izvorni_sadrzaj>KATIĆ-PROMET d.o.o. za prijevoz i trgovinu</izvorni_sadrzaj>
    <derivirana_varijabla naziv="DomainObject.Predmet.ProtustrankaNazivFormated_1">KATIĆ-PROMET d.o.o. za prijevoz i trgovinu</derivirana_varijabla>
  </DomainObject.Predmet.ProtustrankaNazivFormated>
  <DomainObject.Predmet.ProtustrankaNazivFormatedOIB>
    <izvorni_sadrzaj>KATIĆ-PROMET d.o.o. za prijevoz i trgovinu, OIB 22724708705</izvorni_sadrzaj>
    <derivirana_varijabla naziv="DomainObject.Predmet.ProtustrankaNazivFormatedOIB_1">KATIĆ-PROMET d.o.o. za prijevoz i trgovinu, OIB 22724708705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KATIĆ-PROMET d.o.o. za prijevoz i trgovinu</item>
    </izvorni_sadrzaj>
    <derivirana_varijabla naziv="DomainObject.Predmet.ProtuStrankaListFormated_1">
      <item>KATIĆ-PROMET d.o.o. za prijevoz i trgovinu</item>
    </derivirana_varijabla>
  </DomainObject.Predmet.ProtuStrankaListFormated>
  <DomainObject.Predmet.ProtuStrankaListFormatedOIB>
    <izvorni_sadrzaj>
      <item>KATIĆ-PROMET d.o.o. za prijevoz i trgovinu, OIB 22724708705</item>
    </izvorni_sadrzaj>
    <derivirana_varijabla naziv="DomainObject.Predmet.ProtuStrankaListFormatedOIB_1">
      <item>KATIĆ-PROMET d.o.o. za prijevoz i trgovinu, OIB 22724708705</item>
    </derivirana_varijabla>
  </DomainObject.Predmet.ProtuStrankaListFormatedOIB>
  <DomainObject.Predmet.ProtuStrankaListFormatedWithAdress>
    <izvorni_sadrzaj>
      <item>KATIĆ-PROMET d.o.o. za prijevoz i trgovinu, Jove Mudrinića 30, 22320 Drniš</item>
    </izvorni_sadrzaj>
    <derivirana_varijabla naziv="DomainObject.Predmet.ProtuStrankaListFormatedWithAdress_1">
      <item>KATIĆ-PROMET d.o.o. za prijevoz i trgovinu, Jove Mudrinića 30, 22320 Drniš</item>
    </derivirana_varijabla>
  </DomainObject.Predmet.ProtuStrankaListFormatedWithAdress>
  <DomainObject.Predmet.ProtuStrankaListFormatedWithAdressOIB>
    <izvorni_sadrzaj>
      <item>KATIĆ-PROMET d.o.o. za prijevoz i trgovinu, OIB 22724708705, Jove Mudrinića 30, 22320 Drniš</item>
    </izvorni_sadrzaj>
    <derivirana_varijabla naziv="DomainObject.Predmet.ProtuStrankaListFormatedWithAdressOIB_1">
      <item>KATIĆ-PROMET d.o.o. za prijevoz i trgovinu, OIB 22724708705, Jove Mudrinića 30, 22320 Drniš</item>
    </derivirana_varijabla>
  </DomainObject.Predmet.ProtuStrankaListFormatedWithAdressOIB>
  <DomainObject.Predmet.ProtuStrankaListNazivFormated>
    <izvorni_sadrzaj>
      <item>KATIĆ-PROMET d.o.o. za prijevoz i trgovinu</item>
    </izvorni_sadrzaj>
    <derivirana_varijabla naziv="DomainObject.Predmet.ProtuStrankaListNazivFormated_1">
      <item>KATIĆ-PROMET d.o.o. za prijevoz i trgovinu</item>
    </derivirana_varijabla>
  </DomainObject.Predmet.ProtuStrankaListNazivFormated>
  <DomainObject.Predmet.ProtuStrankaListNazivFormatedOIB>
    <izvorni_sadrzaj>
      <item>KATIĆ-PROMET d.o.o. za prijevoz i trgovinu, OIB 22724708705</item>
    </izvorni_sadrzaj>
    <derivirana_varijabla naziv="DomainObject.Predmet.ProtuStrankaListNazivFormatedOIB_1">
      <item>KATIĆ-PROMET d.o.o. za prijevoz i trgovinu, OIB 22724708705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KATIĆ-PROMET d.o.o. za prijevoz i trgovinu</izvorni_sadrzaj>
    <derivirana_varijabla naziv="DomainObject.Predmet.ProtustrankaIDrugi_1">KATIĆ-PROMET d.o.o. za prijevoz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KATIĆ-PROMET d.o.o. za prijevoz i trgovinu, OIB 22724708705, Jove Mudrinića 30, 22320 Drniš</izvorni_sadrzaj>
    <derivirana_varijabla naziv="DomainObject.Predmet.ProtustrankaIDrugiAdressOIB_1">KATIĆ-PROMET d.o.o. za prijevoz i trgovinu, OIB 22724708705, Jove Mudrinića 30,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KATIĆ-PROMET d.o.o. za prijevoz i trgovinu</item>
    </izvorni_sadrzaj>
    <derivirana_varijabla naziv="DomainObject.Predmet.SudioniciListNaziv_1">
      <item>FINA - Podružnica Šibenik</item>
      <item>KATIĆ-PROMET d.o.o. za prijevoz i trgovinu</item>
    </derivirana_varijabla>
  </DomainObject.Predmet.SudioniciListNaziv>
  <DomainObject.Predmet.SudioniciListAdressOIB>
    <izvorni_sadrzaj>
      <item>FINA - Podružnica Šibenik, OIB 85821130368, Perivoj L. Marune 1,22000 Šibenik</item>
      <item>KATIĆ-PROMET d.o.o. za prijevoz i trgovinu, OIB 22724708705, Jove Mudrinića 30,22320 Drniš</item>
    </izvorni_sadrzaj>
    <derivirana_varijabla naziv="DomainObject.Predmet.SudioniciListAdressOIB_1">
      <item>FINA - Podružnica Šibenik, OIB 85821130368, Perivoj L. Marune 1,22000 Šibenik</item>
      <item>KATIĆ-PROMET d.o.o. za prijevoz i trgovinu, OIB 22724708705, Jove Mudrinića 30,22320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22724708705</item>
    </izvorni_sadrzaj>
    <derivirana_varijabla naziv="DomainObject.Predmet.SudioniciListNazivOIB_1">
      <item>, OIB 85821130368</item>
      <item>, OIB 22724708705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2532</properties:Characters>
  <properties:Lines>96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2016-01-12T13:11:00Z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