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37c3" w14:paraId="4d437c3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D909D7">
        <w:t>166</w:t>
      </w:r>
      <w:r w:rsidR="00375434">
        <w:t>/2017.-11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D909D7">
        <w:t xml:space="preserve"> </w:t>
      </w:r>
      <w:r w:rsidR="00D909D7" w:rsidRPr="005E509A">
        <w:rPr>
          <w:rStyle w:val="eSPISCCParagraphDefaultFont"/>
          <w:rFonts w:eastAsiaTheme="minorHAnsi"/>
        </w:rPr>
        <w:t>REPUBLIKA HRV</w:t>
      </w:r>
      <w:r w:rsidR="00D909D7">
        <w:rPr>
          <w:rStyle w:val="eSPISCCParagraphDefaultFont"/>
          <w:rFonts w:eastAsiaTheme="minorHAnsi"/>
        </w:rPr>
        <w:t xml:space="preserve">ATSKA, Ministarstvo financija, Porezna uprava, Područni ured Zagreb, OIB </w:t>
      </w:r>
      <w:r w:rsidR="00D909D7" w:rsidRPr="005E509A">
        <w:rPr>
          <w:rStyle w:val="eSPISCCParagraphDefaultFont"/>
          <w:rFonts w:eastAsiaTheme="minorHAnsi"/>
        </w:rPr>
        <w:t>18683136487</w:t>
      </w:r>
      <w:r w:rsidR="00D909D7">
        <w:rPr>
          <w:rStyle w:val="eSPISCCParagraphDefaultFont"/>
          <w:rFonts w:eastAsiaTheme="minorHAnsi"/>
        </w:rPr>
        <w:t>, zastupana po Županijskom državnom odvjetništvu u Zagrebu, Savska cesta 41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D909D7">
        <w:t xml:space="preserve"> EXULTO d.o.o., Zagreb, Ogrizovićeva 39, OIB </w:t>
      </w:r>
      <w:r w:rsidR="00D909D7" w:rsidRPr="005E509A">
        <w:t>62077614076</w:t>
      </w:r>
      <w:r w:rsidR="00252678">
        <w:t xml:space="preserve">, </w:t>
      </w:r>
      <w:r w:rsidR="00092CF5">
        <w:t>2 svibnja</w:t>
      </w:r>
      <w:r w:rsidR="004618F8">
        <w:t xml:space="preserve"> </w:t>
      </w:r>
      <w:r w:rsidR="00152A54">
        <w:rPr>
          <w:lang w:val="hr-HR"/>
        </w:rPr>
        <w:t xml:space="preserve">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909D7">
        <w:rPr>
          <w:szCs w:val="24"/>
          <w:lang w:val="hr-HR"/>
        </w:rPr>
        <w:t xml:space="preserve"> REA (KASAPOVIĆ) PRIHODA, Zagreb, Ulica Vida Došena 42, OIB </w:t>
      </w:r>
      <w:r w:rsidR="00D909D7" w:rsidRPr="00E75512">
        <w:rPr>
          <w:szCs w:val="24"/>
          <w:lang w:val="hr-HR"/>
        </w:rPr>
        <w:t>09052511355</w:t>
      </w:r>
      <w:r w:rsidR="006B2EF5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D909D7">
        <w:rPr>
          <w:szCs w:val="24"/>
          <w:lang w:val="hr-HR"/>
        </w:rPr>
        <w:t xml:space="preserve"> </w:t>
      </w:r>
      <w:r w:rsidR="00D909D7">
        <w:t xml:space="preserve">EXULTO d.o.o., Zagreb, Ogrizovićeva 39, OIB </w:t>
      </w:r>
      <w:r w:rsidR="00D909D7" w:rsidRPr="005E509A">
        <w:t>62077614076</w:t>
      </w:r>
      <w:r w:rsidR="00CD3E82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D909D7">
        <w:rPr>
          <w:szCs w:val="24"/>
          <w:lang w:val="hr-HR"/>
        </w:rPr>
        <w:t xml:space="preserve"> REA (KASAPOVIĆ) PRIHODA, Zagreb, Ulica Vida Došena 42, OIB </w:t>
      </w:r>
      <w:r w:rsidR="00D909D7" w:rsidRPr="00E75512">
        <w:rPr>
          <w:szCs w:val="24"/>
          <w:lang w:val="hr-HR"/>
        </w:rPr>
        <w:t>09052511355</w:t>
      </w:r>
      <w:r w:rsidR="006B2EF5">
        <w:rPr>
          <w:szCs w:val="24"/>
          <w:lang w:val="hr-HR"/>
        </w:rPr>
        <w:t>,</w:t>
      </w:r>
      <w:r w:rsidR="00F55DF3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B2EF5">
        <w:rPr>
          <w:szCs w:val="24"/>
          <w:lang w:val="hr-HR"/>
        </w:rPr>
        <w:t>2. svibnja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D30E6F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D30E6F">
        <w:rPr>
          <w:szCs w:val="24"/>
          <w:lang w:val="hr-HR"/>
        </w:rPr>
        <w:t>,</w:t>
      </w:r>
      <w:r w:rsidR="00D30E6F">
        <w:t>v.r.</w:t>
      </w:r>
    </w:p>
    <w:p w:rsidRDefault="00D30E6F" w:rsidP="00492E13" w:rsidR="00D30E6F">
      <w:pPr>
        <w:jc w:val="center"/>
      </w:pPr>
    </w:p>
    <w:p w:rsidRDefault="00D30E6F" w:rsidP="00492E13" w:rsidR="00D30E6F">
      <w:pPr>
        <w:jc w:val="center"/>
      </w:pPr>
    </w:p>
    <w:p w:rsidRDefault="00D30E6F" w:rsidP="002152A3" w:rsidR="00D30E6F">
      <w:pPr>
        <w:jc w:val="right"/>
      </w:pPr>
      <w:r>
        <w:t>za točnost otpravka</w:t>
      </w:r>
    </w:p>
    <w:p w:rsidRDefault="00D30E6F" w:rsidP="002152A3" w:rsidR="00D30E6F">
      <w:pPr>
        <w:jc w:val="right"/>
      </w:pPr>
      <w:r>
        <w:t>ovlašteni službenik</w:t>
      </w:r>
    </w:p>
    <w:p w:rsidRDefault="00D30E6F" w:rsidP="002152A3" w:rsidR="00D30E6F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D909D7">
          <w:t>166</w:t>
        </w:r>
        <w:r w:rsidR="00375434">
          <w:t>/2017-11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92CF5"/>
    <w:rsid w:val="000A3F73"/>
    <w:rsid w:val="000B34F2"/>
    <w:rsid w:val="000C0270"/>
    <w:rsid w:val="000E236E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5434"/>
    <w:rsid w:val="00376A05"/>
    <w:rsid w:val="003870A0"/>
    <w:rsid w:val="003A7E7C"/>
    <w:rsid w:val="004147EB"/>
    <w:rsid w:val="004339E0"/>
    <w:rsid w:val="004348BB"/>
    <w:rsid w:val="0044587B"/>
    <w:rsid w:val="004618F8"/>
    <w:rsid w:val="004C0E5F"/>
    <w:rsid w:val="004C5A0A"/>
    <w:rsid w:val="004F752E"/>
    <w:rsid w:val="00553316"/>
    <w:rsid w:val="00581313"/>
    <w:rsid w:val="0058737C"/>
    <w:rsid w:val="005F7050"/>
    <w:rsid w:val="00600DB0"/>
    <w:rsid w:val="00604B39"/>
    <w:rsid w:val="00614FE6"/>
    <w:rsid w:val="00625EA4"/>
    <w:rsid w:val="006A1AB6"/>
    <w:rsid w:val="006B2EF5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9B3ABD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3E82"/>
    <w:rsid w:val="00CD4AA1"/>
    <w:rsid w:val="00CD62EA"/>
    <w:rsid w:val="00CE299A"/>
    <w:rsid w:val="00D16420"/>
    <w:rsid w:val="00D30E6F"/>
    <w:rsid w:val="00D457A1"/>
    <w:rsid w:val="00D85607"/>
    <w:rsid w:val="00D909D7"/>
    <w:rsid w:val="00D93A7D"/>
    <w:rsid w:val="00D9489E"/>
    <w:rsid w:val="00DC7E2B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customStyle="true" w:styleId="eSPISCCParagraphDefaultFont" w:type="character">
    <w:name w:val="eSPIS_CC_Paragraph Default Font"/>
    <w:basedOn w:val="Zadanifontodlomka"/>
    <w:rsid w:val="00D909D7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30E6F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30E6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E6F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0E6F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customStyle="1" w:styleId="eSPISCCParagraphDefaultFont" w:type="character">
    <w:name w:val="eSPIS_CC_Paragraph Default Font"/>
    <w:basedOn w:val="Zadanifontodlomka"/>
    <w:rsid w:val="00D909D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30E6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30E6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E6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0E6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St-166/2017-11</izvorni_sadrzaj>
    <derivirana_varijabla naziv="DomainObject.Oznaka_1">St-166/2017-11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EXULTO d.o.o. zastupanog po punomoćniku Rea Prihoda</izvorni_sadrzaj>
    <derivirana_varijabla naziv="DomainObject.Predmet.ProtustrankaFormated_1">  EXULTO d.o.o. zastupanog po punomoćniku Rea Prihoda</derivirana_varijabla>
  </DomainObject.Predmet.ProtustrankaFormated>
  <DomainObject.Predmet.ProtustrankaFormatedOIB>
    <izvorni_sadrzaj>  EXULTO d.o.o., OIB 62077614076 zastupanog po punomoćniku Rea Prihoda</izvorni_sadrzaj>
    <derivirana_varijabla naziv="DomainObject.Predmet.ProtustrankaFormatedOIB_1">  EXULTO d.o.o., OIB 62077614076 zastupanog po punomoćniku Rea Prihoda</derivirana_varijabla>
  </DomainObject.Predmet.ProtustrankaFormatedOIB>
  <DomainObject.Predmet.ProtustrankaFormatedWithAdress>
    <izvorni_sadrzaj> EXULTO d.o.o., Ogrizovićeva 39, 10000 Zagreb zastupanog po punomoćniku Rea Prihoda</izvorni_sadrzaj>
    <derivirana_varijabla naziv="DomainObject.Predmet.ProtustrankaFormatedWithAdress_1"> EXULTO d.o.o., Ogrizovićeva 39, 10000 Zagreb zastupanog po punomoćniku Rea Prihoda</derivirana_varijabla>
  </DomainObject.Predmet.ProtustrankaFormatedWithAdress>
  <DomainObject.Predmet.ProtustrankaFormatedWithAdressOIB>
    <izvorni_sadrzaj> EXULTO d.o.o., OIB 62077614076, Ogrizovićeva 39, 10000 Zagreb zastupanog po punomoćniku Rea Prihoda</izvorni_sadrzaj>
    <derivirana_varijabla naziv="DomainObject.Predmet.ProtustrankaFormatedWithAdressOIB_1"> EXULTO d.o.o., OIB 62077614076, Ogrizovićeva 39, 10000 Zagreb zastupanog po punomoćniku Rea Prihoda</derivirana_varijabla>
  </DomainObject.Predmet.ProtustrankaFormatedWithAdressOIB>
  <DomainObject.Predmet.ProtustrankaWithAdress>
    <izvorni_sadrzaj>EXULTO d.o.o. Ogrizovićeva 39, 10000 Zagreb</izvorni_sadrzaj>
    <derivirana_varijabla naziv="DomainObject.Predmet.ProtustrankaWithAdress_1">EXULTO d.o.o. Ogrizovićeva 39, 10000 Zagreb</derivirana_varijabla>
  </DomainObject.Predmet.ProtustrankaWithAdress>
  <DomainObject.Predmet.ProtustrankaWithAdressOIB>
    <izvorni_sadrzaj>EXULTO d.o.o., OIB 62077614076, Ogrizovićeva 39, 10000 Zagreb</izvorni_sadrzaj>
    <derivirana_varijabla naziv="DomainObject.Predmet.ProtustrankaWithAdressOIB_1">EXULTO d.o.o., OIB 62077614076, Ogrizovićeva 39, 10000 Zagreb</derivirana_varijabla>
  </DomainObject.Predmet.ProtustrankaWithAdressOIB>
  <DomainObject.Predmet.ProtustrankaNazivFormated>
    <izvorni_sadrzaj>EXULTO d.o.o.</izvorni_sadrzaj>
    <derivirana_varijabla naziv="DomainObject.Predmet.ProtustrankaNazivFormated_1">EXULTO d.o.o.</derivirana_varijabla>
  </DomainObject.Predmet.ProtustrankaNazivFormated>
  <DomainObject.Predmet.ProtustrankaNazivFormatedOIB>
    <izvorni_sadrzaj>EXULTO d.o.o., OIB 62077614076</izvorni_sadrzaj>
    <derivirana_varijabla naziv="DomainObject.Predmet.ProtustrankaNazivFormatedOIB_1">EXULTO d.o.o., OIB 62077614076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EXULTO d.o.o. zastupanog po punomoćniku Rea Prihoda</item>
    </izvorni_sadrzaj>
    <derivirana_varijabla naziv="DomainObject.Predmet.ProtuStrankaListFormated_1">
      <item>EXULTO d.o.o. zastupanog po punomoćniku Rea Prihoda</item>
    </derivirana_varijabla>
  </DomainObject.Predmet.ProtuStrankaListFormated>
  <DomainObject.Predmet.ProtuStrankaListFormatedOIB>
    <izvorni_sadrzaj>
      <item>EXULTO d.o.o., OIB 62077614076 zastupanog po punomoćniku Rea Prihoda</item>
    </izvorni_sadrzaj>
    <derivirana_varijabla naziv="DomainObject.Predmet.ProtuStrankaListFormatedOIB_1">
      <item>EXULTO d.o.o., OIB 62077614076 zastupanog po punomoćniku Rea Prihoda</item>
    </derivirana_varijabla>
  </DomainObject.Predmet.ProtuStrankaListFormatedOIB>
  <DomainObject.Predmet.ProtuStrankaListFormatedWithAdress>
    <izvorni_sadrzaj>
      <item>EXULTO d.o.o., Ogrizovićeva 39, 10000 Zagreb zastupanog po punomoćniku Rea Prihoda</item>
    </izvorni_sadrzaj>
    <derivirana_varijabla naziv="DomainObject.Predmet.ProtuStrankaListFormatedWithAdress_1">
      <item>EXULTO d.o.o., Ogrizovićeva 39, 10000 Zagreb zastupanog po punomoćniku Rea Prihoda</item>
    </derivirana_varijabla>
  </DomainObject.Predmet.ProtuStrankaListFormatedWithAdress>
  <DomainObject.Predmet.ProtuStrankaListFormatedWithAdressOIB>
    <izvorni_sadrzaj>
      <item>EXULTO d.o.o., OIB 62077614076, Ogrizovićeva 39, 10000 Zagreb zastupanog po punomoćniku Rea Prihoda</item>
    </izvorni_sadrzaj>
    <derivirana_varijabla naziv="DomainObject.Predmet.ProtuStrankaListFormatedWithAdressOIB_1">
      <item>EXULTO d.o.o., OIB 62077614076, Ogrizovićeva 39, 10000 Zagreb zastupanog po punomoćniku Rea Prihoda</item>
    </derivirana_varijabla>
  </DomainObject.Predmet.ProtuStrankaListFormatedWithAdressOIB>
  <DomainObject.Predmet.ProtuStrankaListNazivFormated>
    <izvorni_sadrzaj>
      <item>EXULTO d.o.o.</item>
    </izvorni_sadrzaj>
    <derivirana_varijabla naziv="DomainObject.Predmet.ProtuStrankaListNazivFormated_1">
      <item>EXULTO d.o.o.</item>
    </derivirana_varijabla>
  </DomainObject.Predmet.ProtuStrankaListNazivFormated>
  <DomainObject.Predmet.ProtuStrankaListNazivFormatedOIB>
    <izvorni_sadrzaj>
      <item>EXULTO d.o.o., OIB 62077614076</item>
    </izvorni_sadrzaj>
    <derivirana_varijabla naziv="DomainObject.Predmet.ProtuStrankaListNazivFormatedOIB_1">
      <item>EXULTO d.o.o., OIB 62077614076</item>
    </derivirana_varijabla>
  </DomainObject.Predmet.ProtuStrankaListNazivFormatedOIB>
  <DomainObject.Predmet.OstaliListFormated>
    <izvorni_sadrzaj>
      <item>Rea Prihoda punomoćnik sudionika u postupku EXULTO d.o.o.</item>
      <item>ŽDO u Zagrebu punomoćnik sudionika u postupku RH MF Porezna uprava Zagreb</item>
    </izvorni_sadrzaj>
    <derivirana_varijabla naziv="DomainObject.Predmet.OstaliListFormated_1">
      <item>Rea Prihoda punomoćnik sudionika u postupku EXULTO d.o.o.</item>
      <item>ŽDO u Zagrebu punomoćnik sudionika u postupku RH MF Porezna uprava Zagreb</item>
    </derivirana_varijabla>
  </DomainObject.Predmet.OstaliListFormated>
  <DomainObject.Predmet.OstaliListFormatedOIB>
    <izvorni_sadrzaj>
      <item>Rea Prihoda, OIB 09052511355 punomoćnik sudionika u postupku EXULTO d.o.o.</item>
      <item>ŽDO u Zagrebu, OIB 16488001145 punomoćnik sudionika u postupku RH MF Porezna uprava Zagreb</item>
    </izvorni_sadrzaj>
    <derivirana_varijabla naziv="DomainObject.Predmet.OstaliListFormatedOIB_1">
      <item>Rea Prihoda, OIB 09052511355 punomoćnik sudionika u postupku EXULTO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Rea Prihoda, Ulica Vida Došena 42, 10000 Zagreb punomoćnik sudionika u postupku EXULTO d.o.o.</item>
      <item>ŽDO u Zagrebu, Savska cesta 41, 10000 Zagreb punomoćnik sudionika u postupku RH MF Porezna uprava Zagreb</item>
    </izvorni_sadrzaj>
    <derivirana_varijabla naziv="DomainObject.Predmet.OstaliListFormatedWithAdress_1">
      <item>Rea Prihoda, Ulica Vida Došena 42, 10000 Zagreb punomoćnik sudionika u postupku EXULTO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Rea Prihoda, OIB 09052511355, Ulica Vida Došena 42, 10000 Zagreb punomoćnik sudionika u postupku EXULTO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Rea Prihoda, OIB 09052511355, Ulica Vida Došena 42, 10000 Zagreb punomoćnik sudionika u postupku EXULTO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Rea Prihoda</item>
      <item>ŽDO u Zagrebu</item>
    </izvorni_sadrzaj>
    <derivirana_varijabla naziv="DomainObject.Predmet.OstaliListNazivFormated_1">
      <item>Rea Prihoda</item>
      <item>ŽDO u Zagrebu</item>
    </derivirana_varijabla>
  </DomainObject.Predmet.OstaliListNazivFormated>
  <DomainObject.Predmet.OstaliListNazivFormatedOIB>
    <izvorni_sadrzaj>
      <item>Rea Prihoda, OIB 09052511355</item>
      <item>ŽDO u Zagrebu, OIB 16488001145</item>
    </izvorni_sadrzaj>
    <derivirana_varijabla naziv="DomainObject.Predmet.OstaliListNazivFormatedOIB_1">
      <item>Rea Prihoda, OIB 09052511355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St-166/2017-11</izvorni_sadrzaj>
    <derivirana_varijabla naziv="DomainObject.PoslovniBrojDokumenta_1">St-166/2017-11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EXULTO d.o.o.</izvorni_sadrzaj>
    <derivirana_varijabla naziv="DomainObject.Predmet.ProtustrankaIDrugi_1">EXULTO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EXULTO d.o.o., OIB 62077614076, Ogrizovićeva 39, 10000 Zagreb</izvorni_sadrzaj>
    <derivirana_varijabla naziv="DomainObject.Predmet.ProtustrankaIDrugiAdressOIB_1">EXULTO d.o.o., OIB 62077614076, Ogrizovićeva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EXULTO d.o.o.</item>
      <item>FINA Regionalni centar Zagreb</item>
      <item>Rea Prihoda</item>
      <item>RH MF Porezna uprava Zagreb</item>
      <item>ŽDO u Zagrebu</item>
    </izvorni_sadrzaj>
    <derivirana_varijabla naziv="DomainObject.Predmet.SudioniciListNaziv_1">
      <item>EXULTO d.o.o.</item>
      <item>FINA Regionalni centar Zagreb</item>
      <item>Rea Prihoda</item>
      <item>RH MF Porezna uprava Zagreb</item>
      <item>ŽDO u Zagrebu</item>
    </derivirana_varijabla>
  </DomainObject.Predmet.SudioniciListNaziv>
  <DomainObject.Predmet.SudioniciListAdressOIB>
    <izvorni_sadrzaj>
      <item>EXULTO d.o.o., OIB 62077614076, Ogrizovićeva 39,10000 Zagreb</item>
      <item>FINA Regionalni centar Zagreb, OIB 85821130368, Trg svibanjskih žrtava 1995. br. 1,10000 Zagreb</item>
      <item>Rea Prihoda, OIB 09052511355, Ulica Vida Došena 42,10000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EXULTO d.o.o., OIB 62077614076, Ogrizovićeva 39,10000 Zagreb</item>
      <item>FINA Regionalni centar Zagreb, OIB 85821130368, Trg svibanjskih žrtava 1995. br. 1,10000 Zagreb</item>
      <item>Rea Prihoda, OIB 09052511355, Ulica Vida Došena 42,10000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62077614076</item>
      <item>, OIB 85821130368</item>
      <item>, OIB 09052511355</item>
      <item>, OIB 18683136487</item>
      <item>, OIB 16488001145</item>
    </izvorni_sadrzaj>
    <derivirana_varijabla naziv="DomainObject.Predmet.SudioniciListNazivOIB_1">
      <item>, OIB 62077614076</item>
      <item>, OIB 85821130368</item>
      <item>, OIB 09052511355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480</properties:Words>
  <properties:Characters>2380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2017-05-02T09:23:00Z</dcterms:created>
  <dc:creator>MINISTARSTVO PRAVOSUĐA</dc:creator>
  <cp:lastModifiedBy>Višnja Svečak</cp:lastModifiedBy>
  <cp:lastPrinted>2017-05-02T09:27:00Z</cp:lastPrinted>
  <dcterms:modified xmlns:xsi="http://www.w3.org/2001/XMLSchema-instance" xsi:type="dcterms:W3CDTF">2017-05-02T09:31:00Z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St-166/2017-11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