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745e" w14:paraId="ff7745e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2035DB" w:rsidP="00EF020D" w:rsidR="00F75262">
      <w:pPr>
        <w:ind w:firstLine="708"/>
        <w:jc w:val="both"/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KONZALTING ALPE - ADRIA d.o.o. Buje, Ulica Vladimira Nazora 24, OIB: 01436546219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2035DB">
        <w:t>KONZALTING ALPE - ADRIA d.o.o. Buje, Ulica Vladimira Nazora 24, OIB: 01436546219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AE1BC2">
        <w:rPr>
          <w:sz w:val="23"/>
          <w:szCs w:val="23"/>
        </w:rPr>
        <w:t>1013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2410CA">
        <w:rPr>
          <w:sz w:val="23"/>
          <w:szCs w:val="23"/>
          <w:lang w:val="pl-PL"/>
        </w:rPr>
        <w:t>dužnikom.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545686">
        <w:rPr>
          <w:sz w:val="23"/>
          <w:szCs w:val="23"/>
        </w:rPr>
        <w:t>20</w:t>
      </w:r>
      <w:r w:rsidR="0076088E">
        <w:rPr>
          <w:sz w:val="23"/>
          <w:szCs w:val="23"/>
        </w:rPr>
        <w:t xml:space="preserve">. </w:t>
      </w:r>
      <w:r w:rsidR="00AE1BC2">
        <w:rPr>
          <w:sz w:val="23"/>
          <w:szCs w:val="23"/>
        </w:rPr>
        <w:t>siječnja</w:t>
      </w:r>
      <w:r w:rsidR="007C449E" w:rsidRPr="007C449E">
        <w:rPr>
          <w:sz w:val="23"/>
          <w:szCs w:val="23"/>
        </w:rPr>
        <w:t xml:space="preserve"> 201</w:t>
      </w:r>
      <w:r w:rsidR="00AE1BC2">
        <w:rPr>
          <w:sz w:val="23"/>
          <w:szCs w:val="23"/>
        </w:rPr>
        <w:t>7</w:t>
      </w:r>
      <w:r w:rsidR="007C449E" w:rsidRPr="007C449E">
        <w:rPr>
          <w:sz w:val="23"/>
          <w:szCs w:val="23"/>
        </w:rPr>
        <w:t>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B0788B">
        <w:rPr>
          <w:sz w:val="23"/>
          <w:szCs w:val="23"/>
        </w:rPr>
        <w:t>, v. r.</w:t>
      </w:r>
    </w:p>
    <w:p w:rsidRDefault="00160E12" w:rsidP="007C449E" w:rsidR="00160E12">
      <w:pPr>
        <w:jc w:val="both"/>
        <w:rPr>
          <w:sz w:val="23"/>
          <w:szCs w:val="23"/>
        </w:rPr>
      </w:pPr>
    </w:p>
    <w:p w:rsidRDefault="009C14E8" w:rsidP="007C449E" w:rsidR="009C14E8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545686">
        <w:t>20</w:t>
      </w:r>
      <w:r>
        <w:t xml:space="preserve">. </w:t>
      </w:r>
      <w:r w:rsidR="00AE1BC2">
        <w:t>siječnja</w:t>
      </w:r>
      <w:r>
        <w:t xml:space="preserve"> </w:t>
      </w:r>
      <w:r w:rsidRPr="00D95430">
        <w:t>201</w:t>
      </w:r>
      <w:r w:rsidR="00AE1BC2">
        <w:t>7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proofErr w:type="spellStart"/>
    <w:r w:rsidR="00020723">
      <w:t>Posl</w:t>
    </w:r>
    <w:proofErr w:type="spellEnd"/>
    <w:r w:rsidR="00020723">
      <w:t>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2035DB">
      <w:t>1013/2016-11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1A48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51758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35DB"/>
    <w:rsid w:val="00204ECA"/>
    <w:rsid w:val="002234A4"/>
    <w:rsid w:val="00237F71"/>
    <w:rsid w:val="00237FEE"/>
    <w:rsid w:val="002410CA"/>
    <w:rsid w:val="00250309"/>
    <w:rsid w:val="002607AA"/>
    <w:rsid w:val="002839AE"/>
    <w:rsid w:val="00286170"/>
    <w:rsid w:val="00296ECD"/>
    <w:rsid w:val="002A0BB8"/>
    <w:rsid w:val="002D3AE9"/>
    <w:rsid w:val="002F451E"/>
    <w:rsid w:val="00310AE5"/>
    <w:rsid w:val="00332A50"/>
    <w:rsid w:val="00341D5B"/>
    <w:rsid w:val="0034279C"/>
    <w:rsid w:val="00356DC7"/>
    <w:rsid w:val="00384337"/>
    <w:rsid w:val="00384593"/>
    <w:rsid w:val="00393CD9"/>
    <w:rsid w:val="003A1AA1"/>
    <w:rsid w:val="003A6194"/>
    <w:rsid w:val="003C3AB0"/>
    <w:rsid w:val="003D4F99"/>
    <w:rsid w:val="003E1420"/>
    <w:rsid w:val="003E648A"/>
    <w:rsid w:val="003F06F5"/>
    <w:rsid w:val="00403983"/>
    <w:rsid w:val="00405859"/>
    <w:rsid w:val="00410E91"/>
    <w:rsid w:val="0042265A"/>
    <w:rsid w:val="0043168E"/>
    <w:rsid w:val="004324AB"/>
    <w:rsid w:val="00436157"/>
    <w:rsid w:val="00460A83"/>
    <w:rsid w:val="00470BC9"/>
    <w:rsid w:val="00470DAD"/>
    <w:rsid w:val="00476109"/>
    <w:rsid w:val="004A1868"/>
    <w:rsid w:val="004A7024"/>
    <w:rsid w:val="004B169A"/>
    <w:rsid w:val="004D2367"/>
    <w:rsid w:val="004E02CA"/>
    <w:rsid w:val="004E59FE"/>
    <w:rsid w:val="005044EB"/>
    <w:rsid w:val="00506AE9"/>
    <w:rsid w:val="005166DC"/>
    <w:rsid w:val="005221D7"/>
    <w:rsid w:val="0053080A"/>
    <w:rsid w:val="00545686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3215F"/>
    <w:rsid w:val="00645281"/>
    <w:rsid w:val="00651927"/>
    <w:rsid w:val="00657D46"/>
    <w:rsid w:val="00664DC7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124A9"/>
    <w:rsid w:val="0071533C"/>
    <w:rsid w:val="0072668D"/>
    <w:rsid w:val="0076088E"/>
    <w:rsid w:val="00760967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87119"/>
    <w:rsid w:val="00894AAE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814D1"/>
    <w:rsid w:val="009945A0"/>
    <w:rsid w:val="009B0035"/>
    <w:rsid w:val="009B30FB"/>
    <w:rsid w:val="009C14E8"/>
    <w:rsid w:val="009D1839"/>
    <w:rsid w:val="009D5DC9"/>
    <w:rsid w:val="009D7F32"/>
    <w:rsid w:val="009E63F4"/>
    <w:rsid w:val="009E79D7"/>
    <w:rsid w:val="009F4E70"/>
    <w:rsid w:val="00A01E1E"/>
    <w:rsid w:val="00A03E43"/>
    <w:rsid w:val="00A0500F"/>
    <w:rsid w:val="00A1177A"/>
    <w:rsid w:val="00A165EB"/>
    <w:rsid w:val="00A16E85"/>
    <w:rsid w:val="00A346E7"/>
    <w:rsid w:val="00A433D1"/>
    <w:rsid w:val="00A85A09"/>
    <w:rsid w:val="00A95C51"/>
    <w:rsid w:val="00AD12EB"/>
    <w:rsid w:val="00AD1C96"/>
    <w:rsid w:val="00AE1BC2"/>
    <w:rsid w:val="00AF1067"/>
    <w:rsid w:val="00B0788B"/>
    <w:rsid w:val="00B10A75"/>
    <w:rsid w:val="00B3377A"/>
    <w:rsid w:val="00B3422D"/>
    <w:rsid w:val="00B36494"/>
    <w:rsid w:val="00B46D53"/>
    <w:rsid w:val="00B5650C"/>
    <w:rsid w:val="00B8368A"/>
    <w:rsid w:val="00BA4749"/>
    <w:rsid w:val="00BC3E5F"/>
    <w:rsid w:val="00BC44AE"/>
    <w:rsid w:val="00BD0AE2"/>
    <w:rsid w:val="00BD23FB"/>
    <w:rsid w:val="00C00E5C"/>
    <w:rsid w:val="00C0370D"/>
    <w:rsid w:val="00C03A3E"/>
    <w:rsid w:val="00C25E8F"/>
    <w:rsid w:val="00C45CA2"/>
    <w:rsid w:val="00C466EB"/>
    <w:rsid w:val="00C4779B"/>
    <w:rsid w:val="00C5215F"/>
    <w:rsid w:val="00C546F4"/>
    <w:rsid w:val="00C63E85"/>
    <w:rsid w:val="00C70DCB"/>
    <w:rsid w:val="00C74498"/>
    <w:rsid w:val="00C925E6"/>
    <w:rsid w:val="00CB30DA"/>
    <w:rsid w:val="00CB3F31"/>
    <w:rsid w:val="00CB71F5"/>
    <w:rsid w:val="00CC1D07"/>
    <w:rsid w:val="00CC3C4F"/>
    <w:rsid w:val="00D11407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45B6D"/>
    <w:rsid w:val="00E50CB4"/>
    <w:rsid w:val="00E64C48"/>
    <w:rsid w:val="00E74F3A"/>
    <w:rsid w:val="00E757E3"/>
    <w:rsid w:val="00E77F0C"/>
    <w:rsid w:val="00E96123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62D"/>
    <w:rsid w:val="00F43BB1"/>
    <w:rsid w:val="00F45EDC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DC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DC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DC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DC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DC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DC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DC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DC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89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KONZALTING ALPE - ADRIA d.o.o. Buje</izvorni_sadrzaj>
    <derivirana_varijabla naziv="DomainObject.Predmet.ProtustrankaFormated_1">  KONZALTING ALPE - ADRIA d.o.o. Buje</derivirana_varijabla>
  </DomainObject.Predmet.ProtustrankaFormated>
  <DomainObject.Predmet.ProtustrankaFormatedOIB>
    <izvorni_sadrzaj>  KONZALTING ALPE - ADRIA d.o.o. Buje, OIB 01436546219</izvorni_sadrzaj>
    <derivirana_varijabla naziv="DomainObject.Predmet.ProtustrankaFormatedOIB_1">  KONZALTING ALPE - ADRIA d.o.o. Buje, OIB 01436546219</derivirana_varijabla>
  </DomainObject.Predmet.ProtustrankaFormatedOIB>
  <DomainObject.Predmet.ProtustrankaFormatedWithAdress>
    <izvorni_sadrzaj> KONZALTING ALPE - ADRIA d.o.o. Buje, Ulica Vladimira Nazora 24, 52460 Buje</izvorni_sadrzaj>
    <derivirana_varijabla naziv="DomainObject.Predmet.ProtustrankaFormatedWithAdress_1"> KONZALTING ALPE - ADRIA d.o.o. Buje, Ulica Vladimira Nazora 24, 52460 Buje</derivirana_varijabla>
  </DomainObject.Predmet.ProtustrankaFormatedWithAdress>
  <DomainObject.Predmet.ProtustrankaFormatedWithAdressOIB>
    <izvorni_sadrzaj> KONZALTING ALPE - ADRIA d.o.o. Buje, OIB 01436546219, Ulica Vladimira Nazora 24, 52460 Buje</izvorni_sadrzaj>
    <derivirana_varijabla naziv="DomainObject.Predmet.ProtustrankaFormatedWithAdressOIB_1"> KONZALTING ALPE - ADRIA d.o.o. Buje, OIB 01436546219, Ulica Vladimira Nazora 24, 52460 Buje</derivirana_varijabla>
  </DomainObject.Predmet.ProtustrankaFormatedWithAdressOIB>
  <DomainObject.Predmet.ProtustrankaWithAdress>
    <izvorni_sadrzaj>KONZALTING ALPE - ADRIA d.o.o. Buje Ulica Vladimira Nazora 24, 52460 Buje</izvorni_sadrzaj>
    <derivirana_varijabla naziv="DomainObject.Predmet.ProtustrankaWithAdress_1">KONZALTING ALPE - ADRIA d.o.o. Buje Ulica Vladimira Nazora 24, 52460 Buje</derivirana_varijabla>
  </DomainObject.Predmet.ProtustrankaWithAdress>
  <DomainObject.Predmet.ProtustrankaWithAdressOIB>
    <izvorni_sadrzaj>KONZALTING ALPE - ADRIA d.o.o. Buje, OIB 01436546219, Ulica Vladimira Nazora 24, 52460 Buje</izvorni_sadrzaj>
    <derivirana_varijabla naziv="DomainObject.Predmet.ProtustrankaWithAdressOIB_1">KONZALTING ALPE - ADRIA d.o.o. Buje, OIB 01436546219, Ulica Vladimira Nazora 24, 52460 Buje</derivirana_varijabla>
  </DomainObject.Predmet.ProtustrankaWithAdressOIB>
  <DomainObject.Predmet.ProtustrankaNazivFormated>
    <izvorni_sadrzaj>KONZALTING ALPE - ADRIA d.o.o. Buje</izvorni_sadrzaj>
    <derivirana_varijabla naziv="DomainObject.Predmet.ProtustrankaNazivFormated_1">KONZALTING ALPE - ADRIA d.o.o. Buje</derivirana_varijabla>
  </DomainObject.Predmet.ProtustrankaNazivFormated>
  <DomainObject.Predmet.ProtustrankaNazivFormatedOIB>
    <izvorni_sadrzaj>KONZALTING ALPE - ADRIA d.o.o. Buje, OIB 01436546219</izvorni_sadrzaj>
    <derivirana_varijabla naziv="DomainObject.Predmet.ProtustrankaNazivFormatedOIB_1">KONZALTING ALPE - ADRIA d.o.o. Buje, OIB 01436546219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13257.09</izvorni_sadrzaj>
    <derivirana_varijabla naziv="DomainObject.Predmet.TrenutnaVrijednost_1">13257.09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KONZALTING ALPE - ADRIA d.o.o. Buje</item>
    </izvorni_sadrzaj>
    <derivirana_varijabla naziv="DomainObject.Predmet.ProtuStrankaListFormated_1">
      <item>KONZALTING ALPE - ADRIA d.o.o. Buje</item>
    </derivirana_varijabla>
  </DomainObject.Predmet.ProtuStrankaListFormated>
  <DomainObject.Predmet.ProtuStrankaListFormatedOIB>
    <izvorni_sadrzaj>
      <item>KONZALTING ALPE - ADRIA d.o.o. Buje, OIB 01436546219</item>
    </izvorni_sadrzaj>
    <derivirana_varijabla naziv="DomainObject.Predmet.ProtuStrankaListFormatedOIB_1">
      <item>KONZALTING ALPE - ADRIA d.o.o. Buje, OIB 01436546219</item>
    </derivirana_varijabla>
  </DomainObject.Predmet.ProtuStrankaListFormatedOIB>
  <DomainObject.Predmet.ProtuStrankaListFormatedWithAdress>
    <izvorni_sadrzaj>
      <item>KONZALTING ALPE - ADRIA d.o.o. Buje, Ulica Vladimira Nazora 24, 52460 Buje</item>
    </izvorni_sadrzaj>
    <derivirana_varijabla naziv="DomainObject.Predmet.ProtuStrankaListFormatedWithAdress_1">
      <item>KONZALTING ALPE - ADRIA d.o.o. Buje, Ulica Vladimira Nazora 24, 52460 Buje</item>
    </derivirana_varijabla>
  </DomainObject.Predmet.ProtuStrankaListFormatedWithAdress>
  <DomainObject.Predmet.ProtuStrankaListFormatedWithAdressOIB>
    <izvorni_sadrzaj>
      <item>KONZALTING ALPE - ADRIA d.o.o. Buje, OIB 01436546219, Ulica Vladimira Nazora 24, 52460 Buje</item>
    </izvorni_sadrzaj>
    <derivirana_varijabla naziv="DomainObject.Predmet.ProtuStrankaListFormatedWithAdressOIB_1">
      <item>KONZALTING ALPE - ADRIA d.o.o. Buje, OIB 01436546219, Ulica Vladimira Nazora 24, 52460 Buje</item>
    </derivirana_varijabla>
  </DomainObject.Predmet.ProtuStrankaListFormatedWithAdressOIB>
  <DomainObject.Predmet.ProtuStrankaListNazivFormated>
    <izvorni_sadrzaj>
      <item>KONZALTING ALPE - ADRIA d.o.o. Buje</item>
    </izvorni_sadrzaj>
    <derivirana_varijabla naziv="DomainObject.Predmet.ProtuStrankaListNazivFormated_1">
      <item>KONZALTING ALPE - ADRIA d.o.o. Buje</item>
    </derivirana_varijabla>
  </DomainObject.Predmet.ProtuStrankaListNazivFormated>
  <DomainObject.Predmet.ProtuStrankaListNazivFormatedOIB>
    <izvorni_sadrzaj>
      <item>KONZALTING ALPE - ADRIA d.o.o. Buje, OIB 01436546219</item>
    </izvorni_sadrzaj>
    <derivirana_varijabla naziv="DomainObject.Predmet.ProtuStrankaListNazivFormatedOIB_1">
      <item>KONZALTING ALPE - ADRIA d.o.o. Buje, OIB 01436546219</item>
    </derivirana_varijabla>
  </DomainObject.Predmet.ProtuStrankaListNazivFormatedOIB>
  <DomainObject.Predmet.OstaliListFormated>
    <izvorni_sadrzaj>
      <item>Miroslav Đula</item>
    </izvorni_sadrzaj>
    <derivirana_varijabla naziv="DomainObject.Predmet.OstaliListFormated_1">
      <item>Miroslav Đula</item>
    </derivirana_varijabla>
  </DomainObject.Predmet.OstaliListFormated>
  <DomainObject.Predmet.OstaliListFormatedOIB>
    <izvorni_sadrzaj>
      <item>Miroslav Đula, OIB 78790053057</item>
    </izvorni_sadrzaj>
    <derivirana_varijabla naziv="DomainObject.Predmet.OstaliListFormatedOIB_1">
      <item>Miroslav Đula, OIB 78790053057</item>
    </derivirana_varijabla>
  </DomainObject.Predmet.OstaliListFormatedOIB>
  <DomainObject.Predmet.OstaliListFormatedWithAdress>
    <izvorni_sadrzaj>
      <item>Miroslav Đula, Rečiška 6, Bled</item>
    </izvorni_sadrzaj>
    <derivirana_varijabla naziv="DomainObject.Predmet.OstaliListFormatedWithAdress_1">
      <item>Miroslav Đula, Rečiška 6, Bled</item>
    </derivirana_varijabla>
  </DomainObject.Predmet.OstaliListFormatedWithAdress>
  <DomainObject.Predmet.OstaliListFormatedWithAdressOIB>
    <izvorni_sadrzaj>
      <item>Miroslav Đula, OIB 78790053057, Rečiška 6, Bled</item>
    </izvorni_sadrzaj>
    <derivirana_varijabla naziv="DomainObject.Predmet.OstaliListFormatedWithAdressOIB_1">
      <item>Miroslav Đula, OIB 78790053057, Rečiška 6, Bled</item>
    </derivirana_varijabla>
  </DomainObject.Predmet.OstaliListFormatedWithAdressOIB>
  <DomainObject.Predmet.OstaliListNazivFormated>
    <izvorni_sadrzaj>
      <item>Miroslav Đula</item>
    </izvorni_sadrzaj>
    <derivirana_varijabla naziv="DomainObject.Predmet.OstaliListNazivFormated_1">
      <item>Miroslav Đula</item>
    </derivirana_varijabla>
  </DomainObject.Predmet.OstaliListNazivFormated>
  <DomainObject.Predmet.OstaliListNazivFormatedOIB>
    <izvorni_sadrzaj>
      <item>Miroslav Đula, OIB 78790053057</item>
    </izvorni_sadrzaj>
    <derivirana_varijabla naziv="DomainObject.Predmet.OstaliListNazivFormatedOIB_1">
      <item>Miroslav Đula, OIB 78790053057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KONZALTING ALPE - ADRIA d.o.o. Buje</izvorni_sadrzaj>
    <derivirana_varijabla naziv="DomainObject.Predmet.ProtustrankaIDrugi_1">KONZALTING ALPE - ADRIA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KONZALTING ALPE - ADRIA d.o.o. Buje, OIB 01436546219, Ulica Vladimira Nazora 24, 52460 Buje</izvorni_sadrzaj>
    <derivirana_varijabla naziv="DomainObject.Predmet.ProtustrankaIDrugiAdressOIB_1">KONZALTING ALPE - ADRIA d.o.o. Buje, OIB 01436546219, Ulica Vladimira Nazora 24,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KONZALTING ALPE - ADRIA d.o.o. Buje</item>
      <item>Miroslav Đula</item>
    </izvorni_sadrzaj>
    <derivirana_varijabla naziv="DomainObject.Predmet.SudioniciListNaziv_1">
      <item>FINANCIJSKA AGENCIJA, RC RIJEKA, PODRUŽNICA PULA, PULA</item>
      <item>KONZALTING ALPE - ADRIA d.o.o. Buje</item>
      <item>Miroslav Đula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KONZALTING ALPE - ADRIA d.o.o. Buje, OIB 01436546219, Ulica Vladimira Nazora 24,52460 Buje</item>
      <item>Miroslav Đula, OIB 78790053057, Rečiška 6,Bled</item>
    </izvorni_sadrzaj>
    <derivirana_varijabla naziv="DomainObject.Predmet.SudioniciListAdressOIB_1">
      <item>FINANCIJSKA AGENCIJA, RC RIJEKA, PODRUŽNICA PULA, PULA, OIB 85821130368, Giardini 5,52100 Pula</item>
      <item>KONZALTING ALPE - ADRIA d.o.o. Buje, OIB 01436546219, Ulica Vladimira Nazora 24,52460 Buje</item>
      <item>Miroslav Đula, OIB 78790053057, Rečiška 6,Bled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01436546219</item>
      <item>, OIB 78790053057</item>
    </izvorni_sadrzaj>
    <derivirana_varijabla naziv="DomainObject.Predmet.SudioniciListNazivOIB_1">
      <item>, OIB 85821130368</item>
      <item>, OIB 01436546219</item>
      <item>, OIB 78790053057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409</properties:Words>
  <properties:Characters>2116</properties:Characters>
  <properties:Lines>54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2017-01-19T12:29:00Z</dcterms:created>
  <dc:creator>Jasmina Matika</dc:creator>
  <cp:lastModifiedBy>Sanja Prodan</cp:lastModifiedBy>
  <cp:lastPrinted>2017-01-19T12:31:00Z</cp:lastPrinted>
  <dcterms:modified xmlns:xsi="http://www.w3.org/2001/XMLSchema-instance" xsi:type="dcterms:W3CDTF">2017-01-20T12:47:00Z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