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3f48" w14:paraId="62e3f48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12385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A83E7B">
        <w:t>FARMA VRPOLJE d.o.o. za proizvodnju</w:t>
      </w:r>
      <w:r w:rsidR="00A83E7B">
        <w:rPr>
          <w:b/>
        </w:rPr>
        <w:t xml:space="preserve">, </w:t>
      </w:r>
      <w:r w:rsidR="00A83E7B">
        <w:t>skraćena tvrtka: FARMA VRPOLJE d.o.o., Vrpolje, Bana Jelačića 31, OIB 30230247990</w:t>
      </w:r>
      <w:r w:rsidR="00123855">
        <w:t>, dana</w:t>
      </w:r>
      <w:r w:rsidR="007515A3">
        <w:t xml:space="preserve"> </w:t>
      </w:r>
      <w:r w:rsidR="00A83E7B">
        <w:t>03. prosinca</w:t>
      </w:r>
      <w:r w:rsidR="000216E0">
        <w:t xml:space="preserve"> 2018</w:t>
      </w:r>
      <w:r w:rsidR="00AF73E0" w:rsidRPr="00AF73E0">
        <w:t>. godine</w:t>
      </w:r>
    </w:p>
    <w:p w:rsidRDefault="000216E0" w:rsidP="00132969" w:rsidR="000216E0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A83E7B">
        <w:t>FARMA VRPOLJE d.o.o. za proizvodnju</w:t>
      </w:r>
      <w:r w:rsidR="00A83E7B">
        <w:rPr>
          <w:b/>
        </w:rPr>
        <w:t xml:space="preserve">, </w:t>
      </w:r>
      <w:r w:rsidR="00A83E7B">
        <w:t>skraćena tvrtka: FARMA VRPOLJE d.o.o., Vrpolje, Bana Jelačića 31, OIB 30230247990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EA2F6E">
      <w:pPr>
        <w:ind w:firstLine="1440"/>
        <w:jc w:val="both"/>
        <w:rPr>
          <w:b/>
        </w:rPr>
      </w:pPr>
      <w:r>
        <w:t>2.Za s</w:t>
      </w:r>
      <w:r w:rsidR="0068262A">
        <w:t>tečajnog upravitelja imenuje se</w:t>
      </w:r>
      <w:r w:rsidR="00702567">
        <w:t xml:space="preserve"> </w:t>
      </w:r>
      <w:r w:rsidR="004A4319">
        <w:t>David Jakovljević</w:t>
      </w:r>
      <w:r w:rsidR="00E35473" w:rsidRPr="00977391">
        <w:t xml:space="preserve"> </w:t>
      </w:r>
      <w:r w:rsidR="00034F0E" w:rsidRPr="00977391">
        <w:t xml:space="preserve">iz </w:t>
      </w:r>
      <w:r w:rsidR="004A4319">
        <w:t>Zagreba</w:t>
      </w:r>
      <w:r w:rsidR="00C36715" w:rsidRPr="00977391">
        <w:t xml:space="preserve">, </w:t>
      </w:r>
      <w:r w:rsidR="004A4319">
        <w:t>Trg Nikole Šubića Zrinskog 10</w:t>
      </w:r>
      <w:r w:rsidR="00C36715" w:rsidRPr="00977391">
        <w:t xml:space="preserve">, OIB </w:t>
      </w:r>
      <w:r w:rsidR="004A4319">
        <w:t>63014812654</w:t>
      </w:r>
      <w:r w:rsidR="00C36715" w:rsidRPr="00977391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A83E7B">
        <w:t>FARMA VRPOLJE d.o.o. za proizvodnju</w:t>
      </w:r>
      <w:r w:rsidR="00A83E7B">
        <w:rPr>
          <w:b/>
        </w:rPr>
        <w:t xml:space="preserve">, </w:t>
      </w:r>
      <w:r w:rsidR="00A83E7B">
        <w:t>skraćena tvrtka: FARMA VRPOLJE d.o.o., Vrpolje, Bana Jelačića 31, OIB 30230247990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A83E7B">
        <w:t>FARMA VRPOLJE d.o.o. za proizvodnju</w:t>
      </w:r>
      <w:r w:rsidR="00A83E7B">
        <w:rPr>
          <w:b/>
        </w:rPr>
        <w:t xml:space="preserve">, </w:t>
      </w:r>
      <w:r w:rsidR="00A83E7B">
        <w:t>skraćena tvrtka: FARMA VRPOLJE d.o.o., Vrpolje, Bana Jelačića 31, OIB 30230247990</w:t>
      </w:r>
      <w:r w:rsidR="00EA2F6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423E79">
        <w:t>120</w:t>
      </w:r>
      <w:r>
        <w:t xml:space="preserve"> dana.</w:t>
      </w:r>
      <w:r w:rsidR="00F04ADE">
        <w:t xml:space="preserve"> </w:t>
      </w:r>
      <w:r w:rsidR="000216E0">
        <w:t xml:space="preserve"> 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A83E7B">
        <w:t>01. listopada</w:t>
      </w:r>
      <w:r w:rsidR="00EA2F6E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A83E7B">
        <w:t>03. prosinca</w:t>
      </w:r>
      <w:r w:rsidR="005E3B84" w:rsidRPr="00EE71C4">
        <w:t xml:space="preserve"> 2018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A83E7B">
        <w:t>265.576,89</w:t>
      </w:r>
      <w:r w:rsidR="00C87AC0">
        <w:t xml:space="preserve"> </w:t>
      </w:r>
      <w:r w:rsidR="00442FDD">
        <w:t>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D84433">
      <w:pPr>
        <w:jc w:val="center"/>
      </w:pPr>
      <w:r>
        <w:t>U S</w:t>
      </w:r>
      <w:r w:rsidR="00703938">
        <w:t xml:space="preserve">lavonskom Brodu, </w:t>
      </w:r>
      <w:r w:rsidR="00466487">
        <w:t>03. prosinca</w:t>
      </w:r>
      <w:r w:rsidR="000216E0">
        <w:t xml:space="preserve"> </w:t>
      </w:r>
      <w:r w:rsidR="00D66FB6">
        <w:t>201</w:t>
      </w:r>
      <w:r w:rsidR="007820CB">
        <w:t>8</w:t>
      </w:r>
      <w:r>
        <w:t>. godine</w:t>
      </w:r>
    </w:p>
    <w:p w:rsidRDefault="00470D6A" w:rsidP="00111FB5" w:rsidR="00470D6A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B10653">
        <w:t xml:space="preserve"> </w:t>
      </w:r>
      <w:r w:rsidR="00DD6096">
        <w:t xml:space="preserve">  </w:t>
      </w:r>
      <w:r w:rsidR="00C1614F">
        <w:t xml:space="preserve">  </w:t>
      </w:r>
      <w:r w:rsidR="00B10653">
        <w:t xml:space="preserve"> </w:t>
      </w:r>
      <w:r w:rsidR="00F00402">
        <w:t>Stečajna sutkinja</w:t>
      </w:r>
    </w:p>
    <w:p w:rsidRDefault="00F00402" w:rsidP="009B2414" w:rsidR="009B2414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 w:rsidR="009E0BFE">
        <w:t xml:space="preserve">  </w:t>
      </w:r>
      <w:r w:rsidR="00F34B8E">
        <w:t xml:space="preserve">  </w:t>
      </w:r>
      <w:r>
        <w:t>Mirna Vujčić</w:t>
      </w:r>
    </w:p>
    <w:p w:rsidRDefault="00D84433" w:rsidP="00153CAD" w:rsidR="00D84433">
      <w:r>
        <w:tab/>
      </w:r>
      <w:r>
        <w:tab/>
      </w:r>
      <w:r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8C042B" w:rsidP="00A374CF" w:rsidR="008C042B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061" w:rsidR="00CA7061">
      <w:r>
        <w:separator/>
      </w:r>
    </w:p>
  </w:endnote>
  <w:endnote w:id="0" w:type="continuationSeparator">
    <w:p w:rsidRDefault="00CA7061" w:rsidR="00CA7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061" w:rsidR="00CA7061">
      <w:r>
        <w:separator/>
      </w:r>
    </w:p>
  </w:footnote>
  <w:footnote w:id="0" w:type="continuationSeparator">
    <w:p w:rsidRDefault="00CA7061" w:rsidR="00CA70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5AB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216E0" w:rsidP="000216E0" w:rsidR="000216E0">
    <w:pPr>
      <w:pStyle w:val="Zaglavlje"/>
      <w:jc w:val="right"/>
    </w:pPr>
    <w:r w:rsidRPr="00DB52D3">
      <w:rPr>
        <w:b/>
      </w:rPr>
      <w:t>Broj: 7/St-</w:t>
    </w:r>
    <w:r>
      <w:rPr>
        <w:b/>
      </w:rPr>
      <w:t>1</w:t>
    </w:r>
    <w:r w:rsidR="009B2414">
      <w:rPr>
        <w:b/>
      </w:rPr>
      <w:t>173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 w:rsidR="002E7E62">
      <w:rPr>
        <w:b/>
      </w:rPr>
      <w:t>6</w:t>
    </w:r>
  </w:p>
  <w:p w:rsidRDefault="001926DB" w:rsidP="000216E0" w:rsidR="001926D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0216E0">
      <w:rPr>
        <w:b/>
      </w:rPr>
      <w:t>1</w:t>
    </w:r>
    <w:r w:rsidR="00A83E7B">
      <w:rPr>
        <w:b/>
      </w:rPr>
      <w:t>173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 w:rsidR="00A83E7B">
      <w:rPr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0BFD"/>
    <w:rsid w:val="00005F78"/>
    <w:rsid w:val="00011913"/>
    <w:rsid w:val="00020417"/>
    <w:rsid w:val="000216E0"/>
    <w:rsid w:val="00022715"/>
    <w:rsid w:val="00034F0E"/>
    <w:rsid w:val="00035806"/>
    <w:rsid w:val="00047527"/>
    <w:rsid w:val="0005088D"/>
    <w:rsid w:val="000511E5"/>
    <w:rsid w:val="00056D37"/>
    <w:rsid w:val="00062CDF"/>
    <w:rsid w:val="000635CA"/>
    <w:rsid w:val="00064300"/>
    <w:rsid w:val="00065140"/>
    <w:rsid w:val="00084766"/>
    <w:rsid w:val="00085579"/>
    <w:rsid w:val="00093EF9"/>
    <w:rsid w:val="000A180E"/>
    <w:rsid w:val="000B4504"/>
    <w:rsid w:val="000C7AD2"/>
    <w:rsid w:val="000D10D8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062A6"/>
    <w:rsid w:val="00111FB5"/>
    <w:rsid w:val="0011294B"/>
    <w:rsid w:val="00114D37"/>
    <w:rsid w:val="00123855"/>
    <w:rsid w:val="00132969"/>
    <w:rsid w:val="00134C6C"/>
    <w:rsid w:val="0014491B"/>
    <w:rsid w:val="00152E0E"/>
    <w:rsid w:val="00153CAD"/>
    <w:rsid w:val="0016117B"/>
    <w:rsid w:val="0016405B"/>
    <w:rsid w:val="00174C7D"/>
    <w:rsid w:val="00175490"/>
    <w:rsid w:val="001926DB"/>
    <w:rsid w:val="00193539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20A3"/>
    <w:rsid w:val="001F3A4F"/>
    <w:rsid w:val="00202563"/>
    <w:rsid w:val="0021016C"/>
    <w:rsid w:val="0021269A"/>
    <w:rsid w:val="00226A17"/>
    <w:rsid w:val="00235849"/>
    <w:rsid w:val="00243DD4"/>
    <w:rsid w:val="00245270"/>
    <w:rsid w:val="00282A5D"/>
    <w:rsid w:val="002833E0"/>
    <w:rsid w:val="002B2084"/>
    <w:rsid w:val="002B488F"/>
    <w:rsid w:val="002B54A6"/>
    <w:rsid w:val="002C3DC3"/>
    <w:rsid w:val="002C4175"/>
    <w:rsid w:val="002E0CFA"/>
    <w:rsid w:val="002E7797"/>
    <w:rsid w:val="002E7E62"/>
    <w:rsid w:val="002F214A"/>
    <w:rsid w:val="002F5765"/>
    <w:rsid w:val="002F62F6"/>
    <w:rsid w:val="00303630"/>
    <w:rsid w:val="00310D64"/>
    <w:rsid w:val="00314599"/>
    <w:rsid w:val="00315A80"/>
    <w:rsid w:val="00327888"/>
    <w:rsid w:val="0033069D"/>
    <w:rsid w:val="003357C9"/>
    <w:rsid w:val="00337924"/>
    <w:rsid w:val="00346CC3"/>
    <w:rsid w:val="0035583B"/>
    <w:rsid w:val="00363213"/>
    <w:rsid w:val="003659C6"/>
    <w:rsid w:val="00380DEF"/>
    <w:rsid w:val="00383D6C"/>
    <w:rsid w:val="0038421B"/>
    <w:rsid w:val="00384C84"/>
    <w:rsid w:val="003921C0"/>
    <w:rsid w:val="00396144"/>
    <w:rsid w:val="003A0F64"/>
    <w:rsid w:val="003A4E77"/>
    <w:rsid w:val="003A56A2"/>
    <w:rsid w:val="003B4028"/>
    <w:rsid w:val="003C2107"/>
    <w:rsid w:val="003D057F"/>
    <w:rsid w:val="003D23F0"/>
    <w:rsid w:val="003D4BB5"/>
    <w:rsid w:val="003E5DDA"/>
    <w:rsid w:val="003F7BA1"/>
    <w:rsid w:val="0040294C"/>
    <w:rsid w:val="00422A1C"/>
    <w:rsid w:val="00423E79"/>
    <w:rsid w:val="00435AC3"/>
    <w:rsid w:val="00442FDD"/>
    <w:rsid w:val="00443163"/>
    <w:rsid w:val="00463AA5"/>
    <w:rsid w:val="00463FBA"/>
    <w:rsid w:val="004641A6"/>
    <w:rsid w:val="00466487"/>
    <w:rsid w:val="004678D6"/>
    <w:rsid w:val="00470A88"/>
    <w:rsid w:val="00470D6A"/>
    <w:rsid w:val="00483D15"/>
    <w:rsid w:val="0048761C"/>
    <w:rsid w:val="00491E6A"/>
    <w:rsid w:val="004A4319"/>
    <w:rsid w:val="004A58F2"/>
    <w:rsid w:val="004B2CB7"/>
    <w:rsid w:val="004D3668"/>
    <w:rsid w:val="004D4D5D"/>
    <w:rsid w:val="004D6764"/>
    <w:rsid w:val="004E72B6"/>
    <w:rsid w:val="004F6924"/>
    <w:rsid w:val="005001E0"/>
    <w:rsid w:val="00504CE4"/>
    <w:rsid w:val="005120E7"/>
    <w:rsid w:val="005123AA"/>
    <w:rsid w:val="005131D4"/>
    <w:rsid w:val="00525191"/>
    <w:rsid w:val="00533CCE"/>
    <w:rsid w:val="005346F5"/>
    <w:rsid w:val="00536102"/>
    <w:rsid w:val="00536656"/>
    <w:rsid w:val="00543251"/>
    <w:rsid w:val="00545E87"/>
    <w:rsid w:val="00547F1F"/>
    <w:rsid w:val="00556FED"/>
    <w:rsid w:val="005573EF"/>
    <w:rsid w:val="00561DFC"/>
    <w:rsid w:val="0057502A"/>
    <w:rsid w:val="005802B5"/>
    <w:rsid w:val="0058189F"/>
    <w:rsid w:val="00587D6B"/>
    <w:rsid w:val="00587DF3"/>
    <w:rsid w:val="005904DA"/>
    <w:rsid w:val="00592DE1"/>
    <w:rsid w:val="005A3845"/>
    <w:rsid w:val="005A58B0"/>
    <w:rsid w:val="005B6CB6"/>
    <w:rsid w:val="005E1C86"/>
    <w:rsid w:val="005E2E7D"/>
    <w:rsid w:val="005E3B84"/>
    <w:rsid w:val="005F74A0"/>
    <w:rsid w:val="006036A1"/>
    <w:rsid w:val="00613350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A74A3"/>
    <w:rsid w:val="006C429E"/>
    <w:rsid w:val="006F388C"/>
    <w:rsid w:val="006F4EFF"/>
    <w:rsid w:val="00701827"/>
    <w:rsid w:val="00702567"/>
    <w:rsid w:val="00703938"/>
    <w:rsid w:val="007121A8"/>
    <w:rsid w:val="00722E69"/>
    <w:rsid w:val="007300B5"/>
    <w:rsid w:val="007314AE"/>
    <w:rsid w:val="00732E3F"/>
    <w:rsid w:val="00733C42"/>
    <w:rsid w:val="00735081"/>
    <w:rsid w:val="007515A3"/>
    <w:rsid w:val="00761619"/>
    <w:rsid w:val="007806B9"/>
    <w:rsid w:val="007820CB"/>
    <w:rsid w:val="0079485C"/>
    <w:rsid w:val="007A4D10"/>
    <w:rsid w:val="007A6587"/>
    <w:rsid w:val="007B5490"/>
    <w:rsid w:val="007C464A"/>
    <w:rsid w:val="007C4E4B"/>
    <w:rsid w:val="007C7141"/>
    <w:rsid w:val="007C7835"/>
    <w:rsid w:val="007D4457"/>
    <w:rsid w:val="007E098F"/>
    <w:rsid w:val="007E7A55"/>
    <w:rsid w:val="007F7BE4"/>
    <w:rsid w:val="00800F3B"/>
    <w:rsid w:val="0080307F"/>
    <w:rsid w:val="008062E9"/>
    <w:rsid w:val="00816600"/>
    <w:rsid w:val="008274CB"/>
    <w:rsid w:val="00832536"/>
    <w:rsid w:val="008353BC"/>
    <w:rsid w:val="00841F8D"/>
    <w:rsid w:val="00843DEC"/>
    <w:rsid w:val="00846CEC"/>
    <w:rsid w:val="008610C5"/>
    <w:rsid w:val="00863A5B"/>
    <w:rsid w:val="00873A1A"/>
    <w:rsid w:val="00896044"/>
    <w:rsid w:val="0089623C"/>
    <w:rsid w:val="008A4B1F"/>
    <w:rsid w:val="008A681F"/>
    <w:rsid w:val="008C042B"/>
    <w:rsid w:val="008D2527"/>
    <w:rsid w:val="009019EE"/>
    <w:rsid w:val="00905C45"/>
    <w:rsid w:val="009135EF"/>
    <w:rsid w:val="00917A95"/>
    <w:rsid w:val="00921726"/>
    <w:rsid w:val="00942E1D"/>
    <w:rsid w:val="009458D8"/>
    <w:rsid w:val="00961BE6"/>
    <w:rsid w:val="00962A87"/>
    <w:rsid w:val="00963F18"/>
    <w:rsid w:val="0096689E"/>
    <w:rsid w:val="00977391"/>
    <w:rsid w:val="00983065"/>
    <w:rsid w:val="00993DC7"/>
    <w:rsid w:val="009A2710"/>
    <w:rsid w:val="009A34A3"/>
    <w:rsid w:val="009A37D8"/>
    <w:rsid w:val="009A4537"/>
    <w:rsid w:val="009B2414"/>
    <w:rsid w:val="009B282F"/>
    <w:rsid w:val="009C0DD6"/>
    <w:rsid w:val="009E0BFE"/>
    <w:rsid w:val="00A12410"/>
    <w:rsid w:val="00A14A8E"/>
    <w:rsid w:val="00A14DF8"/>
    <w:rsid w:val="00A30584"/>
    <w:rsid w:val="00A326A6"/>
    <w:rsid w:val="00A35289"/>
    <w:rsid w:val="00A374CF"/>
    <w:rsid w:val="00A41904"/>
    <w:rsid w:val="00A44FC2"/>
    <w:rsid w:val="00A53366"/>
    <w:rsid w:val="00A54D42"/>
    <w:rsid w:val="00A562F5"/>
    <w:rsid w:val="00A56478"/>
    <w:rsid w:val="00A57AD9"/>
    <w:rsid w:val="00A72799"/>
    <w:rsid w:val="00A832A5"/>
    <w:rsid w:val="00A83E7B"/>
    <w:rsid w:val="00AA0D20"/>
    <w:rsid w:val="00AA7765"/>
    <w:rsid w:val="00AB1F3A"/>
    <w:rsid w:val="00AC5BA2"/>
    <w:rsid w:val="00AF3DC0"/>
    <w:rsid w:val="00AF73E0"/>
    <w:rsid w:val="00B0142A"/>
    <w:rsid w:val="00B10653"/>
    <w:rsid w:val="00B16504"/>
    <w:rsid w:val="00B172CD"/>
    <w:rsid w:val="00B20A93"/>
    <w:rsid w:val="00B22E4E"/>
    <w:rsid w:val="00B22FD8"/>
    <w:rsid w:val="00B2385E"/>
    <w:rsid w:val="00B33430"/>
    <w:rsid w:val="00B503D6"/>
    <w:rsid w:val="00B559C6"/>
    <w:rsid w:val="00B64979"/>
    <w:rsid w:val="00B75477"/>
    <w:rsid w:val="00B77829"/>
    <w:rsid w:val="00B81E41"/>
    <w:rsid w:val="00B85967"/>
    <w:rsid w:val="00B908A3"/>
    <w:rsid w:val="00B91C92"/>
    <w:rsid w:val="00BC62D8"/>
    <w:rsid w:val="00BC6FC5"/>
    <w:rsid w:val="00BD0EB6"/>
    <w:rsid w:val="00C14D24"/>
    <w:rsid w:val="00C1614F"/>
    <w:rsid w:val="00C179D4"/>
    <w:rsid w:val="00C22A84"/>
    <w:rsid w:val="00C32C54"/>
    <w:rsid w:val="00C35F6A"/>
    <w:rsid w:val="00C36715"/>
    <w:rsid w:val="00C53A06"/>
    <w:rsid w:val="00C5449D"/>
    <w:rsid w:val="00C63865"/>
    <w:rsid w:val="00C63D01"/>
    <w:rsid w:val="00C661D9"/>
    <w:rsid w:val="00C74CB4"/>
    <w:rsid w:val="00C834D3"/>
    <w:rsid w:val="00C868CA"/>
    <w:rsid w:val="00C87AC0"/>
    <w:rsid w:val="00C910A7"/>
    <w:rsid w:val="00C92D33"/>
    <w:rsid w:val="00CA7061"/>
    <w:rsid w:val="00CB077F"/>
    <w:rsid w:val="00CB3C50"/>
    <w:rsid w:val="00CB5495"/>
    <w:rsid w:val="00CC11C6"/>
    <w:rsid w:val="00CC5C59"/>
    <w:rsid w:val="00CD466F"/>
    <w:rsid w:val="00CE5746"/>
    <w:rsid w:val="00CF0046"/>
    <w:rsid w:val="00D03C88"/>
    <w:rsid w:val="00D22AF4"/>
    <w:rsid w:val="00D23860"/>
    <w:rsid w:val="00D24F05"/>
    <w:rsid w:val="00D24F06"/>
    <w:rsid w:val="00D25655"/>
    <w:rsid w:val="00D26487"/>
    <w:rsid w:val="00D35A6A"/>
    <w:rsid w:val="00D45AB6"/>
    <w:rsid w:val="00D61145"/>
    <w:rsid w:val="00D66FB6"/>
    <w:rsid w:val="00D80405"/>
    <w:rsid w:val="00D84433"/>
    <w:rsid w:val="00DA2BCF"/>
    <w:rsid w:val="00DA7B24"/>
    <w:rsid w:val="00DB3A66"/>
    <w:rsid w:val="00DB52D3"/>
    <w:rsid w:val="00DC428D"/>
    <w:rsid w:val="00DC4AFF"/>
    <w:rsid w:val="00DC7E31"/>
    <w:rsid w:val="00DD1C75"/>
    <w:rsid w:val="00DD1CC2"/>
    <w:rsid w:val="00DD6096"/>
    <w:rsid w:val="00DE065B"/>
    <w:rsid w:val="00DF26AE"/>
    <w:rsid w:val="00E1784E"/>
    <w:rsid w:val="00E32656"/>
    <w:rsid w:val="00E35473"/>
    <w:rsid w:val="00E41859"/>
    <w:rsid w:val="00E57783"/>
    <w:rsid w:val="00E57E6D"/>
    <w:rsid w:val="00E72C9F"/>
    <w:rsid w:val="00E82FB3"/>
    <w:rsid w:val="00E857C7"/>
    <w:rsid w:val="00E90E2D"/>
    <w:rsid w:val="00E9327B"/>
    <w:rsid w:val="00EA2F6E"/>
    <w:rsid w:val="00EC0616"/>
    <w:rsid w:val="00EC3055"/>
    <w:rsid w:val="00EC6FC9"/>
    <w:rsid w:val="00ED1A01"/>
    <w:rsid w:val="00EE60A1"/>
    <w:rsid w:val="00EE71C4"/>
    <w:rsid w:val="00EF41AB"/>
    <w:rsid w:val="00EF4D33"/>
    <w:rsid w:val="00F00402"/>
    <w:rsid w:val="00F0147F"/>
    <w:rsid w:val="00F04ADE"/>
    <w:rsid w:val="00F05697"/>
    <w:rsid w:val="00F113C6"/>
    <w:rsid w:val="00F17E9C"/>
    <w:rsid w:val="00F24A25"/>
    <w:rsid w:val="00F30326"/>
    <w:rsid w:val="00F328FA"/>
    <w:rsid w:val="00F34569"/>
    <w:rsid w:val="00F34B8E"/>
    <w:rsid w:val="00F45A4F"/>
    <w:rsid w:val="00F80FA2"/>
    <w:rsid w:val="00F91028"/>
    <w:rsid w:val="00F911E6"/>
    <w:rsid w:val="00FA0053"/>
    <w:rsid w:val="00FB3B83"/>
    <w:rsid w:val="00FD0829"/>
    <w:rsid w:val="00FE6696"/>
    <w:rsid w:val="00FF15F9"/>
    <w:rsid w:val="00FF28FC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5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A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A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A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A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5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A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A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A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A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262027.40</izvorni_sadrzaj>
    <derivirana_varijabla naziv="DomainObject.Predmet.InicijalnaVrijednost_1">262027.40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St-1173/2018</izvorni_sadrzaj>
    <derivirana_varijabla naziv="DomainObject.Predmet.OznakaBroj_1">St-1173/2018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FARMA VRPOLJE d.o.o. za proizvodnju</izvorni_sadrzaj>
    <derivirana_varijabla naziv="DomainObject.Predmet.ProtustrankaFormated_1">  FARMA VRPOLJE d.o.o. za proizvodnju</derivirana_varijabla>
  </DomainObject.Predmet.ProtustrankaFormated>
  <DomainObject.Predmet.ProtustrankaFormatedOIB>
    <izvorni_sadrzaj>  FARMA VRPOLJE d.o.o. za proizvodnju, OIB 30230247990</izvorni_sadrzaj>
    <derivirana_varijabla naziv="DomainObject.Predmet.ProtustrankaFormatedOIB_1">  FARMA VRPOLJE d.o.o. za proizvodnju, OIB 30230247990</derivirana_varijabla>
  </DomainObject.Predmet.ProtustrankaFormatedOIB>
  <DomainObject.Predmet.ProtustrankaFormatedWithAdress>
    <izvorni_sadrzaj> FARMA VRPOLJE d.o.o. za proizvodnju, Bana Jelačića 31, 35214 Vrpolje</izvorni_sadrzaj>
    <derivirana_varijabla naziv="DomainObject.Predmet.ProtustrankaFormatedWithAdress_1"> FARMA VRPOLJE d.o.o. za proizvodnju, Bana Jelačića 31, 35214 Vrpolje</derivirana_varijabla>
  </DomainObject.Predmet.ProtustrankaFormatedWithAdress>
  <DomainObject.Predmet.ProtustrankaFormatedWithAdressOIB>
    <izvorni_sadrzaj> FARMA VRPOLJE d.o.o. za proizvodnju, OIB 30230247990, Bana Jelačića 31, 35214 Vrpolje</izvorni_sadrzaj>
    <derivirana_varijabla naziv="DomainObject.Predmet.ProtustrankaFormatedWithAdressOIB_1"> FARMA VRPOLJE d.o.o. za proizvodnju, OIB 30230247990, Bana Jelačića 31, 35214 Vrpolje</derivirana_varijabla>
  </DomainObject.Predmet.ProtustrankaFormatedWithAdressOIB>
  <DomainObject.Predmet.ProtustrankaWithAdress>
    <izvorni_sadrzaj>FARMA VRPOLJE d.o.o. za proizvodnju Bana Jelačića 31, 35214 Vrpolje</izvorni_sadrzaj>
    <derivirana_varijabla naziv="DomainObject.Predmet.ProtustrankaWithAdress_1">FARMA VRPOLJE d.o.o. za proizvodnju Bana Jelačića 31, 35214 Vrpolje</derivirana_varijabla>
  </DomainObject.Predmet.ProtustrankaWithAdress>
  <DomainObject.Predmet.ProtustrankaWithAdressOIB>
    <izvorni_sadrzaj>FARMA VRPOLJE d.o.o. za proizvodnju, OIB 30230247990, Bana Jelačića 31, 35214 Vrpolje</izvorni_sadrzaj>
    <derivirana_varijabla naziv="DomainObject.Predmet.ProtustrankaWithAdressOIB_1">FARMA VRPOLJE d.o.o. za proizvodnju, OIB 30230247990, Bana Jelačića 31, 35214 Vrpolje</derivirana_varijabla>
  </DomainObject.Predmet.ProtustrankaWithAdressOIB>
  <DomainObject.Predmet.ProtustrankaNazivFormated>
    <izvorni_sadrzaj>FARMA VRPOLJE d.o.o. za proizvodnju</izvorni_sadrzaj>
    <derivirana_varijabla naziv="DomainObject.Predmet.ProtustrankaNazivFormated_1">FARMA VRPOLJE d.o.o. za proizvodnju</derivirana_varijabla>
  </DomainObject.Predmet.ProtustrankaNazivFormated>
  <DomainObject.Predmet.ProtustrankaNazivFormatedOIB>
    <izvorni_sadrzaj>FARMA VRPOLJE d.o.o. za proizvodnju, OIB 30230247990</izvorni_sadrzaj>
    <derivirana_varijabla naziv="DomainObject.Predmet.ProtustrankaNazivFormatedOIB_1">FARMA VRPOLJE d.o.o. za proizvodnju, OIB 30230247990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FARMA VRPOLJE d.o.o. za proizvodnju</item>
    </izvorni_sadrzaj>
    <derivirana_varijabla naziv="DomainObject.Predmet.ProtuStrankaListFormated_1">
      <item>FARMA VRPOLJE d.o.o. za proizvodnju</item>
    </derivirana_varijabla>
  </DomainObject.Predmet.ProtuStrankaListFormated>
  <DomainObject.Predmet.ProtuStrankaListFormatedOIB>
    <izvorni_sadrzaj>
      <item>FARMA VRPOLJE d.o.o. za proizvodnju, OIB 30230247990</item>
    </izvorni_sadrzaj>
    <derivirana_varijabla naziv="DomainObject.Predmet.ProtuStrankaListFormatedOIB_1">
      <item>FARMA VRPOLJE d.o.o. za proizvodnju, OIB 30230247990</item>
    </derivirana_varijabla>
  </DomainObject.Predmet.ProtuStrankaListFormatedOIB>
  <DomainObject.Predmet.ProtuStrankaListFormatedWithAdress>
    <izvorni_sadrzaj>
      <item>FARMA VRPOLJE d.o.o. za proizvodnju, Bana Jelačića 31, 35214 Vrpolje</item>
    </izvorni_sadrzaj>
    <derivirana_varijabla naziv="DomainObject.Predmet.ProtuStrankaListFormatedWithAdress_1">
      <item>FARMA VRPOLJE d.o.o. za proizvodnju, Bana Jelačića 31, 35214 Vrpolje</item>
    </derivirana_varijabla>
  </DomainObject.Predmet.ProtuStrankaListFormatedWithAdress>
  <DomainObject.Predmet.ProtuStrankaListFormatedWithAdressOIB>
    <izvorni_sadrzaj>
      <item>FARMA VRPOLJE d.o.o. za proizvodnju, OIB 30230247990, Bana Jelačića 31, 35214 Vrpolje</item>
    </izvorni_sadrzaj>
    <derivirana_varijabla naziv="DomainObject.Predmet.ProtuStrankaListFormatedWithAdressOIB_1">
      <item>FARMA VRPOLJE d.o.o. za proizvodnju, OIB 30230247990, Bana Jelačića 31, 35214 Vrpolje</item>
    </derivirana_varijabla>
  </DomainObject.Predmet.ProtuStrankaListFormatedWithAdressOIB>
  <DomainObject.Predmet.ProtuStrankaListNazivFormated>
    <izvorni_sadrzaj>
      <item>FARMA VRPOLJE d.o.o. za proizvodnju</item>
    </izvorni_sadrzaj>
    <derivirana_varijabla naziv="DomainObject.Predmet.ProtuStrankaListNazivFormated_1">
      <item>FARMA VRPOLJE d.o.o. za proizvodnju</item>
    </derivirana_varijabla>
  </DomainObject.Predmet.ProtuStrankaListNazivFormated>
  <DomainObject.Predmet.ProtuStrankaListNazivFormatedOIB>
    <izvorni_sadrzaj>
      <item>FARMA VRPOLJE d.o.o. za proizvodnju, OIB 30230247990</item>
    </izvorni_sadrzaj>
    <derivirana_varijabla naziv="DomainObject.Predmet.ProtuStrankaListNazivFormatedOIB_1">
      <item>FARMA VRPOLJE d.o.o. za proizvodnju, OIB 30230247990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FARMA VRPOLJE d.o.o. za proizvodnju</izvorni_sadrzaj>
    <derivirana_varijabla naziv="DomainObject.Predmet.ProtustrankaIDrugi_1">FARMA VRPOLJE d.o.o. za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FARMA VRPOLJE d.o.o. za proizvodnju, OIB 30230247990, Bana Jelačića 31, 35214 Vrpolje</izvorni_sadrzaj>
    <derivirana_varijabla naziv="DomainObject.Predmet.ProtustrankaIDrugiAdressOIB_1">FARMA VRPOLJE d.o.o. za proizvodnju, OIB 30230247990, Bana Jelačića 31,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FARMA VRPOLJE d.o.o. za proizvodnju</item>
    </izvorni_sadrzaj>
    <derivirana_varijabla naziv="DomainObject.Predmet.SudioniciListNaziv_1">
      <item>Financijska agencija</item>
      <item>FARMA VRPOLJE d.o.o. za proizvodnju</item>
    </derivirana_varijabla>
  </DomainObject.Predmet.SudioniciListNaziv>
  <DomainObject.Predmet.SudioniciListAdressOIB>
    <izvorni_sadrzaj>
      <item>Financijska agencija, OIB 85821130368, Ulica grada Vukovara 70,10000 Zagreb</item>
      <item>FARMA VRPOLJE d.o.o. za proizvodnju, OIB 30230247990, Bana Jelačića 31,35214 Vrpolje</item>
    </izvorni_sadrzaj>
    <derivirana_varijabla naziv="DomainObject.Predmet.SudioniciListAdressOIB_1">
      <item>Financijska agencija, OIB 85821130368, Ulica grada Vukovara 70,10000 Zagreb</item>
      <item>FARMA VRPOLJE d.o.o. za proizvodnju, OIB 30230247990, Bana Jelačića 31,35214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30230247990</item>
    </izvorni_sadrzaj>
    <derivirana_varijabla naziv="DomainObject.Predmet.SudioniciListNazivOIB_1">
      <item>, OIB 85821130368</item>
      <item>, OIB 30230247990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0F892-C2FB-4E3B-8687-69441F00C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805</properties:Words>
  <properties:Characters>4505</properties:Characters>
  <properties:Lines>110</properties:Lines>
  <properties:Paragraphs>40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2018-12-03T08:07:00Z</dcterms:created>
  <dc:creator>alet</dc:creator>
  <cp:lastModifiedBy>wsadmin</cp:lastModifiedBy>
  <cp:lastPrinted>2018-12-03T08:19:00Z</cp:lastPrinted>
  <dcterms:modified xmlns:xsi="http://www.w3.org/2001/XMLSchema-instance" xsi:type="dcterms:W3CDTF">2018-12-03T08:21:00Z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(St-1173-2018 -03.12.2018.OTVARANJE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