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1ad7" w14:paraId="e651ad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BC2A46">
        <w:t>107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BC2A46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E5A5A">
        <w:t>17</w:t>
      </w:r>
      <w:r w:rsidR="000E039A">
        <w:t xml:space="preserve">. </w:t>
      </w:r>
      <w:r w:rsidR="003E5A5A">
        <w:t>travnja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BC2A46" w:rsidRPr="00E539F1">
        <w:rPr>
          <w:lang w:eastAsia="en-US"/>
        </w:rPr>
        <w:t>FIDUS d.o.o., Bibinje, Vila Velebita 5, OIB: 24850186100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CD301A" w:rsidP="006525A1" w:rsidR="006525A1" w:rsidRPr="00816C78">
      <w:pPr>
        <w:jc w:val="both"/>
      </w:pPr>
      <w:r>
        <w:t>Početak u 9</w:t>
      </w:r>
      <w:r w:rsidR="00076762">
        <w:t>,</w:t>
      </w:r>
      <w:r w:rsidR="0064452E">
        <w:t>43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zastupnik po zakonu </w:t>
      </w:r>
      <w:r w:rsidR="00BC2A46">
        <w:t>Ante Knez</w:t>
      </w:r>
      <w:r>
        <w:t>, identitet utvrđen uvidom u osobnu iskaznicu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BC2A46" w:rsidRPr="00E539F1">
        <w:rPr>
          <w:lang w:eastAsia="en-US"/>
        </w:rPr>
        <w:t>FIDUS d.o.o., Bibinje</w:t>
      </w:r>
    </w:p>
    <w:p w:rsidRDefault="0028629F" w:rsidP="0028629F" w:rsidR="0028629F">
      <w:pPr>
        <w:jc w:val="both"/>
      </w:pPr>
    </w:p>
    <w:p w:rsidRDefault="0028629F" w:rsidP="0028629F" w:rsidR="0028629F" w:rsidRPr="002528EB">
      <w:pPr>
        <w:jc w:val="both"/>
      </w:pPr>
      <w:r>
        <w:t>Sudac donosi</w:t>
      </w:r>
    </w:p>
    <w:p w:rsidRDefault="0028629F" w:rsidP="0028629F" w:rsidR="0028629F" w:rsidRPr="002528EB">
      <w:pPr>
        <w:jc w:val="center"/>
      </w:pPr>
      <w:r w:rsidRPr="002528EB">
        <w:t xml:space="preserve">r j e š e nj e </w:t>
      </w:r>
    </w:p>
    <w:p w:rsidRDefault="0028629F" w:rsidP="0028629F" w:rsidR="0028629F" w:rsidRPr="002528EB">
      <w:pPr>
        <w:jc w:val="center"/>
      </w:pPr>
    </w:p>
    <w:p w:rsidRDefault="0028629F" w:rsidP="0028629F" w:rsidR="0028629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 xml:space="preserve">Upoznaje ukratko prisutne sa sadržajem prijedloga za otvaranje stečajnog postupka.  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64452E">
        <w:t>ADICO</w:t>
      </w:r>
      <w:r>
        <w:t xml:space="preserve"> banke d.d. otvoren žiro račun.</w:t>
      </w: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64452E">
        <w:t>bila građevina</w:t>
      </w:r>
      <w:r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>Dužnik navodi da</w:t>
      </w:r>
      <w:r w:rsidR="0064452E">
        <w:t xml:space="preserve"> ne</w:t>
      </w:r>
      <w:r>
        <w:t xml:space="preserve"> posluje, </w:t>
      </w:r>
      <w:r w:rsidR="009374E8">
        <w:t xml:space="preserve">ima </w:t>
      </w:r>
      <w:r w:rsidR="0064452E">
        <w:t>ili jednog ili dvoje zaposlenika, nije siguran.</w:t>
      </w:r>
    </w:p>
    <w:p w:rsidRDefault="0028629F" w:rsidP="0028629F" w:rsidR="0028629F" w:rsidRPr="002C241F">
      <w:pPr>
        <w:jc w:val="both"/>
      </w:pPr>
    </w:p>
    <w:p w:rsidRDefault="0028629F" w:rsidP="0028629F" w:rsidR="009357DF">
      <w:pPr>
        <w:jc w:val="both"/>
      </w:pPr>
      <w:r w:rsidRPr="002C241F">
        <w:t>Što se tiče imovine</w:t>
      </w:r>
      <w:r w:rsidR="009374E8">
        <w:t xml:space="preserve"> navodi da nema imovine</w:t>
      </w:r>
      <w:r w:rsidR="0064452E">
        <w:t>, da imovine nije ni imao, odnosno da je do predstečajne nagodbe, koja je sklopljena 2017., imao opremu za rad, postojao je neki kombi prije desetak godina, dok se poslovalo, a od strojeva ništa. Nakon te nagodbe koju nije mogao ispoštovati, oprema je unovčena, za iznos oko 10.000,00 kuna. Uglavnom imovine sada nema. Nema ni potraživanja koja bi se mogla naplatiti.</w:t>
      </w:r>
    </w:p>
    <w:p w:rsidRDefault="0028629F" w:rsidP="0028629F" w:rsidR="0028629F">
      <w:pPr>
        <w:jc w:val="both"/>
      </w:pPr>
    </w:p>
    <w:p w:rsidRDefault="009357DF" w:rsidP="0028629F" w:rsidR="0028629F">
      <w:pPr>
        <w:jc w:val="both"/>
      </w:pPr>
      <w:r>
        <w:lastRenderedPageBreak/>
        <w:t>Z</w:t>
      </w:r>
      <w:r w:rsidR="0028629F">
        <w:t>na da je žiro račun u blokadi</w:t>
      </w:r>
      <w:r w:rsidR="009374E8">
        <w:t xml:space="preserve"> oko </w:t>
      </w:r>
      <w:r w:rsidR="0064452E">
        <w:t>150.000,00</w:t>
      </w:r>
      <w:r w:rsidR="009374E8">
        <w:t xml:space="preserve"> kuna</w:t>
      </w:r>
      <w:r w:rsidR="0064452E">
        <w:t xml:space="preserve"> i traje oko 4 mjeseca.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64452E">
        <w:t>1</w:t>
      </w:r>
      <w:r>
        <w:t xml:space="preserve"> </w:t>
      </w:r>
      <w:r w:rsidRPr="002C241F">
        <w:t>pečat</w:t>
      </w:r>
      <w:r w:rsidR="009374E8">
        <w:t>a</w:t>
      </w:r>
      <w:r>
        <w:t xml:space="preserve"> sa otiskom društva. </w:t>
      </w:r>
    </w:p>
    <w:p w:rsidRDefault="00A92DC4" w:rsidP="0028629F" w:rsidR="00A92DC4">
      <w:pPr>
        <w:jc w:val="both"/>
      </w:pPr>
    </w:p>
    <w:p w:rsidRDefault="00BC2A46" w:rsidP="0028629F" w:rsidR="00E35355">
      <w:pPr>
        <w:jc w:val="both"/>
      </w:pPr>
      <w:r>
        <w:t>Ante Knez</w:t>
      </w:r>
      <w:r w:rsidR="00CD301A">
        <w:t xml:space="preserve"> </w:t>
      </w:r>
      <w:r w:rsidR="00687265">
        <w:t>navodi da je nje</w:t>
      </w:r>
      <w:r w:rsidR="00CB434D">
        <w:t>gov</w:t>
      </w:r>
      <w:r w:rsidR="00C56E52">
        <w:t xml:space="preserve"> broj mobitela:</w:t>
      </w:r>
      <w:r w:rsidR="0064452E">
        <w:t xml:space="preserve"> 095/583-9013</w:t>
      </w:r>
    </w:p>
    <w:p w:rsidRDefault="0064452E" w:rsidP="0028629F" w:rsidR="0064452E" w:rsidRPr="002C241F">
      <w:pPr>
        <w:jc w:val="both"/>
      </w:pPr>
    </w:p>
    <w:p w:rsidRDefault="0064452E" w:rsidP="0028629F" w:rsidR="0028629F">
      <w:pPr>
        <w:jc w:val="both"/>
      </w:pPr>
      <w:r>
        <w:t>Knjigovodstvo je vodila gospođa Rogoznica koja da mu je vratila sve poslovne knjige prije tri godine jer ju nije mogao plaćati tako da se poslovna dokumentacija nalazi kod njega.</w:t>
      </w:r>
      <w:r w:rsidR="009357DF">
        <w:t xml:space="preserve"> </w:t>
      </w:r>
    </w:p>
    <w:p w:rsidRDefault="0064452E" w:rsidP="0028629F" w:rsidR="0064452E">
      <w:pPr>
        <w:jc w:val="both"/>
      </w:pPr>
    </w:p>
    <w:p w:rsidRDefault="0028629F" w:rsidP="0028629F" w:rsidR="0028629F">
      <w:pPr>
        <w:jc w:val="both"/>
      </w:pPr>
      <w:r>
        <w:t xml:space="preserve">Posebno navodi da </w:t>
      </w:r>
      <w:r w:rsidR="0064452E">
        <w:t>nije u mogućnosti vratiti dugove niti nastaviti poslovati.</w:t>
      </w:r>
      <w:r>
        <w:t xml:space="preserve">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64452E">
        <w:t>9,48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3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C2A46">
      <w:t>107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BC2A46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833ED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5514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4452E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A46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3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3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3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3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3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3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3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3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3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3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09:43</izvorni_sadrzaj>
    <derivirana_varijabla naziv="DomainObject.StvarniPocetakVrijeme_1">09:43</derivirana_varijabla>
  </DomainObject.StvarniPocetakVrijeme>
  <DomainObject.StvarniZavrsetakVrijeme>
    <izvorni_sadrzaj>09:48</izvorni_sadrzaj>
    <derivirana_varijabla naziv="DomainObject.StvarniZavrsetakVrijeme_1">09:48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St-107/2019-5</izvorni_sadrzaj>
    <derivirana_varijabla naziv="DomainObject.Zapisnik.Oznaka_1">St-107/2019-5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St-107/2019</izvorni_sadrzaj>
    <derivirana_varijabla naziv="DomainObject.Predmet.OznakaBroj_1">St-107/2019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RJ OD 28.3. ZA PRAVOMOĆNOST</izvorni_sadrzaj>
    <derivirana_varijabla naziv="DomainObject.Predmet.PrimjedbaSuca_1">VIDI RJ OD 28.3. ZA PRAVOMOĆNOST</derivirana_varijabla>
  </DomainObject.Predmet.PrimjedbaSuca>
  <DomainObject.Predmet.ProtustrankaFormated>
    <izvorni_sadrzaj>  FIDUS društvo s ograničenom odgovornošću za građenje, trgovinu i djelatnosti putničke agencije</izvorni_sadrzaj>
    <derivirana_varijabla naziv="DomainObject.Predmet.ProtustrankaFormated_1">  FIDUS društvo s ograničenom odgovornošću za građenje, trgovinu i djelatnosti putničke agencije</derivirana_varijabla>
  </DomainObject.Predmet.ProtustrankaFormated>
  <DomainObject.Predmet.ProtustrankaFormatedOIB>
    <izvorni_sadrzaj>  FIDUS društvo s ograničenom odgovornošću za građenje, trgovinu i djelatnosti putničke agencije, OIB 24850186100</izvorni_sadrzaj>
    <derivirana_varijabla naziv="DomainObject.Predmet.ProtustrankaFormatedOIB_1">  FIDUS društvo s ograničenom odgovornošću za građenje, trgovinu i djelatnosti putničke agencije, OIB 24850186100</derivirana_varijabla>
  </DomainObject.Predmet.ProtustrankaFormatedOIB>
  <DomainObject.Predmet.ProtustrankaFormatedWithAdress>
    <izvorni_sadrzaj> FIDUS društvo s ograničenom odgovornošću za građenje, trgovinu i djelatnosti putničke agencije, Vila Velebita 5, 23205 Bibinje</izvorni_sadrzaj>
    <derivirana_varijabla naziv="DomainObject.Predmet.ProtustrankaFormatedWithAdress_1"> FIDUS društvo s ograničenom odgovornošću za građenje, trgovinu i djelatnosti putničke agencije, Vila Velebita 5, 23205 Bibinje</derivirana_varijabla>
  </DomainObject.Predmet.ProtustrankaFormatedWithAdress>
  <DomainObject.Predmet.ProtustrankaFormatedWithAdressOIB>
    <izvorni_sadrzaj> FIDUS društvo s ograničenom odgovornošću za građenje, trgovinu i djelatnosti putničke agencije, OIB 24850186100, Vila Velebita 5, 23205 Bibinje</izvorni_sadrzaj>
    <derivirana_varijabla naziv="DomainObject.Predmet.ProtustrankaFormatedWithAdressOIB_1"> FIDUS društvo s ograničenom odgovornošću za građenje, trgovinu i djelatnosti putničke agencije, OIB 24850186100, Vila Velebita 5, 23205 Bibinje</derivirana_varijabla>
  </DomainObject.Predmet.ProtustrankaFormatedWithAdressOIB>
  <DomainObject.Predmet.ProtustrankaWithAdress>
    <izvorni_sadrzaj>FIDUS društvo s ograničenom odgovornošću za građenje, trgovinu i djelatnosti putničke agencije Vila Velebita 5, 23205 Bibinje</izvorni_sadrzaj>
    <derivirana_varijabla naziv="DomainObject.Predmet.ProtustrankaWithAdress_1">FIDUS društvo s ograničenom odgovornošću za građenje, trgovinu i djelatnosti putničke agencije Vila Velebita 5, 23205 Bibinje</derivirana_varijabla>
  </DomainObject.Predmet.ProtustrankaWithAdress>
  <DomainObject.Predmet.ProtustrankaWithAdressOIB>
    <izvorni_sadrzaj>FIDUS društvo s ograničenom odgovornošću za građenje, trgovinu i djelatnosti putničke agencije, OIB 24850186100, Vila Velebita 5, 23205 Bibinje</izvorni_sadrzaj>
    <derivirana_varijabla naziv="DomainObject.Predmet.ProtustrankaWithAdressOIB_1">FIDUS društvo s ograničenom odgovornošću za građenje, trgovinu i djelatnosti putničke agencije, OIB 24850186100, Vila Velebita 5, 23205 Bibinje</derivirana_varijabla>
  </DomainObject.Predmet.ProtustrankaWithAdressOIB>
  <DomainObject.Predmet.ProtustrankaNazivFormated>
    <izvorni_sadrzaj>FIDUS društvo s ograničenom odgovornošću za građenje, trgovinu i djelatnosti putničke agencije</izvorni_sadrzaj>
    <derivirana_varijabla naziv="DomainObject.Predmet.ProtustrankaNazivFormated_1">FIDUS društvo s ograničenom odgovornošću za građenje, trgovinu i djelatnosti putničke agencije</derivirana_varijabla>
  </DomainObject.Predmet.ProtustrankaNazivFormated>
  <DomainObject.Predmet.ProtustrankaNazivFormatedOIB>
    <izvorni_sadrzaj>FIDUS društvo s ograničenom odgovornošću za građenje, trgovinu i djelatnosti putničke agencije, OIB 24850186100</izvorni_sadrzaj>
    <derivirana_varijabla naziv="DomainObject.Predmet.ProtustrankaNazivFormatedOIB_1">FIDUS društvo s ograničenom odgovornošću za građenje, trgovinu i djelatnosti putničke agencije, OIB 24850186100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FIDUS društvo s ograničenom odgovornošću za građenje, trgovinu i djelatnosti putničke agencije</item>
    </izvorni_sadrzaj>
    <derivirana_varijabla naziv="DomainObject.Predmet.ProtuStrankaListFormated_1">
      <item>FIDUS društvo s ograničenom odgovornošću za građenje, trgovinu i djelatnosti putničke agencije</item>
    </derivirana_varijabla>
  </DomainObject.Predmet.ProtuStrankaListFormated>
  <DomainObject.Predmet.ProtuStrankaListFormatedOIB>
    <izvorni_sadrzaj>
      <item>FIDUS društvo s ograničenom odgovornošću za građenje, trgovinu i djelatnosti putničke agencije, OIB 24850186100</item>
    </izvorni_sadrzaj>
    <derivirana_varijabla naziv="DomainObject.Predmet.ProtuStrankaListFormatedOIB_1">
      <item>FIDUS društvo s ograničenom odgovornošću za građenje, trgovinu i djelatnosti putničke agencije, OIB 24850186100</item>
    </derivirana_varijabla>
  </DomainObject.Predmet.ProtuStrankaListFormatedOIB>
  <DomainObject.Predmet.ProtuStrankaListFormatedWithAdress>
    <izvorni_sadrzaj>
      <item>FIDUS društvo s ograničenom odgovornošću za građenje, trgovinu i djelatnosti putničke agencije, Vila Velebita 5, 23205 Bibinje</item>
    </izvorni_sadrzaj>
    <derivirana_varijabla naziv="DomainObject.Predmet.ProtuStrankaListFormatedWithAdress_1">
      <item>FIDUS društvo s ograničenom odgovornošću za građenje, trgovinu i djelatnosti putničke agencije, Vila Velebita 5, 23205 Bibinje</item>
    </derivirana_varijabla>
  </DomainObject.Predmet.ProtuStrankaListFormatedWithAdress>
  <DomainObject.Predmet.ProtuStrankaListFormatedWithAdressOIB>
    <izvorni_sadrzaj>
      <item>FIDUS društvo s ograničenom odgovornošću za građenje, trgovinu i djelatnosti putničke agencije, OIB 24850186100, Vila Velebita 5, 23205 Bibinje</item>
    </izvorni_sadrzaj>
    <derivirana_varijabla naziv="DomainObject.Predmet.ProtuStrankaListFormatedWithAdressOIB_1">
      <item>FIDUS društvo s ograničenom odgovornošću za građenje, trgovinu i djelatnosti putničke agencije, OIB 24850186100, Vila Velebita 5, 23205 Bibinje</item>
    </derivirana_varijabla>
  </DomainObject.Predmet.ProtuStrankaListFormatedWithAdressOIB>
  <DomainObject.Predmet.ProtuStrankaListNazivFormated>
    <izvorni_sadrzaj>
      <item>FIDUS društvo s ograničenom odgovornošću za građenje, trgovinu i djelatnosti putničke agencije</item>
    </izvorni_sadrzaj>
    <derivirana_varijabla naziv="DomainObject.Predmet.ProtuStrankaListNazivFormated_1">
      <item>FIDUS društvo s ograničenom odgovornošću za građenje, trgovinu i djelatnosti putničke agencije</item>
    </derivirana_varijabla>
  </DomainObject.Predmet.ProtuStrankaListNazivFormated>
  <DomainObject.Predmet.ProtuStrankaListNazivFormatedOIB>
    <izvorni_sadrzaj>
      <item>FIDUS društvo s ograničenom odgovornošću za građenje, trgovinu i djelatnosti putničke agencije, OIB 24850186100</item>
    </izvorni_sadrzaj>
    <derivirana_varijabla naziv="DomainObject.Predmet.ProtuStrankaListNazivFormatedOIB_1">
      <item>FIDUS društvo s ograničenom odgovornošću za građenje, trgovinu i djelatnosti putničke agencije, OIB 24850186100</item>
    </derivirana_varijabla>
  </DomainObject.Predmet.ProtuStrankaListNazivFormatedOIB>
  <DomainObject.Predmet.OstaliListFormated>
    <izvorni_sadrzaj>
      <item>Ante Knez</item>
    </izvorni_sadrzaj>
    <derivirana_varijabla naziv="DomainObject.Predmet.OstaliListFormated_1">
      <item>Ante Knez</item>
    </derivirana_varijabla>
  </DomainObject.Predmet.OstaliListFormated>
  <DomainObject.Predmet.OstaliListFormatedOIB>
    <izvorni_sadrzaj>
      <item>Ante Knez, OIB 99679470998</item>
    </izvorni_sadrzaj>
    <derivirana_varijabla naziv="DomainObject.Predmet.OstaliListFormatedOIB_1">
      <item>Ante Knez, OIB 99679470998</item>
    </derivirana_varijabla>
  </DomainObject.Predmet.OstaliListFormatedOIB>
  <DomainObject.Predmet.OstaliListFormatedWithAdress>
    <izvorni_sadrzaj>
      <item>Ante Knez, Ulica Ante Starčevića 17, 23205 Bibinje</item>
    </izvorni_sadrzaj>
    <derivirana_varijabla naziv="DomainObject.Predmet.OstaliListFormatedWithAdress_1">
      <item>Ante Knez, Ulica Ante Starčevića 17, 23205 Bibinje</item>
    </derivirana_varijabla>
  </DomainObject.Predmet.OstaliListFormatedWithAdress>
  <DomainObject.Predmet.OstaliListFormatedWithAdressOIB>
    <izvorni_sadrzaj>
      <item>Ante Knez, OIB 99679470998, Ulica Ante Starčevića 17, 23205 Bibinje</item>
    </izvorni_sadrzaj>
    <derivirana_varijabla naziv="DomainObject.Predmet.OstaliListFormatedWithAdressOIB_1">
      <item>Ante Knez, OIB 99679470998, Ulica Ante Starčevića 17, 23205 Bibinje</item>
    </derivirana_varijabla>
  </DomainObject.Predmet.OstaliListFormatedWithAdressOIB>
  <DomainObject.Predmet.OstaliListNazivFormated>
    <izvorni_sadrzaj>
      <item>Ante Knez</item>
    </izvorni_sadrzaj>
    <derivirana_varijabla naziv="DomainObject.Predmet.OstaliListNazivFormated_1">
      <item>Ante Knez</item>
    </derivirana_varijabla>
  </DomainObject.Predmet.OstaliListNazivFormated>
  <DomainObject.Predmet.OstaliListNazivFormatedOIB>
    <izvorni_sadrzaj>
      <item>Ante Knez, OIB 99679470998</item>
    </izvorni_sadrzaj>
    <derivirana_varijabla naziv="DomainObject.Predmet.OstaliListNazivFormatedOIB_1">
      <item>Ante Knez, OIB 99679470998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St-107/2019-5</izvorni_sadrzaj>
    <derivirana_varijabla naziv="DomainObject.PoslovniBrojDokumenta_1">St-107/2019-5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FIDUS društvo s ograničenom odgovornošću za građenje, trgovinu i djelatnosti putničke agencije</izvorni_sadrzaj>
    <derivirana_varijabla naziv="DomainObject.Predmet.ProtustrankaIDrugi_1">FIDUS društvo s ograničenom odgovornošću za građenje, trgovinu i djelatnosti putničke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FIDUS društvo s ograničenom odgovornošću za građenje, trgovinu i djelatnosti putničke agencije, OIB 24850186100, Vila Velebita 5, 23205 Bibinje</izvorni_sadrzaj>
    <derivirana_varijabla naziv="DomainObject.Predmet.ProtustrankaIDrugiAdressOIB_1">FIDUS društvo s ograničenom odgovornošću za građenje, trgovinu i djelatnosti putničke agencije, OIB 24850186100,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FIDUS društvo s ograničenom odgovornošću za građenje, trgovinu i djelatnosti putničke agencije</item>
      <item>Ante Knez</item>
    </izvorni_sadrzaj>
    <derivirana_varijabla naziv="DomainObject.Predmet.SudioniciListNaziv_1">
      <item>FINA</item>
      <item>FIDUS društvo s ograničenom odgovornošću za građenje, trgovinu i djelatnosti putničke agencije</item>
      <item>Ante Knez</item>
    </derivirana_varijabla>
  </DomainObject.Predmet.SudioniciListNaziv>
  <DomainObject.Predmet.SudioniciListAdressOIB>
    <izvorni_sadrzaj>
      <item>FINA, OIB 85821130368, Ivana Danila 4,23000 Zadar</item>
      <item>FIDUS društvo s ograničenom odgovornošću za građenje, trgovinu i djelatnosti putničke agencije, OIB 24850186100, Vila Velebita 5,23205 Bibinje</item>
      <item>Ante Knez, OIB 99679470998, Ulica Ante Starčevića 17,23205 Bibinje</item>
    </izvorni_sadrzaj>
    <derivirana_varijabla naziv="DomainObject.Predmet.SudioniciListAdressOIB_1">
      <item>FINA, OIB 85821130368, Ivana Danila 4,23000 Zadar</item>
      <item>FIDUS društvo s ograničenom odgovornošću za građenje, trgovinu i djelatnosti putničke agencije, OIB 24850186100, Vila Velebita 5,23205 Bibinje</item>
      <item>Ante Knez, OIB 99679470998, Ulica Ante Starčevića 17,23205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24850186100</item>
      <item>, OIB 99679470998</item>
    </izvorni_sadrzaj>
    <derivirana_varijabla naziv="DomainObject.Predmet.SudioniciListNazivOIB_1">
      <item>, OIB 85821130368</item>
      <item>, OIB 24850186100</item>
      <item>, OIB 99679470998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2112</properties:Characters>
  <properties:Lines>84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2019-04-17T05:54:00Z</dcterms:created>
  <dc:creator>Ardena Bajlo</dc:creator>
  <cp:lastModifiedBy>Ante Rubelj</cp:lastModifiedBy>
  <cp:lastPrinted>2018-05-24T06:40:00Z</cp:lastPrinted>
  <dcterms:modified xmlns:xsi="http://www.w3.org/2001/XMLSchema-instance" xsi:type="dcterms:W3CDTF">2019-04-17T12:57:00Z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St-107/2019-5 / Zapisnik - Ročište radi izjašnjenja o prijedlogu za otvaranje steč.post (1 St-107-2019-povodom prijedloga za otvaranje stečaja-17.4.19.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