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7ea3" w14:paraId="fab7ea3" w:rsidRDefault="00370C63" w:rsidP="00370C63" w:rsidR="00370C63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70C63" w:rsidP="00370C63" w:rsidR="00370C63" w:rsidRPr="00FE7FBF">
      <w:pPr>
        <w:rPr>
          <w:szCs w:val="24"/>
          <w:lang w:val="hr-HR"/>
        </w:rPr>
      </w:pPr>
    </w:p>
    <w:p w:rsidRDefault="00370C63" w:rsidP="00370C63" w:rsidR="00370C63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70C63" w:rsidP="00370C63" w:rsidR="00370C63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   2</w:t>
      </w:r>
      <w:r w:rsidRPr="00FE7FBF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649/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6-3.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U  I M E   R E P U B L I K E   H R V A T S K E</w:t>
      </w:r>
    </w:p>
    <w:p w:rsidRDefault="00370C63" w:rsidP="00370C63" w:rsidR="00370C63" w:rsidRPr="00FE7FBF">
      <w:pPr>
        <w:jc w:val="center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TRGOVAČKI SUD U BJELOVARU, po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sudskom savjetniku </w:t>
      </w:r>
      <w:r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>
        <w:rPr>
          <w:szCs w:val="24"/>
          <w:lang w:val="hr-HR"/>
        </w:rPr>
        <w:t xml:space="preserve">stečajnom postupku nad dužnikom </w:t>
      </w:r>
      <w:r>
        <w:rPr>
          <w:lang w:val="hr-HR"/>
        </w:rPr>
        <w:t xml:space="preserve">ZMIJA MAMBA jednostavno  društvo s ograničenom odgovornošću za ugostiteljstvo, trgovinu i usluge, Klokovec, Klokovec 123, </w:t>
      </w:r>
      <w:r w:rsidRPr="000664E3">
        <w:rPr>
          <w:lang w:val="hr-HR"/>
        </w:rPr>
        <w:t>MB</w:t>
      </w:r>
      <w:r>
        <w:rPr>
          <w:lang w:val="hr-HR"/>
        </w:rPr>
        <w:t>S: 080919394, OIB: 10102041460</w:t>
      </w:r>
      <w:r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>
        <w:rPr>
          <w:lang w:val="hr-HR"/>
        </w:rPr>
        <w:t xml:space="preserve">dana 03. kolovoza 2016. godine </w:t>
      </w:r>
      <w:r w:rsidRPr="00FE7FBF">
        <w:rPr>
          <w:szCs w:val="24"/>
          <w:lang w:val="hr-HR"/>
        </w:rPr>
        <w:t xml:space="preserve"> 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Pr="00FE7FBF">
        <w:rPr>
          <w:szCs w:val="24"/>
          <w:lang w:val="hr-HR"/>
        </w:rPr>
        <w:t>Otvara se stečajni postupak nad dužnikom</w:t>
      </w:r>
      <w:r>
        <w:rPr>
          <w:szCs w:val="24"/>
          <w:lang w:val="hr-HR"/>
        </w:rPr>
        <w:t xml:space="preserve"> </w:t>
      </w:r>
      <w:r>
        <w:rPr>
          <w:lang w:val="hr-HR"/>
        </w:rPr>
        <w:t xml:space="preserve">ZMIJA MAMBA jednostavno  društvo s ograničenom odgovornošću za ugostiteljstvo, trgovinu i usluge, Klokovec, Klokovec 123, </w:t>
      </w:r>
      <w:r w:rsidRPr="000664E3">
        <w:rPr>
          <w:lang w:val="hr-HR"/>
        </w:rPr>
        <w:t>MB</w:t>
      </w:r>
      <w:r>
        <w:rPr>
          <w:lang w:val="hr-HR"/>
        </w:rPr>
        <w:t>S: 080919394, OIB: 10102041460.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</w:t>
      </w:r>
      <w:r w:rsidR="00FE136B">
        <w:rPr>
          <w:szCs w:val="24"/>
          <w:lang w:val="hr-HR"/>
        </w:rPr>
        <w:t>DINKA TRUMBIĆ, iz Splita, Lovretska 10, OIB:  43468134790</w:t>
      </w:r>
      <w:r>
        <w:rPr>
          <w:szCs w:val="24"/>
          <w:lang w:val="hr-HR"/>
        </w:rPr>
        <w:t xml:space="preserve">. 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ZMIJA MAMBA jednostavno  društvo s ograničenom odgovornošću za ugostiteljstvo, trgovinu i usluge, Klokovec, Klokovec 123, </w:t>
      </w:r>
      <w:r w:rsidRPr="000664E3">
        <w:rPr>
          <w:lang w:val="hr-HR"/>
        </w:rPr>
        <w:t>MB</w:t>
      </w:r>
      <w:r>
        <w:rPr>
          <w:lang w:val="hr-HR"/>
        </w:rPr>
        <w:t>S: 080919394, OIB: 10102041460.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kolovoza 2016. 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370C63" w:rsidP="00370C63" w:rsidR="00370C63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370C63" w:rsidP="00370C63" w:rsidR="00370C63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370C63" w:rsidP="00370C63" w:rsidR="00370C63" w:rsidRPr="00FE7FBF">
      <w:pPr>
        <w:jc w:val="center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>
        <w:rPr>
          <w:szCs w:val="24"/>
          <w:lang w:val="hr-HR"/>
        </w:rPr>
        <w:t>-649/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>
        <w:rPr>
          <w:szCs w:val="24"/>
          <w:lang w:val="hr-HR"/>
        </w:rPr>
        <w:t>rgovačkog suda u Bjelovaru 01. lipnja 2016.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70C63" w:rsidP="00370C63" w:rsidR="00370C63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03. kolovoza  2016</w:t>
      </w:r>
      <w:r w:rsidRPr="00FE7FB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godine.</w:t>
      </w: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rPr>
          <w:szCs w:val="24"/>
          <w:lang w:val="hr-HR"/>
        </w:rPr>
      </w:pPr>
    </w:p>
    <w:p w:rsidRDefault="00370C63" w:rsidP="00370C63" w:rsidR="00370C63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370C63" w:rsidP="00370C63" w:rsidR="00370C63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MIROSLAV LOVREKOVIĆ </w:t>
      </w:r>
      <w:r w:rsidRPr="00FE7FBF">
        <w:rPr>
          <w:szCs w:val="24"/>
          <w:lang w:val="hr-HR"/>
        </w:rPr>
        <w:t xml:space="preserve"> </w:t>
      </w:r>
    </w:p>
    <w:p w:rsidRDefault="00370C63" w:rsidP="00370C63" w:rsidR="00370C63" w:rsidRPr="00FE7FBF">
      <w:pPr>
        <w:ind w:firstLine="4111"/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>
        <w:rPr>
          <w:szCs w:val="24"/>
          <w:lang w:val="hr-HR"/>
        </w:rPr>
        <w:t xml:space="preserve">a o žalbi odlučuje sudac pojedinac Trgovačkog suda u Bjelovaru. </w:t>
      </w: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370C63" w:rsidP="00370C63" w:rsidR="00370C63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>
        <w:rPr>
          <w:szCs w:val="24"/>
          <w:lang w:val="hr-HR"/>
        </w:rPr>
        <w:t xml:space="preserve">-predlagatelju FINI </w:t>
      </w:r>
      <w:r w:rsidRPr="00FE7FBF">
        <w:rPr>
          <w:szCs w:val="24"/>
          <w:lang w:val="hr-HR"/>
        </w:rPr>
        <w:t>– putem e-oglasne ploče suda</w:t>
      </w:r>
    </w:p>
    <w:p w:rsidRDefault="00370C63" w:rsidP="00370C63" w:rsidR="00370C6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03.08.2016.g.</w:t>
      </w:r>
    </w:p>
    <w:p w:rsidRDefault="00370C63" w:rsidP="00370C63" w:rsidR="00370C6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370C63" w:rsidP="00370C63" w:rsidR="00370C63"/>
    <w:p w:rsidRDefault="008E1710" w:rsidR="008E1710"/>
    <w:sectPr w:rsidSect="00360085" w:rsidR="008E1710">
      <w:headerReference w:type="even" r:id="rId8"/>
      <w:headerReference w:type="default" r:id="rId9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D65" w:rsidR="00A70D65">
      <w:r>
        <w:separator/>
      </w:r>
    </w:p>
  </w:endnote>
  <w:endnote w:id="0" w:type="continuationSeparator">
    <w:p w:rsidRDefault="00A70D65" w:rsidR="00A70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D65" w:rsidR="00A70D65">
      <w:r>
        <w:separator/>
      </w:r>
    </w:p>
  </w:footnote>
  <w:footnote w:id="0" w:type="continuationSeparator">
    <w:p w:rsidRDefault="00A70D65" w:rsidR="00A70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C63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648B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C63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4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0C63" w:rsidP="00940231" w:rsidR="001C73F1">
    <w:pPr>
      <w:pStyle w:val="Zaglavlje"/>
      <w:jc w:val="right"/>
    </w:pPr>
    <w:r>
      <w:t>2 St-</w:t>
    </w:r>
    <w:r>
      <w:rPr>
        <w:szCs w:val="24"/>
        <w:lang w:val="hr-HR"/>
      </w:rPr>
      <w:t>649/</w:t>
    </w:r>
    <w:r w:rsidRPr="00FE7FBF">
      <w:rPr>
        <w:szCs w:val="24"/>
        <w:lang w:val="hr-HR"/>
      </w:rPr>
      <w:t>201</w:t>
    </w:r>
    <w:r>
      <w:rPr>
        <w:szCs w:val="24"/>
        <w:lang w:val="hr-HR"/>
      </w:rPr>
      <w:t>6-3.</w:t>
    </w:r>
  </w:p>
  <w:p w:rsidRDefault="00F3648B" w:rsidR="001F0109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0C63"/>
    <w:rsid w:val="00370C63"/>
    <w:rsid w:val="008E1710"/>
    <w:rsid w:val="00A70D65"/>
    <w:rsid w:val="00F3648B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0C63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0C6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370C63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370C63"/>
  </w:style>
  <w:style w:styleId="Bezproreda" w:type="paragraph">
    <w:name w:val="No Spacing"/>
    <w:uiPriority w:val="1"/>
    <w:qFormat/>
    <w:rsid w:val="00370C6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13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36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6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4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4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4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4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0C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0C6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370C63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370C63"/>
  </w:style>
  <w:style w:styleId="Bezproreda" w:type="paragraph">
    <w:name w:val="No Spacing"/>
    <w:uiPriority w:val="1"/>
    <w:qFormat/>
    <w:rsid w:val="00370C6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13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36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6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4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4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4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4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ZMIJA MAMBA j.d.o.o. zastupanog po punomoćniku Goran Gotal</izvorni_sadrzaj>
    <derivirana_varijabla naziv="DomainObject.Predmet.ProtustrankaFormated_1">  ZMIJA MAMBA j.d.o.o. zastupanog po punomoćniku Goran Gotal</derivirana_varijabla>
  </DomainObject.Predmet.ProtustrankaFormated>
  <DomainObject.Predmet.ProtustrankaFormatedOIB>
    <izvorni_sadrzaj>  ZMIJA MAMBA j.d.o.o., OIB 10102041460 zastupanog po punomoćniku Goran Gotal</izvorni_sadrzaj>
    <derivirana_varijabla naziv="DomainObject.Predmet.ProtustrankaFormatedOIB_1">  ZMIJA MAMBA j.d.o.o., OIB 10102041460 zastupanog po punomoćniku Goran Gotal</derivirana_varijabla>
  </DomainObject.Predmet.ProtustrankaFormatedOIB>
  <DomainObject.Predmet.ProtustrankaFormatedWithAdress>
    <izvorni_sadrzaj> ZMIJA MAMBA j.d.o.o., Klokovec 123, 49217 Klokovec zastupanog po punomoćniku Goran Gotal</izvorni_sadrzaj>
    <derivirana_varijabla naziv="DomainObject.Predmet.ProtustrankaFormatedWithAdress_1"> ZMIJA MAMBA j.d.o.o., Klokovec 123, 49217 Klokovec zastupanog po punomoćniku Goran Gotal</derivirana_varijabla>
  </DomainObject.Predmet.ProtustrankaFormatedWithAdress>
  <DomainObject.Predmet.ProtustrankaFormatedWithAdressOIB>
    <izvorni_sadrzaj> ZMIJA MAMBA j.d.o.o., OIB 10102041460, Klokovec 123, 49217 Klokovec zastupanog po punomoćniku Goran Gotal</izvorni_sadrzaj>
    <derivirana_varijabla naziv="DomainObject.Predmet.ProtustrankaFormatedWithAdressOIB_1"> ZMIJA MAMBA j.d.o.o., OIB 10102041460, Klokovec 123, 49217 Klokovec zastupanog po punomoćniku Goran Gotal</derivirana_varijabla>
  </DomainObject.Predmet.ProtustrankaFormatedWithAdressOIB>
  <DomainObject.Predmet.ProtustrankaWithAdress>
    <izvorni_sadrzaj>ZMIJA MAMBA j.d.o.o. Klokovec 123, 49217 Klokovec</izvorni_sadrzaj>
    <derivirana_varijabla naziv="DomainObject.Predmet.ProtustrankaWithAdress_1">ZMIJA MAMBA j.d.o.o. Klokovec 123, 49217 Klokovec</derivirana_varijabla>
  </DomainObject.Predmet.ProtustrankaWithAdress>
  <DomainObject.Predmet.ProtustrankaWithAdressOIB>
    <izvorni_sadrzaj>ZMIJA MAMBA j.d.o.o., OIB 10102041460, Klokovec 123, 49217 Klokovec</izvorni_sadrzaj>
    <derivirana_varijabla naziv="DomainObject.Predmet.ProtustrankaWithAdressOIB_1">ZMIJA MAMBA j.d.o.o., OIB 10102041460, Klokovec 123, 49217 Klokovec</derivirana_varijabla>
  </DomainObject.Predmet.ProtustrankaWithAdressOIB>
  <DomainObject.Predmet.ProtustrankaNazivFormated>
    <izvorni_sadrzaj>ZMIJA MAMBA j.d.o.o.</izvorni_sadrzaj>
    <derivirana_varijabla naziv="DomainObject.Predmet.ProtustrankaNazivFormated_1">ZMIJA MAMBA j.d.o.o.</derivirana_varijabla>
  </DomainObject.Predmet.ProtustrankaNazivFormated>
  <DomainObject.Predmet.ProtustrankaNazivFormatedOIB>
    <izvorni_sadrzaj>ZMIJA MAMBA j.d.o.o., OIB 10102041460</izvorni_sadrzaj>
    <derivirana_varijabla naziv="DomainObject.Predmet.ProtustrankaNazivFormatedOIB_1">ZMIJA MAMBA j.d.o.o., OIB 10102041460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ZMIJA MAMBA j.d.o.o. zastupanog po punomoćniku Goran Gotal</item>
    </izvorni_sadrzaj>
    <derivirana_varijabla naziv="DomainObject.Predmet.ProtuStrankaListFormated_1">
      <item>ZMIJA MAMBA j.d.o.o. zastupanog po punomoćniku Goran Gotal</item>
    </derivirana_varijabla>
  </DomainObject.Predmet.ProtuStrankaListFormated>
  <DomainObject.Predmet.ProtuStrankaListFormatedOIB>
    <izvorni_sadrzaj>
      <item>ZMIJA MAMBA j.d.o.o., OIB 10102041460 zastupanog po punomoćniku Goran Gotal</item>
    </izvorni_sadrzaj>
    <derivirana_varijabla naziv="DomainObject.Predmet.ProtuStrankaListFormatedOIB_1">
      <item>ZMIJA MAMBA j.d.o.o., OIB 10102041460 zastupanog po punomoćniku Goran Gotal</item>
    </derivirana_varijabla>
  </DomainObject.Predmet.ProtuStrankaListFormatedOIB>
  <DomainObject.Predmet.ProtuStrankaListFormatedWithAdress>
    <izvorni_sadrzaj>
      <item>ZMIJA MAMBA j.d.o.o., Klokovec 123, 49217 Klokovec zastupanog po punomoćniku Goran Gotal</item>
    </izvorni_sadrzaj>
    <derivirana_varijabla naziv="DomainObject.Predmet.ProtuStrankaListFormatedWithAdress_1">
      <item>ZMIJA MAMBA j.d.o.o., Klokovec 123, 49217 Klokovec zastupanog po punomoćniku Goran Gotal</item>
    </derivirana_varijabla>
  </DomainObject.Predmet.ProtuStrankaListFormatedWithAdress>
  <DomainObject.Predmet.ProtuStrankaListFormatedWithAdressOIB>
    <izvorni_sadrzaj>
      <item>ZMIJA MAMBA j.d.o.o., OIB 10102041460, Klokovec 123, 49217 Klokovec zastupanog po punomoćniku Goran Gotal</item>
    </izvorni_sadrzaj>
    <derivirana_varijabla naziv="DomainObject.Predmet.ProtuStrankaListFormatedWithAdressOIB_1">
      <item>ZMIJA MAMBA j.d.o.o., OIB 10102041460, Klokovec 123, 49217 Klokovec zastupanog po punomoćniku Goran Gotal</item>
    </derivirana_varijabla>
  </DomainObject.Predmet.ProtuStrankaListFormatedWithAdressOIB>
  <DomainObject.Predmet.ProtuStrankaListNazivFormated>
    <izvorni_sadrzaj>
      <item>ZMIJA MAMBA j.d.o.o.</item>
    </izvorni_sadrzaj>
    <derivirana_varijabla naziv="DomainObject.Predmet.ProtuStrankaListNazivFormated_1">
      <item>ZMIJA MAMBA j.d.o.o.</item>
    </derivirana_varijabla>
  </DomainObject.Predmet.ProtuStrankaListNazivFormated>
  <DomainObject.Predmet.ProtuStrankaListNazivFormatedOIB>
    <izvorni_sadrzaj>
      <item>ZMIJA MAMBA j.d.o.o., OIB 10102041460</item>
    </izvorni_sadrzaj>
    <derivirana_varijabla naziv="DomainObject.Predmet.ProtuStrankaListNazivFormatedOIB_1">
      <item>ZMIJA MAMBA j.d.o.o., OIB 10102041460</item>
    </derivirana_varijabla>
  </DomainObject.Predmet.ProtuStrankaListNazivFormatedOIB>
  <DomainObject.Predmet.OstaliListFormated>
    <izvorni_sadrzaj>
      <item>Goran Gotal punomoćnik sudionika u postupku ZMIJA MAMBA j.d.o.o.</item>
    </izvorni_sadrzaj>
    <derivirana_varijabla naziv="DomainObject.Predmet.OstaliListFormated_1">
      <item>Goran Gotal punomoćnik sudionika u postupku ZMIJA MAMBA j.d.o.o.</item>
    </derivirana_varijabla>
  </DomainObject.Predmet.OstaliListFormated>
  <DomainObject.Predmet.OstaliListFormatedOIB>
    <izvorni_sadrzaj>
      <item>Goran Gotal, OIB 53950242373 punomoćnik sudionika u postupku ZMIJA MAMBA j.d.o.o.</item>
    </izvorni_sadrzaj>
    <derivirana_varijabla naziv="DomainObject.Predmet.OstaliListFormatedOIB_1">
      <item>Goran Gotal, OIB 53950242373 punomoćnik sudionika u postupku ZMIJA MAMBA j.d.o.o.</item>
    </derivirana_varijabla>
  </DomainObject.Predmet.OstaliListFormatedOIB>
  <DomainObject.Predmet.OstaliListFormatedWithAdress>
    <izvorni_sadrzaj>
      <item>Goran Gotal, Grabe 139, 49221 Grabe punomoćnik sudionika u postupku ZMIJA MAMBA j.d.o.o.</item>
    </izvorni_sadrzaj>
    <derivirana_varijabla naziv="DomainObject.Predmet.OstaliListFormatedWithAdress_1">
      <item>Goran Gotal, Grabe 139, 49221 Grabe punomoćnik sudionika u postupku ZMIJA MAMBA j.d.o.o.</item>
    </derivirana_varijabla>
  </DomainObject.Predmet.OstaliListFormatedWithAdress>
  <DomainObject.Predmet.OstaliListFormatedWithAdressOIB>
    <izvorni_sadrzaj>
      <item>Goran Gotal, OIB 53950242373, Grabe 139, 49221 Grabe punomoćnik sudionika u postupku ZMIJA MAMBA j.d.o.o.</item>
    </izvorni_sadrzaj>
    <derivirana_varijabla naziv="DomainObject.Predmet.OstaliListFormatedWithAdressOIB_1">
      <item>Goran Gotal, OIB 53950242373, Grabe 139, 49221 Grabe punomoćnik sudionika u postupku ZMIJA MAMBA j.d.o.o.</item>
    </derivirana_varijabla>
  </DomainObject.Predmet.OstaliListFormatedWithAdressOIB>
  <DomainObject.Predmet.OstaliListNazivFormated>
    <izvorni_sadrzaj>
      <item>Goran Gotal</item>
    </izvorni_sadrzaj>
    <derivirana_varijabla naziv="DomainObject.Predmet.OstaliListNazivFormated_1">
      <item>Goran Gotal</item>
    </derivirana_varijabla>
  </DomainObject.Predmet.OstaliListNazivFormated>
  <DomainObject.Predmet.OstaliListNazivFormatedOIB>
    <izvorni_sadrzaj>
      <item>Goran Gotal, OIB 53950242373</item>
    </izvorni_sadrzaj>
    <derivirana_varijabla naziv="DomainObject.Predmet.OstaliListNazivFormatedOIB_1">
      <item>Goran Gotal, OIB 53950242373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ZMIJA MAMBA j.d.o.o.</izvorni_sadrzaj>
    <derivirana_varijabla naziv="DomainObject.Predmet.ProtustrankaIDrugi_1">ZMIJA MAMBA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ZMIJA MAMBA j.d.o.o., OIB 10102041460, Klokovec 123, 49217 Klokovec</izvorni_sadrzaj>
    <derivirana_varijabla naziv="DomainObject.Predmet.ProtustrankaIDrugiAdressOIB_1">ZMIJA MAMBA j.d.o.o., OIB 10102041460, Klokovec 123, 49217 Klokovec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ZMIJA MAMBA j.d.o.o.</item>
      <item>FINA Regionalni centar Zagreb</item>
      <item>Goran Gotal</item>
    </izvorni_sadrzaj>
    <derivirana_varijabla naziv="DomainObject.Predmet.SudioniciListNaziv_1">
      <item>ZMIJA MAMBA j.d.o.o.</item>
      <item>FINA Regionalni centar Zagreb</item>
      <item>Goran Gotal</item>
    </derivirana_varijabla>
  </DomainObject.Predmet.SudioniciListNaziv>
  <DomainObject.Predmet.SudioniciListAdressOIB>
    <izvorni_sadrzaj>
      <item>ZMIJA MAMBA j.d.o.o., OIB 10102041460, Klokovec 123,49217 Klokovec</item>
      <item>FINA Regionalni centar Zagreb, OIB 85821130368, Trg svibanjskih žrtava 1995. 1,10000 Zagreb</item>
      <item>Goran Gotal, OIB 53950242373, Grabe 139,49221 Grabe</item>
    </izvorni_sadrzaj>
    <derivirana_varijabla naziv="DomainObject.Predmet.SudioniciListAdressOIB_1">
      <item>ZMIJA MAMBA j.d.o.o., OIB 10102041460, Klokovec 123,49217 Klokovec</item>
      <item>FINA Regionalni centar Zagreb, OIB 85821130368, Trg svibanjskih žrtava 1995. 1,10000 Zagreb</item>
      <item>Goran Gotal, OIB 53950242373, Grabe 139,49221 Grabe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10102041460</item>
      <item>, OIB 85821130368</item>
      <item>, OIB 53950242373</item>
    </izvorni_sadrzaj>
    <derivirana_varijabla naziv="DomainObject.Predmet.SudioniciListNazivOIB_1">
      <item>, OIB 10102041460</item>
      <item>, OIB 85821130368</item>
      <item>, OIB 53950242373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3909</properties:Characters>
  <properties:Lines>115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2016-08-03T12:30:00Z</dcterms:created>
  <dc:creator>Miroslav Lovreković</dc:creator>
  <cp:lastModifiedBy>Miroslav Lovreković</cp:lastModifiedBy>
  <cp:lastPrinted>2016-08-03T12:46:00Z</cp:lastPrinted>
  <dcterms:modified xmlns:xsi="http://www.w3.org/2001/XMLSchema-instance" xsi:type="dcterms:W3CDTF">2016-08-03T12:46:00Z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