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45ca" w14:paraId="1d445ca" w:rsidRDefault="009544CA" w:rsidR="00A3778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St-5727/15-5</w:t>
      </w:r>
    </w:p>
    <w:p w:rsidRDefault="009544CA" w:rsidR="00A3778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13D59" w:rsidR="00A3778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787" w:rsidR="00A37787">
      <w:pPr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544CA" w:rsidR="00A3778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544CA" w:rsidR="00A3778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544CA" w:rsidR="00A3778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A37787" w:rsidR="00A37787">
      <w:pPr>
        <w:jc w:val="center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St-5727/15, temeljem odredbe čl.430. Stečajnog zakona (NN br. 71/15),  dana  17. prosinca 2015., objavljuje </w:t>
      </w:r>
    </w:p>
    <w:p w:rsidRDefault="00A37787" w:rsidR="00A37787">
      <w:pPr>
        <w:jc w:val="both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A37787" w:rsidR="00A37787">
      <w:pPr>
        <w:jc w:val="center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PROMOCIJA SPORTA I GLAZBE d.o.o. Strmec, Grad Sveta Nedelja, Platana 22, OIB:08873328546, MBS:08083358.</w:t>
      </w:r>
    </w:p>
    <w:p w:rsidRDefault="00A37787" w:rsidR="00A3778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2.905,78 kn.</w:t>
      </w:r>
    </w:p>
    <w:p w:rsidRDefault="00A37787" w:rsidR="00A3778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A37787" w:rsidR="00A3778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37787" w:rsidR="00A3778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544CA" w:rsidR="00A3778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544CA" w:rsidR="00A3778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A37787" w:rsidR="00A3778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A37787" w:rsidR="00A37787">
      <w:pPr>
        <w:jc w:val="both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544CA" w:rsidR="00A377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A37787" w:rsidR="00A37787">
      <w:pPr>
        <w:jc w:val="right"/>
        <w:rPr>
          <w:rFonts w:hAnsi="Times New Roman" w:ascii="Times New Roman"/>
          <w:szCs w:val="24"/>
          <w:lang w:val="hr-HR"/>
        </w:rPr>
      </w:pPr>
    </w:p>
    <w:p w:rsidRDefault="00A37787" w:rsidR="00A37787">
      <w:pPr>
        <w:jc w:val="right"/>
        <w:rPr>
          <w:rFonts w:hAnsi="Times New Roman" w:ascii="Times New Roman"/>
          <w:szCs w:val="24"/>
          <w:lang w:val="hr-HR"/>
        </w:rPr>
      </w:pPr>
    </w:p>
    <w:p w:rsidRDefault="009544CA" w:rsidR="00A3778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544CA" w:rsidR="00A377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544CA" w:rsidR="009544CA"/>
    <w:sectPr w:rsidR="009544CA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59"/>
    <w:rsid w:val="00096248"/>
    <w:rsid w:val="00213D59"/>
    <w:rsid w:val="009544CA"/>
    <w:rsid w:val="00A3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962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24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96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2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962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24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96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2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5727</izvorni_sadrzaj>
    <derivirana_varijabla naziv="DomainObject.Predmet.Broj_1">5727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St-5727/2015</izvorni_sadrzaj>
    <derivirana_varijabla naziv="DomainObject.Predmet.OznakaBroj_1">St-5727/2015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SPORTA I GLAZBE d.o.o.</izvorni_sadrzaj>
    <derivirana_varijabla naziv="DomainObject.Predmet.ProtustrankaFormated_1">  PROMOCIJA SPORTA I GLAZBE d.o.o.</derivirana_varijabla>
  </DomainObject.Predmet.ProtustrankaFormated>
  <DomainObject.Predmet.ProtustrankaFormatedOIB>
    <izvorni_sadrzaj>  PROMOCIJA SPORTA I GLAZBE d.o.o., OIB 08873328546</izvorni_sadrzaj>
    <derivirana_varijabla naziv="DomainObject.Predmet.ProtustrankaFormatedOIB_1">  PROMOCIJA SPORTA I GLAZBE d.o.o., OIB 08873328546</derivirana_varijabla>
  </DomainObject.Predmet.ProtustrankaFormatedOIB>
  <DomainObject.Predmet.ProtustrankaFormatedWithAdress>
    <izvorni_sadrzaj> PROMOCIJA SPORTA I GLAZBE d.o.o., Platana 22, 10434 Strmec</izvorni_sadrzaj>
    <derivirana_varijabla naziv="DomainObject.Predmet.ProtustrankaFormatedWithAdress_1"> PROMOCIJA SPORTA I GLAZBE d.o.o., Platana 22, 10434 Strmec</derivirana_varijabla>
  </DomainObject.Predmet.ProtustrankaFormatedWithAdress>
  <DomainObject.Predmet.ProtustrankaFormatedWithAdressOIB>
    <izvorni_sadrzaj> PROMOCIJA SPORTA I GLAZBE d.o.o., OIB 08873328546, Platana 22, 10434 Strmec</izvorni_sadrzaj>
    <derivirana_varijabla naziv="DomainObject.Predmet.ProtustrankaFormatedWithAdressOIB_1"> PROMOCIJA SPORTA I GLAZBE d.o.o., OIB 08873328546, Platana 22, 10434 Strmec</derivirana_varijabla>
  </DomainObject.Predmet.ProtustrankaFormatedWithAdressOIB>
  <DomainObject.Predmet.ProtustrankaWithAdress>
    <izvorni_sadrzaj>PROMOCIJA SPORTA I GLAZBE d.o.o. Platana 22, 10434 Strmec</izvorni_sadrzaj>
    <derivirana_varijabla naziv="DomainObject.Predmet.ProtustrankaWithAdress_1">PROMOCIJA SPORTA I GLAZBE d.o.o. Platana 22, 10434 Strmec</derivirana_varijabla>
  </DomainObject.Predmet.ProtustrankaWithAdress>
  <DomainObject.Predmet.ProtustrankaWithAdressOIB>
    <izvorni_sadrzaj>PROMOCIJA SPORTA I GLAZBE d.o.o., OIB 08873328546, Platana 22, 10434 Strmec</izvorni_sadrzaj>
    <derivirana_varijabla naziv="DomainObject.Predmet.ProtustrankaWithAdressOIB_1">PROMOCIJA SPORTA I GLAZBE d.o.o., OIB 08873328546, Platana 22, 10434 Strmec</derivirana_varijabla>
  </DomainObject.Predmet.ProtustrankaWithAdressOIB>
  <DomainObject.Predmet.ProtustrankaNazivFormated>
    <izvorni_sadrzaj>PROMOCIJA SPORTA I GLAZBE d.o.o.</izvorni_sadrzaj>
    <derivirana_varijabla naziv="DomainObject.Predmet.ProtustrankaNazivFormated_1">PROMOCIJA SPORTA I GLAZBE d.o.o.</derivirana_varijabla>
  </DomainObject.Predmet.ProtustrankaNazivFormated>
  <DomainObject.Predmet.ProtustrankaNazivFormatedOIB>
    <izvorni_sadrzaj>PROMOCIJA SPORTA I GLAZBE d.o.o., OIB 08873328546</izvorni_sadrzaj>
    <derivirana_varijabla naziv="DomainObject.Predmet.ProtustrankaNazivFormatedOIB_1">PROMOCIJA SPORTA I GLAZBE d.o.o., OIB 08873328546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PROMOCIJA SPORTA I GLAZBE d.o.o.</item>
    </izvorni_sadrzaj>
    <derivirana_varijabla naziv="DomainObject.Predmet.ProtuStrankaListFormated_1">
      <item>PROMOCIJA SPORTA I GLAZBE d.o.o.</item>
    </derivirana_varijabla>
  </DomainObject.Predmet.ProtuStrankaListFormated>
  <DomainObject.Predmet.ProtuStrankaListFormatedOIB>
    <izvorni_sadrzaj>
      <item>PROMOCIJA SPORTA I GLAZBE d.o.o., OIB 08873328546</item>
    </izvorni_sadrzaj>
    <derivirana_varijabla naziv="DomainObject.Predmet.ProtuStrankaListFormatedOIB_1">
      <item>PROMOCIJA SPORTA I GLAZBE d.o.o., OIB 08873328546</item>
    </derivirana_varijabla>
  </DomainObject.Predmet.ProtuStrankaListFormatedOIB>
  <DomainObject.Predmet.ProtuStrankaListFormatedWithAdress>
    <izvorni_sadrzaj>
      <item>PROMOCIJA SPORTA I GLAZBE d.o.o., Platana 22, 10434 Strmec</item>
    </izvorni_sadrzaj>
    <derivirana_varijabla naziv="DomainObject.Predmet.ProtuStrankaListFormatedWithAdress_1">
      <item>PROMOCIJA SPORTA I GLAZBE d.o.o., Platana 22, 10434 Strmec</item>
    </derivirana_varijabla>
  </DomainObject.Predmet.ProtuStrankaListFormatedWithAdress>
  <DomainObject.Predmet.ProtuStrankaListFormatedWithAdressOIB>
    <izvorni_sadrzaj>
      <item>PROMOCIJA SPORTA I GLAZBE d.o.o., OIB 08873328546, Platana 22, 10434 Strmec</item>
    </izvorni_sadrzaj>
    <derivirana_varijabla naziv="DomainObject.Predmet.ProtuStrankaListFormatedWithAdressOIB_1">
      <item>PROMOCIJA SPORTA I GLAZBE d.o.o., OIB 08873328546, Platana 22, 10434 Strmec</item>
    </derivirana_varijabla>
  </DomainObject.Predmet.ProtuStrankaListFormatedWithAdressOIB>
  <DomainObject.Predmet.ProtuStrankaListNazivFormated>
    <izvorni_sadrzaj>
      <item>PROMOCIJA SPORTA I GLAZBE d.o.o.</item>
    </izvorni_sadrzaj>
    <derivirana_varijabla naziv="DomainObject.Predmet.ProtuStrankaListNazivFormated_1">
      <item>PROMOCIJA SPORTA I GLAZBE d.o.o.</item>
    </derivirana_varijabla>
  </DomainObject.Predmet.ProtuStrankaListNazivFormated>
  <DomainObject.Predmet.ProtuStrankaListNazivFormatedOIB>
    <izvorni_sadrzaj>
      <item>PROMOCIJA SPORTA I GLAZBE d.o.o., OIB 08873328546</item>
    </izvorni_sadrzaj>
    <derivirana_varijabla naziv="DomainObject.Predmet.ProtuStrankaListNazivFormatedOIB_1">
      <item>PROMOCIJA SPORTA I GLAZBE d.o.o., OIB 08873328546</item>
    </derivirana_varijabla>
  </DomainObject.Predmet.ProtuStrankaListNazivFormatedOIB>
  <DomainObject.Predmet.OstaliListFormated>
    <izvorni_sadrzaj>
      <item>Vladimir Ivanković</item>
    </izvorni_sadrzaj>
    <derivirana_varijabla naziv="DomainObject.Predmet.OstaliListFormated_1">
      <item>Vladimir Ivanković</item>
    </derivirana_varijabla>
  </DomainObject.Predmet.OstaliListFormated>
  <DomainObject.Predmet.OstaliListFormatedOIB>
    <izvorni_sadrzaj>
      <item>Vladimir Ivanković, OIB 55129464142</item>
    </izvorni_sadrzaj>
    <derivirana_varijabla naziv="DomainObject.Predmet.OstaliListFormatedOIB_1">
      <item>Vladimir Ivanković, OIB 55129464142</item>
    </derivirana_varijabla>
  </DomainObject.Predmet.OstaliListFormatedOIB>
  <DomainObject.Predmet.OstaliListFormatedWithAdress>
    <izvorni_sadrzaj>
      <item>Vladimir Ivanković, Platana 22, 10434 Strmec</item>
    </izvorni_sadrzaj>
    <derivirana_varijabla naziv="DomainObject.Predmet.OstaliListFormatedWithAdress_1">
      <item>Vladimir Ivanković, Platana 22, 10434 Strmec</item>
    </derivirana_varijabla>
  </DomainObject.Predmet.OstaliListFormatedWithAdress>
  <DomainObject.Predmet.OstaliListFormatedWithAdressOIB>
    <izvorni_sadrzaj>
      <item>Vladimir Ivanković, OIB 55129464142, Platana 22, 10434 Strmec</item>
    </izvorni_sadrzaj>
    <derivirana_varijabla naziv="DomainObject.Predmet.OstaliListFormatedWithAdressOIB_1">
      <item>Vladimir Ivanković, OIB 55129464142, Platana 22, 10434 Strmec</item>
    </derivirana_varijabla>
  </DomainObject.Predmet.OstaliListFormatedWithAdressOIB>
  <DomainObject.Predmet.OstaliListNazivFormated>
    <izvorni_sadrzaj>
      <item>Vladimir Ivanković</item>
    </izvorni_sadrzaj>
    <derivirana_varijabla naziv="DomainObject.Predmet.OstaliListNazivFormated_1">
      <item>Vladimir Ivanković</item>
    </derivirana_varijabla>
  </DomainObject.Predmet.OstaliListNazivFormated>
  <DomainObject.Predmet.OstaliListNazivFormatedOIB>
    <izvorni_sadrzaj>
      <item>Vladimir Ivanković, OIB 55129464142</item>
    </izvorni_sadrzaj>
    <derivirana_varijabla naziv="DomainObject.Predmet.OstaliListNazivFormatedOIB_1">
      <item>Vladimir Ivanković, OIB 55129464142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PROMOCIJA SPORTA I GLAZBE d.o.o.</izvorni_sadrzaj>
    <derivirana_varijabla naziv="DomainObject.Predmet.ProtustrankaIDrugi_1">PROMOCIJA SPORTA I GLAZBE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PROMOCIJA SPORTA I GLAZBE d.o.o., OIB 08873328546, Platana 22, 10434 Strmec</izvorni_sadrzaj>
    <derivirana_varijabla naziv="DomainObject.Predmet.ProtustrankaIDrugiAdressOIB_1">PROMOCIJA SPORTA I GLAZBE d.o.o., OIB 08873328546, Platana 22,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PROMOCIJA SPORTA I GLAZBE d.o.o.</item>
      <item>Vladimir Ivanković</item>
    </izvorni_sadrzaj>
    <derivirana_varijabla naziv="DomainObject.Predmet.SudioniciListNaziv_1">
      <item>FINA Regionalni centar Zagreb</item>
      <item>PROMOCIJA SPORTA I GLAZBE d.o.o.</item>
      <item>Vladimir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PROMOCIJA SPORTA I GLAZBE d.o.o., OIB 08873328546, Platana 22,10434 Strmec</item>
      <item>Vladimir Ivanković, OIB 55129464142, Platana 22,10434 Strmec</item>
    </izvorni_sadrzaj>
    <derivirana_varijabla naziv="DomainObject.Predmet.SudioniciListAdressOIB_1">
      <item>FINA Regionalni centar Zagreb, OIB 85821130368, Trg svibanjskih žrtava 1995. 1,10000 Zagreb</item>
      <item>PROMOCIJA SPORTA I GLAZBE d.o.o., OIB 08873328546, Platana 22,10434 Strmec</item>
      <item>Vladimir Ivanković, OIB 55129464142, Platana 22,10434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08873328546</item>
      <item>, OIB 55129464142</item>
    </izvorni_sadrzaj>
    <derivirana_varijabla naziv="DomainObject.Predmet.SudioniciListNazivOIB_1">
      <item>, OIB 85821130368</item>
      <item>, OIB 08873328546</item>
      <item>, OIB 55129464142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2015-12-17T14:08:00Z</dcterms:created>
  <dc:creator>Sudsko vijeæe</dc:creator>
  <cp:lastModifiedBy>Marina Markić</cp:lastModifiedBy>
  <cp:lastPrinted>2015-12-17T14:08:00Z</cp:lastPrinted>
  <dcterms:modified xmlns:xsi="http://www.w3.org/2001/XMLSchema-instance" xsi:type="dcterms:W3CDTF">2015-12-17T14:09:00Z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