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6764" w14:paraId="9016764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92D28">
        <w:rPr>
          <w:rFonts w:cs="Times New Roman" w:eastAsia="Times New Roman" w:hAnsi="Times New Roman" w:ascii="Times New Roman"/>
          <w:sz w:val="24"/>
          <w:szCs w:val="20"/>
          <w:lang w:eastAsia="hr-HR"/>
        </w:rPr>
        <w:t>656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B08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2D28" w:rsidRPr="00892D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 GRUPA d.o.o. u likvidaciji, Kalabarovo vrelo 1a, Zagreb, MBS:080821258, OIB:27725488591,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643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2D28" w:rsidRPr="00892D28">
        <w:rPr>
          <w:rFonts w:cs="Times New Roman" w:eastAsia="Times New Roman" w:hAnsi="Times New Roman" w:ascii="Times New Roman"/>
          <w:sz w:val="24"/>
          <w:szCs w:val="24"/>
          <w:lang w:eastAsia="hr-HR"/>
        </w:rPr>
        <w:t>TAK GRUPA d.o.o. u likvidaciji, Kalabarovo vrelo 1a, Zagreb, MBS:080821258, OIB:27725488591,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92D2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5.571,29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92D28">
        <w:rPr>
          <w:rFonts w:cs="Times New Roman" w:eastAsia="Times New Roman" w:hAnsi="Times New Roman" w:ascii="Times New Roman"/>
          <w:sz w:val="24"/>
          <w:szCs w:val="20"/>
          <w:lang w:eastAsia="hr-HR"/>
        </w:rPr>
        <w:t>656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9C016A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9C016A" w:rsidP="009C016A" w:rsidR="009C016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9C016A" w:rsidP="009C016A" w:rsidR="009C016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814" w:rsidP="00D31463" w:rsidR="00DC2814">
      <w:pPr>
        <w:spacing w:lineRule="auto" w:line="240" w:after="0"/>
      </w:pPr>
      <w:r>
        <w:separator/>
      </w:r>
    </w:p>
  </w:endnote>
  <w:endnote w:id="0" w:type="continuationSeparator">
    <w:p w:rsidRDefault="00DC2814" w:rsidP="00D31463" w:rsidR="00DC28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814" w:rsidP="00D31463" w:rsidR="00DC2814">
      <w:pPr>
        <w:spacing w:lineRule="auto" w:line="240" w:after="0"/>
      </w:pPr>
      <w:r>
        <w:separator/>
      </w:r>
    </w:p>
  </w:footnote>
  <w:footnote w:id="0" w:type="continuationSeparator">
    <w:p w:rsidRDefault="00DC2814" w:rsidP="00D31463" w:rsidR="00DC28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0B08B6"/>
    <w:rsid w:val="001739C0"/>
    <w:rsid w:val="00201462"/>
    <w:rsid w:val="002152A3"/>
    <w:rsid w:val="00294F8F"/>
    <w:rsid w:val="003F65A9"/>
    <w:rsid w:val="00492E13"/>
    <w:rsid w:val="004A66FD"/>
    <w:rsid w:val="004B7ACD"/>
    <w:rsid w:val="00652E15"/>
    <w:rsid w:val="00702C05"/>
    <w:rsid w:val="00874F11"/>
    <w:rsid w:val="00892D28"/>
    <w:rsid w:val="009037B9"/>
    <w:rsid w:val="0094043B"/>
    <w:rsid w:val="00954738"/>
    <w:rsid w:val="00986788"/>
    <w:rsid w:val="009A7198"/>
    <w:rsid w:val="009C016A"/>
    <w:rsid w:val="009C042D"/>
    <w:rsid w:val="009D65FA"/>
    <w:rsid w:val="00A31F18"/>
    <w:rsid w:val="00A813CC"/>
    <w:rsid w:val="00AE6CED"/>
    <w:rsid w:val="00B44A5E"/>
    <w:rsid w:val="00B95DBA"/>
    <w:rsid w:val="00CC03F5"/>
    <w:rsid w:val="00CC6C4A"/>
    <w:rsid w:val="00CF3E90"/>
    <w:rsid w:val="00D158A5"/>
    <w:rsid w:val="00D31463"/>
    <w:rsid w:val="00D6574D"/>
    <w:rsid w:val="00D904C8"/>
    <w:rsid w:val="00DC2814"/>
    <w:rsid w:val="00F076A1"/>
    <w:rsid w:val="00F33F52"/>
    <w:rsid w:val="00F409DE"/>
    <w:rsid w:val="00F520A4"/>
    <w:rsid w:val="00F6437E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C0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1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1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1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C0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1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1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1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094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 GRUPA d.o.o. u likvidaciji</izvorni_sadrzaj>
    <derivirana_varijabla naziv="DomainObject.Predmet.ProtustrankaFormated_1">  TAK GRUPA d.o.o. u likvidaciji</derivirana_varijabla>
  </DomainObject.Predmet.ProtustrankaFormated>
  <DomainObject.Predmet.ProtustrankaFormatedOIB>
    <izvorni_sadrzaj>  TAK GRUPA d.o.o. u likvidaciji, OIB 27725488591</izvorni_sadrzaj>
    <derivirana_varijabla naziv="DomainObject.Predmet.ProtustrankaFormatedOIB_1">  TAK GRUPA d.o.o. u likvidaciji, OIB 27725488591</derivirana_varijabla>
  </DomainObject.Predmet.ProtustrankaFormatedOIB>
  <DomainObject.Predmet.ProtustrankaFormatedWithAdress>
    <izvorni_sadrzaj> TAK GRUPA d.o.o. u likvidaciji, Kalabarovo vrelo 1a, 10000 Zagreb</izvorni_sadrzaj>
    <derivirana_varijabla naziv="DomainObject.Predmet.ProtustrankaFormatedWithAdress_1"> TAK GRUPA d.o.o. u likvidaciji, Kalabarovo vrelo 1a, 10000 Zagreb</derivirana_varijabla>
  </DomainObject.Predmet.ProtustrankaFormatedWithAdress>
  <DomainObject.Predmet.ProtustrankaFormatedWithAdressOIB>
    <izvorni_sadrzaj> TAK GRUPA d.o.o. u likvidaciji, OIB 27725488591, Kalabarovo vrelo 1a, 10000 Zagreb</izvorni_sadrzaj>
    <derivirana_varijabla naziv="DomainObject.Predmet.ProtustrankaFormatedWithAdressOIB_1"> TAK GRUPA d.o.o. u likvidaciji, OIB 27725488591, Kalabarovo vrelo 1a, 10000 Zagreb</derivirana_varijabla>
  </DomainObject.Predmet.ProtustrankaFormatedWithAdressOIB>
  <DomainObject.Predmet.ProtustrankaWithAdress>
    <izvorni_sadrzaj>TAK GRUPA d.o.o. u likvidaciji Kalabarovo vrelo 1a, 10000 Zagreb</izvorni_sadrzaj>
    <derivirana_varijabla naziv="DomainObject.Predmet.ProtustrankaWithAdress_1">TAK GRUPA d.o.o. u likvidaciji Kalabarovo vrelo 1a, 10000 Zagreb</derivirana_varijabla>
  </DomainObject.Predmet.ProtustrankaWithAdress>
  <DomainObject.Predmet.ProtustrankaWithAdressOIB>
    <izvorni_sadrzaj>TAK GRUPA d.o.o. u likvidaciji, OIB 27725488591, Kalabarovo vrelo 1a, 10000 Zagreb</izvorni_sadrzaj>
    <derivirana_varijabla naziv="DomainObject.Predmet.ProtustrankaWithAdressOIB_1">TAK GRUPA d.o.o. u likvidaciji, OIB 27725488591, Kalabarovo vrelo 1a, 10000 Zagreb</derivirana_varijabla>
  </DomainObject.Predmet.ProtustrankaWithAdressOIB>
  <DomainObject.Predmet.ProtustrankaNazivFormated>
    <izvorni_sadrzaj>TAK GRUPA d.o.o. u likvidaciji</izvorni_sadrzaj>
    <derivirana_varijabla naziv="DomainObject.Predmet.ProtustrankaNazivFormated_1">TAK GRUPA d.o.o. u likvidaciji</derivirana_varijabla>
  </DomainObject.Predmet.ProtustrankaNazivFormated>
  <DomainObject.Predmet.ProtustrankaNazivFormatedOIB>
    <izvorni_sadrzaj>TAK GRUPA d.o.o. u likvidaciji, OIB 27725488591</izvorni_sadrzaj>
    <derivirana_varijabla naziv="DomainObject.Predmet.ProtustrankaNazivFormatedOIB_1">TAK GRUPA d.o.o. u likvidaciji, OIB 27725488591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 GRUPA d.o.o. u likvidaciji</item>
    </izvorni_sadrzaj>
    <derivirana_varijabla naziv="DomainObject.Predmet.ProtuStrankaListFormated_1">
      <item>TAK GRUPA d.o.o. u likvidaciji</item>
    </derivirana_varijabla>
  </DomainObject.Predmet.ProtuStrankaListFormated>
  <DomainObject.Predmet.ProtuStrankaListFormatedOIB>
    <izvorni_sadrzaj>
      <item>TAK GRUPA d.o.o. u likvidaciji, OIB 27725488591</item>
    </izvorni_sadrzaj>
    <derivirana_varijabla naziv="DomainObject.Predmet.ProtuStrankaListFormatedOIB_1">
      <item>TAK GRUPA d.o.o. u likvidaciji, OIB 27725488591</item>
    </derivirana_varijabla>
  </DomainObject.Predmet.ProtuStrankaListFormatedOIB>
  <DomainObject.Predmet.ProtuStrankaListFormatedWithAdress>
    <izvorni_sadrzaj>
      <item>TAK GRUPA d.o.o. u likvidaciji, Kalabarovo vrelo 1a, 10000 Zagreb</item>
    </izvorni_sadrzaj>
    <derivirana_varijabla naziv="DomainObject.Predmet.ProtuStrankaListFormatedWithAdress_1">
      <item>TAK GRUPA d.o.o. u likvidaciji, Kalabarovo vrelo 1a, 10000 Zagreb</item>
    </derivirana_varijabla>
  </DomainObject.Predmet.ProtuStrankaListFormatedWithAdress>
  <DomainObject.Predmet.ProtuStrankaListFormatedWithAdressOIB>
    <izvorni_sadrzaj>
      <item>TAK GRUPA d.o.o. u likvidaciji, OIB 27725488591, Kalabarovo vrelo 1a, 10000 Zagreb</item>
    </izvorni_sadrzaj>
    <derivirana_varijabla naziv="DomainObject.Predmet.ProtuStrankaListFormatedWithAdressOIB_1">
      <item>TAK GRUPA d.o.o. u likvidaciji, OIB 27725488591, Kalabarovo vrelo 1a, 10000 Zagreb</item>
    </derivirana_varijabla>
  </DomainObject.Predmet.ProtuStrankaListFormatedWithAdressOIB>
  <DomainObject.Predmet.ProtuStrankaListNazivFormated>
    <izvorni_sadrzaj>
      <item>TAK GRUPA d.o.o. u likvidaciji</item>
    </izvorni_sadrzaj>
    <derivirana_varijabla naziv="DomainObject.Predmet.ProtuStrankaListNazivFormated_1">
      <item>TAK GRUPA d.o.o. u likvidaciji</item>
    </derivirana_varijabla>
  </DomainObject.Predmet.ProtuStrankaListNazivFormated>
  <DomainObject.Predmet.ProtuStrankaListNazivFormatedOIB>
    <izvorni_sadrzaj>
      <item>TAK GRUPA d.o.o. u likvidaciji, OIB 27725488591</item>
    </izvorni_sadrzaj>
    <derivirana_varijabla naziv="DomainObject.Predmet.ProtuStrankaListNazivFormatedOIB_1">
      <item>TAK GRUPA d.o.o. u likvidaciji, OIB 27725488591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 GRUPA d.o.o. u likvidaciji</izvorni_sadrzaj>
    <derivirana_varijabla naziv="DomainObject.Predmet.ProtustrankaIDrugi_1">TAK GRUPA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TAK GRUPA d.o.o. u likvidaciji, OIB 27725488591, Kalabarovo vrelo 1a, 10000 Zagreb</izvorni_sadrzaj>
    <derivirana_varijabla naziv="DomainObject.Predmet.ProtustrankaIDrugiAdressOIB_1">TAK GRUPA d.o.o. u likvidaciji, OIB 27725488591, Kalabarovo vrelo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TAK GRUPA d.o.o. u likvidaciji</item>
    </izvorni_sadrzaj>
    <derivirana_varijabla naziv="DomainObject.Predmet.SudioniciListNaziv_1">
      <item>FINA Regionalni centar Zagreb</item>
      <item>TAK GRUPA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TAK GRUPA d.o.o. u likvidaciji, OIB 27725488591, Kalabarovo vrelo 1a,10000 Zagreb</item>
    </izvorni_sadrzaj>
    <derivirana_varijabla naziv="DomainObject.Predmet.SudioniciListAdressOIB_1">
      <item>FINA Regionalni centar Zagreb, OIB 85821130368, Trg svibanjskih žrtava 1995. br. 1,10000 Zagreb</item>
      <item>TAK GRUPA d.o.o. u likvidaciji, OIB 27725488591, Kalabarovo vrelo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27725488591</item>
    </izvorni_sadrzaj>
    <derivirana_varijabla naziv="DomainObject.Predmet.SudioniciListNazivOIB_1">
      <item>, OIB 85821130368</item>
      <item>, OIB 27725488591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1973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2016-05-27T08:32:00Z</dcterms:created>
  <dc:creator>Mario Žišković</dc:creator>
  <cp:lastModifiedBy>Višnja Mihalić</cp:lastModifiedBy>
  <cp:lastPrinted>2016-05-27T08:33:00Z</cp:lastPrinted>
  <dcterms:modified xmlns:xsi="http://www.w3.org/2001/XMLSchema-instance" xsi:type="dcterms:W3CDTF">2016-05-27T08:33:00Z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