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fa58" w14:paraId="b27fa5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8137B" w:rsidRPr="00B8137B">
        <w:t>KAŠTELANSKA KRONIKA d.o.o., OIB: 045607</w:t>
      </w:r>
      <w:r w:rsidR="00B8137B">
        <w:t>53086, Kaštel Lukšić, Braide 10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8137B" w:rsidRPr="00B8137B">
        <w:t>KAŠTELANSKA KRONIKA d.o.o., OIB: 04560753086, Kaštel Lukšić, Braide 1</w:t>
      </w:r>
      <w:r w:rsidR="00B8137B">
        <w:t>0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B8137B">
        <w:t>46</w:t>
      </w:r>
      <w:r w:rsidR="00DF439A">
        <w:t>2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8137B">
        <w:t>7.632,82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B8137B">
      <w:t>1848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1C00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St-1848/2015</izvorni_sadrzaj>
    <derivirana_varijabla naziv="DomainObject.Predmet.OznakaBroj_1">St-1848/2015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KAŠTELANSKA KRONIKA društva s ograničenom odgovornošću za usluge</izvorni_sadrzaj>
    <derivirana_varijabla naziv="DomainObject.Predmet.ProtustrankaFormated_1">  KAŠTELANSKA KRONIKA društva s ograničenom odgovornošću za usluge</derivirana_varijabla>
  </DomainObject.Predmet.ProtustrankaFormated>
  <DomainObject.Predmet.ProtustrankaFormatedOIB>
    <izvorni_sadrzaj>  KAŠTELANSKA KRONIKA društva s ograničenom odgovornošću za usluge, OIB 04560753086</izvorni_sadrzaj>
    <derivirana_varijabla naziv="DomainObject.Predmet.ProtustrankaFormatedOIB_1">  KAŠTELANSKA KRONIKA društva s ograničenom odgovornošću za usluge, OIB 04560753086</derivirana_varijabla>
  </DomainObject.Predmet.ProtustrankaFormatedOIB>
  <DomainObject.Predmet.ProtustrankaFormatedWithAdress>
    <izvorni_sadrzaj> KAŠTELANSKA KRONIKA društva s ograničenom odgovornošću za usluge, Braide 10, 21214 Kaštel Lukšić</izvorni_sadrzaj>
    <derivirana_varijabla naziv="DomainObject.Predmet.ProtustrankaFormatedWithAdress_1"> KAŠTELANSKA KRONIKA društva s ograničenom odgovornošću za usluge, Braide 10, 21214 Kaštel Lukšić</derivirana_varijabla>
  </DomainObject.Predmet.ProtustrankaFormatedWithAdress>
  <DomainObject.Predmet.ProtustrankaFormatedWithAdressOIB>
    <izvorni_sadrzaj> KAŠTELANSKA KRONIKA društva s ograničenom odgovornošću za usluge, OIB 04560753086, Braide 10, 21214 Kaštel Lukšić</izvorni_sadrzaj>
    <derivirana_varijabla naziv="DomainObject.Predmet.ProtustrankaFormatedWithAdressOIB_1"> KAŠTELANSKA KRONIKA društva s ograničenom odgovornošću za usluge, OIB 04560753086, Braide 10, 21214 Kaštel Lukšić</derivirana_varijabla>
  </DomainObject.Predmet.ProtustrankaFormatedWithAdressOIB>
  <DomainObject.Predmet.ProtustrankaWithAdress>
    <izvorni_sadrzaj>KAŠTELANSKA KRONIKA društva s ograničenom odgovornošću za usluge Braide 10, 21214 Kaštel Lukšić</izvorni_sadrzaj>
    <derivirana_varijabla naziv="DomainObject.Predmet.ProtustrankaWithAdress_1">KAŠTELANSKA KRONIKA društva s ograničenom odgovornošću za usluge Braide 10, 21214 Kaštel Lukšić</derivirana_varijabla>
  </DomainObject.Predmet.ProtustrankaWithAdress>
  <DomainObject.Predmet.ProtustrankaWithAdressOIB>
    <izvorni_sadrzaj>KAŠTELANSKA KRONIKA društva s ograničenom odgovornošću za usluge, OIB 04560753086, Braide 10, 21214 Kaštel Lukšić</izvorni_sadrzaj>
    <derivirana_varijabla naziv="DomainObject.Predmet.ProtustrankaWithAdressOIB_1">KAŠTELANSKA KRONIKA društva s ograničenom odgovornošću za usluge, OIB 04560753086, Braide 10, 21214 Kaštel Lukšić</derivirana_varijabla>
  </DomainObject.Predmet.ProtustrankaWithAdressOIB>
  <DomainObject.Predmet.ProtustrankaNazivFormated>
    <izvorni_sadrzaj>KAŠTELANSKA KRONIKA društva s ograničenom odgovornošću za usluge</izvorni_sadrzaj>
    <derivirana_varijabla naziv="DomainObject.Predmet.ProtustrankaNazivFormated_1">KAŠTELANSKA KRONIKA društva s ograničenom odgovornošću za usluge</derivirana_varijabla>
  </DomainObject.Predmet.ProtustrankaNazivFormated>
  <DomainObject.Predmet.ProtustrankaNazivFormatedOIB>
    <izvorni_sadrzaj>KAŠTELANSKA KRONIKA društva s ograničenom odgovornošću za usluge, OIB 04560753086</izvorni_sadrzaj>
    <derivirana_varijabla naziv="DomainObject.Predmet.ProtustrankaNazivFormatedOIB_1">KAŠTELANSKA KRONIKA društva s ograničenom odgovornošću za usluge, OIB 04560753086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7632.82</izvorni_sadrzaj>
    <derivirana_varijabla naziv="DomainObject.Predmet.TrenutnaVrijednost_1">7632.82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KAŠTELANSKA KRONIKA društva s ograničenom odgovornošću za usluge</item>
    </izvorni_sadrzaj>
    <derivirana_varijabla naziv="DomainObject.Predmet.ProtuStrankaListFormated_1">
      <item>KAŠTELANSKA KRONIKA društva s ograničenom odgovornošću za usluge</item>
    </derivirana_varijabla>
  </DomainObject.Predmet.ProtuStrankaListFormated>
  <DomainObject.Predmet.ProtuStrankaListFormatedOIB>
    <izvorni_sadrzaj>
      <item>KAŠTELANSKA KRONIKA društva s ograničenom odgovornošću za usluge, OIB 04560753086</item>
    </izvorni_sadrzaj>
    <derivirana_varijabla naziv="DomainObject.Predmet.ProtuStrankaListFormatedOIB_1">
      <item>KAŠTELANSKA KRONIKA društva s ograničenom odgovornošću za usluge, OIB 04560753086</item>
    </derivirana_varijabla>
  </DomainObject.Predmet.ProtuStrankaListFormatedOIB>
  <DomainObject.Predmet.ProtuStrankaListFormatedWithAdress>
    <izvorni_sadrzaj>
      <item>KAŠTELANSKA KRONIKA društva s ograničenom odgovornošću za usluge, Braide 10, 21214 Kaštel Lukšić</item>
    </izvorni_sadrzaj>
    <derivirana_varijabla naziv="DomainObject.Predmet.ProtuStrankaListFormatedWithAdress_1">
      <item>KAŠTELANSKA KRONIKA društva s ograničenom odgovornošću za usluge, Braide 10, 21214 Kaštel Lukšić</item>
    </derivirana_varijabla>
  </DomainObject.Predmet.ProtuStrankaListFormatedWithAdress>
  <DomainObject.Predmet.ProtuStrankaListFormatedWithAdressOIB>
    <izvorni_sadrzaj>
      <item>KAŠTELANSKA KRONIKA društva s ograničenom odgovornošću za usluge, OIB 04560753086, Braide 10, 21214 Kaštel Lukšić</item>
    </izvorni_sadrzaj>
    <derivirana_varijabla naziv="DomainObject.Predmet.ProtuStrankaListFormatedWithAdressOIB_1">
      <item>KAŠTELANSKA KRONIKA društva s ograničenom odgovornošću za usluge, OIB 04560753086, Braide 10, 21214 Kaštel Lukšić</item>
    </derivirana_varijabla>
  </DomainObject.Predmet.ProtuStrankaListFormatedWithAdressOIB>
  <DomainObject.Predmet.ProtuStrankaListNazivFormated>
    <izvorni_sadrzaj>
      <item>KAŠTELANSKA KRONIKA društva s ograničenom odgovornošću za usluge</item>
    </izvorni_sadrzaj>
    <derivirana_varijabla naziv="DomainObject.Predmet.ProtuStrankaListNazivFormated_1">
      <item>KAŠTELANSKA KRONIKA društva s ograničenom odgovornošću za usluge</item>
    </derivirana_varijabla>
  </DomainObject.Predmet.ProtuStrankaListNazivFormated>
  <DomainObject.Predmet.ProtuStrankaListNazivFormatedOIB>
    <izvorni_sadrzaj>
      <item>KAŠTELANSKA KRONIKA društva s ograničenom odgovornošću za usluge, OIB 04560753086</item>
    </izvorni_sadrzaj>
    <derivirana_varijabla naziv="DomainObject.Predmet.ProtuStrankaListNazivFormatedOIB_1">
      <item>KAŠTELANSKA KRONIKA društva s ograničenom odgovornošću za usluge, OIB 04560753086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KAŠTELANSKA KRONIKA društva s ograničenom odgovornošću za usluge</izvorni_sadrzaj>
    <derivirana_varijabla naziv="DomainObject.Predmet.ProtustrankaIDrugi_1">KAŠTELANSKA KRONIKA društva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KAŠTELANSKA KRONIKA društva s ograničenom odgovornošću za usluge, OIB 04560753086, Braide 10, 21214 Kaštel Lukšić</izvorni_sadrzaj>
    <derivirana_varijabla naziv="DomainObject.Predmet.ProtustrankaIDrugiAdressOIB_1">KAŠTELANSKA KRONIKA društva s ograničenom odgovornošću za usluge, OIB 04560753086, Braide 10,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KAŠTELANSKA KRONIKA društva s ograničenom odgovornošću za usluge</item>
      <item>FINANCIJSKA AGENCIJA, RC SPLIT</item>
    </izvorni_sadrzaj>
    <derivirana_varijabla naziv="DomainObject.Predmet.SudioniciListNaziv_1">
      <item>KAŠTELANSKA KRONIKA društva s ograničenom odgovornošću za usluge</item>
      <item>FINANCIJSKA AGENCIJA, RC SPLIT</item>
    </derivirana_varijabla>
  </DomainObject.Predmet.SudioniciListNaziv>
  <DomainObject.Predmet.SudioniciListAdressOIB>
    <izvorni_sadrzaj>
      <item>KAŠTELANSKA KRONIKA društva s ograničenom odgovornošću za usluge, OIB 04560753086, Braide 10,21214 Kaštel Lukšić</item>
      <item>FINANCIJSKA AGENCIJA, RC SPLIT, OIB 85821130368, Mažuranićevo šetalište 24 b,21000 Split</item>
    </izvorni_sadrzaj>
    <derivirana_varijabla naziv="DomainObject.Predmet.SudioniciListAdressOIB_1">
      <item>KAŠTELANSKA KRONIKA društva s ograničenom odgovornošću za usluge, OIB 04560753086, Braide 10,21214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04560753086</item>
      <item>, OIB 85821130368</item>
    </izvorni_sadrzaj>
    <derivirana_varijabla naziv="DomainObject.Predmet.SudioniciListNazivOIB_1">
      <item>, OIB 04560753086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38A62-6CC5-455C-B6D9-3FCCE4E0A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324</properties:Words>
  <properties:Characters>1823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2017-03-09T07:42:00Z</dcterms:created>
  <dc:creator>nmarkovic</dc:creator>
  <cp:lastModifiedBy>Katarina Mikulić</cp:lastModifiedBy>
  <cp:lastPrinted>2017-03-09T07:42:00Z</cp:lastPrinted>
  <dcterms:modified xmlns:xsi="http://www.w3.org/2001/XMLSchema-instance" xsi:type="dcterms:W3CDTF">2017-03-09T08:18:00Z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