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4bd6" w14:paraId="fd64bd6" w:rsidRDefault="00E4052F" w:rsidP="005175A8" w:rsidR="005175A8">
      <w:pPr>
        <w:pStyle w:val="Zaglavlje"/>
        <w:jc w:val="right"/>
        <w15:collapsed w:val="false"/>
      </w:pPr>
      <w:bookmarkStart w:name="_GoBack" w:id="0"/>
      <w:bookmarkEnd w:id="0"/>
      <w:r>
        <w:t>Poslovni broj: 2 St-155/16-15-16</w:t>
      </w:r>
    </w:p>
    <w:p w:rsidRDefault="005175A8" w:rsidP="005175A8" w:rsidR="005175A8">
      <w:pPr>
        <w:pStyle w:val="Zaglavlje"/>
        <w:jc w:val="right"/>
      </w:pPr>
    </w:p>
    <w:p w:rsidRDefault="005175A8" w:rsidP="005175A8" w:rsidR="005175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175A8" w:rsidP="005175A8" w:rsidR="005175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175A8" w:rsidP="005175A8" w:rsidR="005175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175A8" w:rsidP="005175A8" w:rsidR="005175A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175A8" w:rsidP="005175A8" w:rsidR="005175A8">
      <w:pPr>
        <w:pStyle w:val="Zaglavlje"/>
        <w:jc w:val="right"/>
      </w:pPr>
    </w:p>
    <w:p w:rsidRDefault="005175A8" w:rsidP="005175A8" w:rsidR="005175A8">
      <w:pPr>
        <w:pStyle w:val="Zaglavlje"/>
        <w:jc w:val="center"/>
      </w:pPr>
      <w:r>
        <w:t>R E P U B L I K A    H R V A T S K A</w:t>
      </w:r>
    </w:p>
    <w:p w:rsidRDefault="005175A8" w:rsidP="005175A8" w:rsidR="005175A8">
      <w:pPr>
        <w:pStyle w:val="Zaglavlje"/>
        <w:jc w:val="center"/>
      </w:pPr>
    </w:p>
    <w:p w:rsidRDefault="005175A8" w:rsidP="005175A8" w:rsidR="005175A8">
      <w:pPr>
        <w:pStyle w:val="Zaglavlje"/>
        <w:jc w:val="center"/>
      </w:pPr>
      <w:r>
        <w:t>R J E Š E N J E</w:t>
      </w:r>
    </w:p>
    <w:p w:rsidRDefault="005175A8" w:rsidP="005175A8" w:rsidR="005175A8">
      <w:pPr>
        <w:pStyle w:val="Zaglavlje"/>
        <w:jc w:val="right"/>
      </w:pPr>
    </w:p>
    <w:p w:rsidRDefault="005175A8" w:rsidP="005175A8" w:rsidR="005175A8">
      <w:pPr>
        <w:spacing w:lineRule="auto" w:line="240"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 w:rsidR="00A14CB4">
        <w:t xml:space="preserve"> </w:t>
      </w:r>
      <w:r w:rsidR="00E4052F">
        <w:t>KARMEL j.d.o.o., OIB: 10895755802, Trg bana J. Jelačića 7B, 48000 Koprivnica, dana 27</w:t>
      </w:r>
      <w:r w:rsidR="008C2415">
        <w:t>. studenoga</w:t>
      </w:r>
      <w:r>
        <w:t xml:space="preserve"> 2016. godine</w:t>
      </w:r>
    </w:p>
    <w:p w:rsidRDefault="005175A8" w:rsidP="005175A8" w:rsidR="005175A8">
      <w:pPr>
        <w:spacing w:lineRule="auto" w:line="240" w:after="0"/>
      </w:pPr>
    </w:p>
    <w:p w:rsidRDefault="005175A8" w:rsidP="005175A8" w:rsidR="005175A8">
      <w:pPr>
        <w:spacing w:lineRule="auto" w:line="240" w:after="0"/>
        <w:jc w:val="center"/>
      </w:pPr>
      <w:r>
        <w:t>r i j e š i o  j e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  <w:r>
        <w:tab/>
        <w:t xml:space="preserve">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5175A8" w:rsidP="005175A8" w:rsidR="005175A8">
      <w:pPr>
        <w:spacing w:lineRule="auto" w:line="240" w:after="0"/>
        <w:jc w:val="both"/>
        <w:rPr>
          <w:color w:val="FF0000"/>
        </w:rPr>
      </w:pPr>
    </w:p>
    <w:p w:rsidRDefault="00E4052F" w:rsidP="005175A8" w:rsidR="005175A8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A14CB4">
        <w:rPr>
          <w:b/>
          <w:u w:val="single"/>
        </w:rPr>
        <w:t xml:space="preserve">. </w:t>
      </w:r>
      <w:r>
        <w:rPr>
          <w:b/>
          <w:u w:val="single"/>
        </w:rPr>
        <w:t>veljača 2017</w:t>
      </w:r>
      <w:r w:rsidR="00A14CB4">
        <w:rPr>
          <w:b/>
          <w:u w:val="single"/>
        </w:rPr>
        <w:t xml:space="preserve">. u </w:t>
      </w:r>
      <w:r>
        <w:rPr>
          <w:b/>
          <w:u w:val="single"/>
        </w:rPr>
        <w:t>10,0</w:t>
      </w:r>
      <w:r w:rsidR="005175A8">
        <w:rPr>
          <w:b/>
          <w:u w:val="single"/>
        </w:rPr>
        <w:t>0 sati</w:t>
      </w:r>
    </w:p>
    <w:p w:rsidRDefault="005175A8" w:rsidP="005175A8" w:rsidR="005175A8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5175A8" w:rsidP="005175A8" w:rsidR="005175A8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5175A8" w:rsidP="005175A8" w:rsidR="005175A8">
      <w:pPr>
        <w:spacing w:lineRule="auto" w:line="240" w:after="0"/>
        <w:jc w:val="both"/>
      </w:pPr>
      <w:r>
        <w:t>kod Trgovačkog suda u Varaždinu, Braće Radić 2, soba broj 224/II kat, a na koje se</w:t>
      </w:r>
      <w:r w:rsidR="008C2415">
        <w:t xml:space="preserve"> objavom ovog rješenja na e-oglasnoj ploči suda poziva Financijska agencija, Regionalni centar Zagreb, Podružnica Varaždin, Augusta Cesarca 2.</w:t>
      </w:r>
    </w:p>
    <w:p w:rsidRDefault="005175A8" w:rsidP="005175A8" w:rsidR="005175A8">
      <w:pPr>
        <w:spacing w:lineRule="auto" w:line="240" w:after="0"/>
        <w:jc w:val="both"/>
      </w:pPr>
    </w:p>
    <w:p w:rsidRDefault="00E4052F" w:rsidP="005175A8" w:rsidR="005175A8">
      <w:pPr>
        <w:spacing w:lineRule="auto" w:line="240" w:after="0"/>
        <w:jc w:val="center"/>
      </w:pPr>
      <w:r>
        <w:t>U Varaždinu, 27</w:t>
      </w:r>
      <w:r w:rsidR="005175A8">
        <w:t xml:space="preserve">. </w:t>
      </w:r>
      <w:r w:rsidR="008C2415">
        <w:t>studenoga</w:t>
      </w:r>
      <w:r w:rsidR="005175A8">
        <w:t xml:space="preserve"> 2016. godine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AE647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31491F" w:rsidP="005175A8" w:rsidR="0031491F">
      <w:pPr>
        <w:spacing w:lineRule="auto" w:line="240" w:after="0"/>
        <w:jc w:val="both"/>
      </w:pPr>
    </w:p>
    <w:p w:rsidRDefault="005175A8" w:rsidP="0031491F" w:rsidR="005A5E3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E6479">
        <w:tab/>
      </w:r>
      <w:r w:rsidR="00AE6479">
        <w:tab/>
        <w:t xml:space="preserve">   Melita </w:t>
      </w:r>
      <w:proofErr w:type="spellStart"/>
      <w:r w:rsidR="00AE6479">
        <w:t>Poljanec</w:t>
      </w:r>
      <w:proofErr w:type="spellEnd"/>
      <w:r w:rsidR="00AE6479">
        <w:t xml:space="preserve"> Bubaš</w:t>
      </w:r>
      <w:r w:rsidR="0031491F">
        <w:t>,v.r.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  <w:r>
        <w:t>UPUTA O PRAVNOM LIJEKU :</w:t>
      </w:r>
    </w:p>
    <w:p w:rsidRDefault="005175A8" w:rsidP="005175A8" w:rsidR="005175A8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31491F" w:rsidP="005175A8" w:rsidR="0031491F">
      <w:pPr>
        <w:spacing w:lineRule="auto" w:line="240" w:after="0"/>
        <w:jc w:val="both"/>
      </w:pPr>
    </w:p>
    <w:p w:rsidRDefault="0031491F" w:rsidP="005175A8" w:rsidR="0031491F">
      <w:pPr>
        <w:spacing w:lineRule="auto" w:line="240" w:after="0"/>
        <w:jc w:val="both"/>
      </w:pPr>
      <w:r>
        <w:t>D N A:</w:t>
      </w:r>
    </w:p>
    <w:p w:rsidRDefault="0031491F" w:rsidP="0031491F" w:rsidR="0031491F">
      <w:pPr>
        <w:pStyle w:val="Odlomakpopisa"/>
        <w:numPr>
          <w:ilvl w:val="0"/>
          <w:numId w:val="2"/>
        </w:numPr>
        <w:spacing w:after="0"/>
      </w:pPr>
      <w:r>
        <w:t>Predlagatelj – putem e-Oglasne ploče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center"/>
      </w:pPr>
    </w:p>
    <w:p w:rsidRDefault="005175A8" w:rsidP="005175A8" w:rsidR="005175A8"/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2F57568"/>
    <w:multiLevelType w:val="hybridMultilevel"/>
    <w:tmpl w:val="7910CC0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5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75A8"/>
    <w:rsid w:val="00066EE5"/>
    <w:rsid w:val="000C4EF3"/>
    <w:rsid w:val="0031491F"/>
    <w:rsid w:val="0044425D"/>
    <w:rsid w:val="005175A8"/>
    <w:rsid w:val="005A5E36"/>
    <w:rsid w:val="007B43B1"/>
    <w:rsid w:val="007B484E"/>
    <w:rsid w:val="008C2415"/>
    <w:rsid w:val="009E5958"/>
    <w:rsid w:val="00A14CB4"/>
    <w:rsid w:val="00AE6479"/>
    <w:rsid w:val="00C219C6"/>
    <w:rsid w:val="00E1471E"/>
    <w:rsid w:val="00E4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75A8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175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175A8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175A8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175A8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75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75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4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75A8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175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175A8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175A8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175A8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75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75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4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21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KARMEL j.d.o.o. za trgovinu i usluge zastupanog po punomoćniku Vesna Harmadi</izvorni_sadrzaj>
    <derivirana_varijabla naziv="DomainObject.Predmet.ProtustrankaFormated_1">  KARMEL j.d.o.o. za trgovinu i usluge zastupanog po punomoćniku Vesna Harmadi</derivirana_varijabla>
  </DomainObject.Predmet.ProtustrankaFormated>
  <DomainObject.Predmet.ProtustrankaFormatedOIB>
    <izvorni_sadrzaj>  KARMEL j.d.o.o. za trgovinu i usluge, OIB 10895755802 zastupanog po punomoćniku Vesna Harmadi</izvorni_sadrzaj>
    <derivirana_varijabla naziv="DomainObject.Predmet.ProtustrankaFormatedOIB_1">  KARMEL j.d.o.o. za trgovinu i usluge, OIB 10895755802 zastupanog po punomoćniku Vesna Harmadi</derivirana_varijabla>
  </DomainObject.Predmet.ProtustrankaFormatedOIB>
  <DomainObject.Predmet.ProtustrankaFormatedWithAdress>
    <izvorni_sadrzaj> KARMEL j.d.o.o. za trgovinu i usluge, Trg bana Josipa Jelačića 7/B, 48000 Koprivnica zastupanog po punomoćniku Vesna Harmadi</izvorni_sadrzaj>
    <derivirana_varijabla naziv="DomainObject.Predmet.ProtustrankaFormatedWithAdress_1"> KARMEL j.d.o.o. za trgovinu i usluge, Trg bana Josipa Jelačića 7/B, 48000 Koprivnica zastupanog po punomoćniku Vesna Harmadi</derivirana_varijabla>
  </DomainObject.Predmet.ProtustrankaFormatedWithAdress>
  <DomainObject.Predmet.ProtustrankaFormatedWithAdressOIB>
    <izvorni_sadrzaj> KARMEL j.d.o.o. za trgovinu i usluge, OIB 10895755802, Trg bana Josipa Jelačića 7/B, 48000 Koprivnica zastupanog po punomoćniku Vesna Harmadi</izvorni_sadrzaj>
    <derivirana_varijabla naziv="DomainObject.Predmet.ProtustrankaFormatedWithAdressOIB_1"> KARMEL j.d.o.o. za trgovinu i usluge, OIB 10895755802, Trg bana Josipa Jelačića 7/B, 48000 Koprivnica zastupanog po punomoćniku Vesna Harmadi</derivirana_varijabla>
  </DomainObject.Predmet.ProtustrankaFormatedWithAdressOIB>
  <DomainObject.Predmet.ProtustrankaWithAdress>
    <izvorni_sadrzaj>KARMEL j.d.o.o. za trgovinu i usluge Trg bana Josipa Jelačića 7/B, 48000 Koprivnica</izvorni_sadrzaj>
    <derivirana_varijabla naziv="DomainObject.Predmet.ProtustrankaWithAdress_1">KARMEL j.d.o.o. za trgovinu i usluge Trg bana Josipa Jelačića 7/B, 48000 Koprivnica</derivirana_varijabla>
  </DomainObject.Predmet.ProtustrankaWithAdress>
  <DomainObject.Predmet.ProtustrankaWithAdressOIB>
    <izvorni_sadrzaj>KARMEL j.d.o.o. za trgovinu i usluge, OIB 10895755802, Trg bana Josipa Jelačića 7/B, 48000 Koprivnica</izvorni_sadrzaj>
    <derivirana_varijabla naziv="DomainObject.Predmet.ProtustrankaWithAdressOIB_1">KARMEL j.d.o.o. za trgovinu i usluge, OIB 10895755802, Trg bana Josipa Jelačića 7/B, 48000 Koprivnica</derivirana_varijabla>
  </DomainObject.Predmet.ProtustrankaWithAdressOIB>
  <DomainObject.Predmet.ProtustrankaNazivFormated>
    <izvorni_sadrzaj>KARMEL j.d.o.o. za trgovinu i usluge</izvorni_sadrzaj>
    <derivirana_varijabla naziv="DomainObject.Predmet.ProtustrankaNazivFormated_1">KARMEL j.d.o.o. za trgovinu i usluge</derivirana_varijabla>
  </DomainObject.Predmet.ProtustrankaNazivFormated>
  <DomainObject.Predmet.ProtustrankaNazivFormatedOIB>
    <izvorni_sadrzaj>KARMEL j.d.o.o. za trgovinu i usluge, OIB 10895755802</izvorni_sadrzaj>
    <derivirana_varijabla naziv="DomainObject.Predmet.ProtustrankaNazivFormatedOIB_1">KARMEL j.d.o.o. za trgovinu i usluge, OIB 10895755802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21731.48</izvorni_sadrzaj>
    <derivirana_varijabla naziv="DomainObject.Predmet.TrenutnaVrijednost_1">21731.48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KARMEL j.d.o.o. za trgovinu i usluge zastupanog po punomoćniku Vesna Harmadi</item>
    </izvorni_sadrzaj>
    <derivirana_varijabla naziv="DomainObject.Predmet.ProtuStrankaListFormated_1">
      <item>KARMEL j.d.o.o. za trgovinu i usluge zastupanog po punomoćniku Vesna Harmadi</item>
    </derivirana_varijabla>
  </DomainObject.Predmet.ProtuStrankaListFormated>
  <DomainObject.Predmet.ProtuStrankaListFormatedOIB>
    <izvorni_sadrzaj>
      <item>KARMEL j.d.o.o. za trgovinu i usluge, OIB 10895755802 zastupanog po punomoćniku Vesna Harmadi</item>
    </izvorni_sadrzaj>
    <derivirana_varijabla naziv="DomainObject.Predmet.ProtuStrankaListFormatedOIB_1">
      <item>KARMEL j.d.o.o. za trgovinu i usluge, OIB 10895755802 zastupanog po punomoćniku Vesna Harmadi</item>
    </derivirana_varijabla>
  </DomainObject.Predmet.ProtuStrankaListFormatedOIB>
  <DomainObject.Predmet.ProtuStrankaListFormatedWithAdress>
    <izvorni_sadrzaj>
      <item>KARMEL j.d.o.o. za trgovinu i usluge, Trg bana Josipa Jelačića 7/B, 48000 Koprivnica zastupanog po punomoćniku Vesna Harmadi</item>
    </izvorni_sadrzaj>
    <derivirana_varijabla naziv="DomainObject.Predmet.ProtuStrankaListFormatedWithAdress_1">
      <item>KARMEL j.d.o.o. za trgovinu i usluge, Trg bana Josipa Jelačića 7/B, 48000 Koprivnica zastupanog po punomoćniku Vesna Harmadi</item>
    </derivirana_varijabla>
  </DomainObject.Predmet.ProtuStrankaListFormatedWithAdress>
  <DomainObject.Predmet.ProtuStrankaListFormatedWithAdressOIB>
    <izvorni_sadrzaj>
      <item>KARMEL j.d.o.o. za trgovinu i usluge, OIB 10895755802, Trg bana Josipa Jelačića 7/B, 48000 Koprivnica zastupanog po punomoćniku Vesna Harmadi</item>
    </izvorni_sadrzaj>
    <derivirana_varijabla naziv="DomainObject.Predmet.ProtuStrankaListFormatedWithAdressOIB_1">
      <item>KARMEL j.d.o.o. za trgovinu i usluge, OIB 10895755802, Trg bana Josipa Jelačića 7/B, 48000 Koprivnica zastupanog po punomoćniku Vesna Harmadi</item>
    </derivirana_varijabla>
  </DomainObject.Predmet.ProtuStrankaListFormatedWithAdressOIB>
  <DomainObject.Predmet.ProtuStrankaListNazivFormated>
    <izvorni_sadrzaj>
      <item>KARMEL j.d.o.o. za trgovinu i usluge</item>
    </izvorni_sadrzaj>
    <derivirana_varijabla naziv="DomainObject.Predmet.ProtuStrankaListNazivFormated_1">
      <item>KARMEL j.d.o.o. za trgovinu i usluge</item>
    </derivirana_varijabla>
  </DomainObject.Predmet.ProtuStrankaListNazivFormated>
  <DomainObject.Predmet.ProtuStrankaListNazivFormatedOIB>
    <izvorni_sadrzaj>
      <item>KARMEL j.d.o.o. za trgovinu i usluge, OIB 10895755802</item>
    </izvorni_sadrzaj>
    <derivirana_varijabla naziv="DomainObject.Predmet.ProtuStrankaListNazivFormatedOIB_1">
      <item>KARMEL j.d.o.o. za trgovinu i usluge, OIB 10895755802</item>
    </derivirana_varijabla>
  </DomainObject.Predmet.ProtuStrankaListNazivFormatedOIB>
  <DomainObject.Predmet.OstaliListFormated>
    <izvorni_sadrzaj>
      <item>Sudski registar, Trgovački sud u Varaždinu</item>
      <item>Vesna Harmadi punomoćnik sudionika u postupku KARMEL j.d.o.o. za trgovinu i usluge</item>
      <item>ŽDo u Varaždinu, Građansko-upravni odjel</item>
      <item>Porezna uprava, Područni ured Sjeverna Hrvatska, Ispostava Koprivnica</item>
      <item>Policijska uprava Koprivničko-križevačka, Policijska postaja Koprivnica</item>
    </izvorni_sadrzaj>
    <derivirana_varijabla naziv="DomainObject.Predmet.OstaliListFormated_1">
      <item>Sudski registar, Trgovački sud u Varaždinu</item>
      <item>Vesna Harmadi punomoćnik sudionika u postupku KARMEL j.d.o.o. za trgovinu i usluge</item>
      <item>ŽDo u Varaždinu, Građansko-upravni odjel</item>
      <item>Porezna uprava, Područni ured Sjeverna Hrvatska, Ispostava Koprivnica</item>
      <item>Policijska uprava Koprivničko-križevačka, Policijska postaja Koprivnica</item>
    </derivirana_varijabla>
  </DomainObject.Predmet.OstaliListFormated>
  <DomainObject.Predmet.OstaliListFormatedOIB>
    <izvorni_sadrzaj>
      <item>Sudski registar, Trgovački sud u Varaždinu</item>
      <item>Vesna Harmadi, OIB 76544291629 punomoćnik sudionika u postupku KARMEL j.d.o.o. za trgovinu i usluge</item>
      <item>ŽDo u Varaždinu, Građansko-upravni odjel</item>
      <item>Porezna uprava, Područni ured Sjeverna Hrvatska, Ispostava Koprivnica</item>
      <item>Policijska uprava Koprivničko-križevačka, Policijska postaja Koprivnica</item>
    </izvorni_sadrzaj>
    <derivirana_varijabla naziv="DomainObject.Predmet.OstaliListFormatedOIB_1">
      <item>Sudski registar, Trgovački sud u Varaždinu</item>
      <item>Vesna Harmadi, OIB 76544291629 punomoćnik sudionika u postupku KARMEL j.d.o.o. za trgovinu i usluge</item>
      <item>ŽDo u Varaždinu, Građansko-upravni odjel</item>
      <item>Porezna uprava, Područni ured Sjeverna Hrvatska, Ispostava Koprivnica</item>
      <item>Policijska uprava Koprivničko-križevačka, Policijska postaja Koprivnica</item>
    </derivirana_varijabla>
  </DomainObject.Predmet.OstaliListFormatedOIB>
  <DomainObject.Predmet.OstaliListFormatedWithAdress>
    <izvorni_sadrzaj>
      <item>Sudski registar, Trgovački sud u Varaždinu, Ul. braće Radić 2, 42000 Varaždin</item>
      <item>Vesna Harmadi,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  <item>Policijska uprava Koprivničko-križevačka, Policijska postaja Koprivnica, Trg Eugena Kumičića 18, 48000 Koprivnica</item>
    </izvorni_sadrzaj>
    <derivirana_varijabla naziv="DomainObject.Predmet.OstaliListFormatedWithAdress_1">
      <item>Sudski registar, Trgovački sud u Varaždinu, Ul. braće Radić 2, 42000 Varaždin</item>
      <item>Vesna Harmadi,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  <item>Policijska uprava Koprivničko-križevačka, Policijska postaja Koprivnica, Trg Eugena Kumičića 18, 48000 Koprivnica</item>
    </derivirana_varijabla>
  </DomainObject.Predmet.OstaliListFormatedWithAdress>
  <DomainObject.Predmet.OstaliListFormatedWithAdressOIB>
    <izvorni_sadrzaj>
      <item>Sudski registar, Trgovački sud u Varaždinu, Ul. braće Radić 2, 42000 Varaždin</item>
      <item>Vesna Harmadi, OIB 76544291629,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  <item>Policijska uprava Koprivničko-križevačka, Policijska postaja Koprivnica, Trg Eugena Kumičića 18, 48000 Koprivnica</item>
    </izvorni_sadrzaj>
    <derivirana_varijabla naziv="DomainObject.Predmet.OstaliListFormatedWithAdressOIB_1">
      <item>Sudski registar, Trgovački sud u Varaždinu, Ul. braće Radić 2, 42000 Varaždin</item>
      <item>Vesna Harmadi, OIB 76544291629,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  <item>Policijska uprava Koprivničko-križevačka, Policijska postaja Koprivnica, Trg Eugena Kumičića 18, 48000 Koprivnica</item>
    </derivirana_varijabla>
  </DomainObject.Predmet.OstaliListFormatedWithAdressOIB>
  <DomainObject.Predmet.OstaliListNazivFormated>
    <izvorni_sadrzaj>
      <item>Sudski registar, Trgovački sud u Varaždinu</item>
      <item>Vesna Harmadi</item>
      <item>ŽDo u Varaždinu, Građansko-upravni odjel</item>
      <item>Porezna uprava, Područni ured Sjeverna Hrvatska, Ispostava Koprivnica</item>
      <item>Policijska uprava Koprivničko-križevačka, Policijska postaja Koprivnica</item>
    </izvorni_sadrzaj>
    <derivirana_varijabla naziv="DomainObject.Predmet.OstaliListNazivFormated_1">
      <item>Sudski registar, Trgovački sud u Varaždinu</item>
      <item>Vesna Harmadi</item>
      <item>ŽDo u Varaždinu, Građansko-upravni odjel</item>
      <item>Porezna uprava, Područni ured Sjeverna Hrvatska, Ispostava Koprivnica</item>
      <item>Policijska uprava Koprivničko-križevačka, Policijska postaja Koprivnica</item>
    </derivirana_varijabla>
  </DomainObject.Predmet.OstaliListNazivFormated>
  <DomainObject.Predmet.OstaliListNazivFormatedOIB>
    <izvorni_sadrzaj>
      <item>Sudski registar, Trgovački sud u Varaždinu</item>
      <item>Vesna Harmadi, OIB 76544291629</item>
      <item>ŽDo u Varaždinu, Građansko-upravni odjel</item>
      <item>Porezna uprava, Područni ured Sjeverna Hrvatska, Ispostava Koprivnica</item>
      <item>Policijska uprava Koprivničko-križevačka, Policijska postaja Koprivnica</item>
    </izvorni_sadrzaj>
    <derivirana_varijabla naziv="DomainObject.Predmet.OstaliListNazivFormatedOIB_1">
      <item>Sudski registar, Trgovački sud u Varaždinu</item>
      <item>Vesna Harmadi, OIB 76544291629</item>
      <item>ŽDo u Varaždinu, Građansko-upravni odjel</item>
      <item>Porezna uprava, Područni ured Sjeverna Hrvatska, Ispostava Koprivnica</item>
      <item>Policijska uprava Koprivničko-križevačka, Policijska postaja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KARMEL j.d.o.o. za trgovinu i usluge</izvorni_sadrzaj>
    <derivirana_varijabla naziv="DomainObject.Predmet.ProtustrankaIDrugi_1">KARMEL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KARMEL j.d.o.o. za trgovinu i usluge, OIB 10895755802, Trg bana Josipa Jelačića 7/B, 48000 Koprivnica</izvorni_sadrzaj>
    <derivirana_varijabla naziv="DomainObject.Predmet.ProtustrankaIDrugiAdressOIB_1">KARMEL j.d.o.o. za trgovinu i usluge, OIB 10895755802, Trg bana Josipa Jelačića 7/B,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KARMEL j.d.o.o. za trgovinu i usluge</item>
      <item>Sudski registar, Trgovački sud u Varaždinu</item>
      <item>Vesna Harmadi</item>
      <item>ŽDo u Varaždinu, Građansko-upravni odjel</item>
      <item>Porezna uprava, Područni ured Sjeverna Hrvatska, Ispostava Koprivnica</item>
      <item>Policijska uprava Koprivničko-križevačka, Policijska postaja Koprivnica</item>
    </izvorni_sadrzaj>
    <derivirana_varijabla naziv="DomainObject.Predmet.SudioniciListNaziv_1">
      <item>Financijska agencija</item>
      <item>KARMEL j.d.o.o. za trgovinu i usluge</item>
      <item>Sudski registar, Trgovački sud u Varaždinu</item>
      <item>Vesna Harmadi</item>
      <item>ŽDo u Varaždinu, Građansko-upravni odjel</item>
      <item>Porezna uprava, Područni ured Sjeverna Hrvatska, Ispostava Koprivnica</item>
      <item>Policijska uprava Koprivničko-križevačka, Policijska postaja Koprivnica</item>
    </derivirana_varijabla>
  </DomainObject.Predmet.SudioniciListNaziv>
  <DomainObject.Predmet.SudioniciListAdressOIB>
    <izvorni_sadrzaj>
      <item>Financijska agencija, OIB 85821130368, A. Cesarca 2,42000 Varaždin</item>
      <item>KARMEL j.d.o.o. za trgovinu i usluge, OIB 10895755802, Trg bana Josipa Jelačića 7/B,48000 Koprivnica</item>
      <item>Sudski registar, Trgovački sud u Varaždinu, Ul. braće Radić 2,42000 Varaždin</item>
      <item>Vesna Harmadi, OIB 76544291629, Koprivnička 10 A,48000 Koprivnički Ivanec</item>
      <item>ŽDo u Varaždinu, Građansko-upravni odjel, Ul. braće Radić 2,42000 Varaždin</item>
      <item>Porezna uprava, Područni ured Sjeverna Hrvatska, Ispostava Koprivnica, Ul. Hrvatske državnosti 7,48000 Koprivnica</item>
      <item>Policijska uprava Koprivničko-križevačka, Policijska postaja Koprivnica, Trg Eugena Kumičića 18,48000 Koprivnica</item>
    </izvorni_sadrzaj>
    <derivirana_varijabla naziv="DomainObject.Predmet.SudioniciListAdressOIB_1">
      <item>Financijska agencija, OIB 85821130368, A. Cesarca 2,42000 Varaždin</item>
      <item>KARMEL j.d.o.o. za trgovinu i usluge, OIB 10895755802, Trg bana Josipa Jelačića 7/B,48000 Koprivnica</item>
      <item>Sudski registar, Trgovački sud u Varaždinu, Ul. braće Radić 2,42000 Varaždin</item>
      <item>Vesna Harmadi, OIB 76544291629, Koprivnička 10 A,48000 Koprivnički Ivanec</item>
      <item>ŽDo u Varaždinu, Građansko-upravni odjel, Ul. braće Radić 2,42000 Varaždin</item>
      <item>Porezna uprava, Područni ured Sjeverna Hrvatska, Ispostava Koprivnica, Ul. Hrvatske državnosti 7,48000 Koprivnica</item>
      <item>Policijska uprava Koprivničko-križevačka, Policijska postaja Koprivnica, Trg Eugena Kumičića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10895755802</item>
      <item>, OIB null</item>
      <item>, OIB 76544291629</item>
      <item>, OIB null</item>
      <item>, OIB null</item>
      <item>, OIB null</item>
    </izvorni_sadrzaj>
    <derivirana_varijabla naziv="DomainObject.Predmet.SudioniciListNazivOIB_1">
      <item>, OIB 85821130368</item>
      <item>, OIB 10895755802</item>
      <item>, OIB null</item>
      <item>, OIB 76544291629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210</properties:Words>
  <properties:Characters>1062</properties:Characters>
  <properties:Lines>47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2016-11-28T12:15:00Z</dcterms:created>
  <dc:creator>Katarina Breški</dc:creator>
  <cp:lastModifiedBy>Katarina Breški</cp:lastModifiedBy>
  <cp:lastPrinted>2016-11-28T12:22:00Z</cp:lastPrinted>
  <dcterms:modified xmlns:xsi="http://www.w3.org/2001/XMLSchema-instance" xsi:type="dcterms:W3CDTF">2016-11-28T12:23:00Z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