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e972" w14:paraId="a82e972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717B59">
        <w:rPr>
          <w:rFonts w:cs="Times New Roman" w:eastAsia="Times New Roman" w:hAnsi="Times New Roman" w:ascii="Times New Roman"/>
          <w:sz w:val="24"/>
          <w:szCs w:val="24"/>
          <w:lang w:eastAsia="hr-HR"/>
        </w:rPr>
        <w:t>372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717B5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 xml:space="preserve">, Podružnica </w:t>
      </w:r>
      <w:r w:rsidR="00E933A9">
        <w:rPr>
          <w:szCs w:val="24"/>
        </w:rPr>
        <w:t>Šibenik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717B59">
        <w:rPr>
          <w:szCs w:val="24"/>
        </w:rPr>
        <w:t>14</w:t>
      </w:r>
      <w:r w:rsidR="001A3C1F">
        <w:rPr>
          <w:szCs w:val="24"/>
        </w:rPr>
        <w:t>. ožujka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717B59">
        <w:t>AGROTEHNIK d.o.o., Šibenik, Danilo Kraljice, Šibenik, OIB: 97959742032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</w:t>
      </w:r>
      <w:r w:rsidR="00E933A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D01E55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E55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A3C1F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5E1A2C"/>
    <w:rsid w:val="006077EA"/>
    <w:rsid w:val="00626C11"/>
    <w:rsid w:val="00717ABC"/>
    <w:rsid w:val="00717B59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01E55"/>
    <w:rsid w:val="00D137BD"/>
    <w:rsid w:val="00DB6371"/>
    <w:rsid w:val="00E7355A"/>
    <w:rsid w:val="00E933A9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D01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E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E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E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E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D01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E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1E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1E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1E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AGROTEHNIK d.o.o. za proizvodnju i trgovinu</izvorni_sadrzaj>
    <derivirana_varijabla naziv="DomainObject.Predmet.ProtustrankaFormated_1">  AGROTEHNIK d.o.o. za proizvodnju i trgovinu</derivirana_varijabla>
  </DomainObject.Predmet.ProtustrankaFormated>
  <DomainObject.Predmet.ProtustrankaFormatedOIB>
    <izvorni_sadrzaj>  AGROTEHNIK d.o.o. za proizvodnju i trgovinu, OIB 97959742032</izvorni_sadrzaj>
    <derivirana_varijabla naziv="DomainObject.Predmet.ProtustrankaFormatedOIB_1">  AGROTEHNIK d.o.o. za proizvodnju i trgovinu, OIB 97959742032</derivirana_varijabla>
  </DomainObject.Predmet.ProtustrankaFormatedOIB>
  <DomainObject.Predmet.ProtustrankaFormatedWithAdress>
    <izvorni_sadrzaj> AGROTEHNIK d.o.o. za proizvodnju i trgovinu, nepoznato , 22323 Danilo Kraljice</izvorni_sadrzaj>
    <derivirana_varijabla naziv="DomainObject.Predmet.ProtustrankaFormatedWithAdress_1"> AGROTEHNIK d.o.o. za proizvodnju i trgovinu, nepoznato , 22323 Danilo Kraljice</derivirana_varijabla>
  </DomainObject.Predmet.ProtustrankaFormatedWithAdress>
  <DomainObject.Predmet.ProtustrankaFormatedWithAdressOIB>
    <izvorni_sadrzaj> AGROTEHNIK d.o.o. za proizvodnju i trgovinu, OIB 97959742032, nepoznato , 22323 Danilo Kraljice</izvorni_sadrzaj>
    <derivirana_varijabla naziv="DomainObject.Predmet.ProtustrankaFormatedWithAdressOIB_1"> AGROTEHNIK d.o.o. za proizvodnju i trgovinu, OIB 97959742032, nepoznato , 22323 Danilo Kraljice</derivirana_varijabla>
  </DomainObject.Predmet.ProtustrankaFormatedWithAdressOIB>
  <DomainObject.Predmet.ProtustrankaWithAdress>
    <izvorni_sadrzaj>AGROTEHNIK d.o.o. za proizvodnju i trgovinu nepoznato , 22323 Danilo Kraljice</izvorni_sadrzaj>
    <derivirana_varijabla naziv="DomainObject.Predmet.ProtustrankaWithAdress_1">AGROTEHNIK d.o.o. za proizvodnju i trgovinu nepoznato , 22323 Danilo Kraljice</derivirana_varijabla>
  </DomainObject.Predmet.ProtustrankaWithAdress>
  <DomainObject.Predmet.ProtustrankaWithAdressOIB>
    <izvorni_sadrzaj>AGROTEHNIK d.o.o. za proizvodnju i trgovinu, OIB 97959742032, nepoznato , 22323 Danilo Kraljice</izvorni_sadrzaj>
    <derivirana_varijabla naziv="DomainObject.Predmet.ProtustrankaWithAdressOIB_1">AGROTEHNIK d.o.o. za proizvodnju i trgovinu, OIB 97959742032, nepoznato , 22323 Danilo Kraljice</derivirana_varijabla>
  </DomainObject.Predmet.ProtustrankaWithAdressOIB>
  <DomainObject.Predmet.ProtustrankaNazivFormated>
    <izvorni_sadrzaj>AGROTEHNIK d.o.o. za proizvodnju i trgovinu</izvorni_sadrzaj>
    <derivirana_varijabla naziv="DomainObject.Predmet.ProtustrankaNazivFormated_1">AGROTEHNIK d.o.o. za proizvodnju i trgovinu</derivirana_varijabla>
  </DomainObject.Predmet.ProtustrankaNazivFormated>
  <DomainObject.Predmet.ProtustrankaNazivFormatedOIB>
    <izvorni_sadrzaj>AGROTEHNIK d.o.o. za proizvodnju i trgovinu, OIB 97959742032</izvorni_sadrzaj>
    <derivirana_varijabla naziv="DomainObject.Predmet.ProtustrankaNazivFormatedOIB_1">AGROTEHNIK d.o.o. za proizvodnju i trgovinu, OIB 97959742032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AGROTEHNIK d.o.o. za proizvodnju i trgovinu</item>
    </izvorni_sadrzaj>
    <derivirana_varijabla naziv="DomainObject.Predmet.ProtuStrankaListFormated_1">
      <item>AGROTEHNIK d.o.o. za proizvodnju i trgovinu</item>
    </derivirana_varijabla>
  </DomainObject.Predmet.ProtuStrankaListFormated>
  <DomainObject.Predmet.ProtuStrankaListFormatedOIB>
    <izvorni_sadrzaj>
      <item>AGROTEHNIK d.o.o. za proizvodnju i trgovinu, OIB 97959742032</item>
    </izvorni_sadrzaj>
    <derivirana_varijabla naziv="DomainObject.Predmet.ProtuStrankaListFormatedOIB_1">
      <item>AGROTEHNIK d.o.o. za proizvodnju i trgovinu, OIB 97959742032</item>
    </derivirana_varijabla>
  </DomainObject.Predmet.ProtuStrankaListFormatedOIB>
  <DomainObject.Predmet.ProtuStrankaListFormatedWithAdress>
    <izvorni_sadrzaj>
      <item>AGROTEHNIK d.o.o. za proizvodnju i trgovinu, nepoznato , 22323 Danilo Kraljice</item>
    </izvorni_sadrzaj>
    <derivirana_varijabla naziv="DomainObject.Predmet.ProtuStrankaListFormatedWithAdress_1">
      <item>AGROTEHNIK d.o.o. za proizvodnju i trgovinu, nepoznato , 22323 Danilo Kraljice</item>
    </derivirana_varijabla>
  </DomainObject.Predmet.ProtuStrankaListFormatedWithAdress>
  <DomainObject.Predmet.ProtuStrankaListFormatedWithAdressOIB>
    <izvorni_sadrzaj>
      <item>AGROTEHNIK d.o.o. za proizvodnju i trgovinu, OIB 97959742032, nepoznato , 22323 Danilo Kraljice</item>
    </izvorni_sadrzaj>
    <derivirana_varijabla naziv="DomainObject.Predmet.ProtuStrankaListFormatedWithAdressOIB_1">
      <item>AGROTEHNIK d.o.o. za proizvodnju i trgovinu, OIB 97959742032, nepoznato , 22323 Danilo Kraljice</item>
    </derivirana_varijabla>
  </DomainObject.Predmet.ProtuStrankaListFormatedWithAdressOIB>
  <DomainObject.Predmet.ProtuStrankaListNazivFormated>
    <izvorni_sadrzaj>
      <item>AGROTEHNIK d.o.o. za proizvodnju i trgovinu</item>
    </izvorni_sadrzaj>
    <derivirana_varijabla naziv="DomainObject.Predmet.ProtuStrankaListNazivFormated_1">
      <item>AGROTEHNIK d.o.o. za proizvodnju i trgovinu</item>
    </derivirana_varijabla>
  </DomainObject.Predmet.ProtuStrankaListNazivFormated>
  <DomainObject.Predmet.ProtuStrankaListNazivFormatedOIB>
    <izvorni_sadrzaj>
      <item>AGROTEHNIK d.o.o. za proizvodnju i trgovinu, OIB 97959742032</item>
    </izvorni_sadrzaj>
    <derivirana_varijabla naziv="DomainObject.Predmet.ProtuStrankaListNazivFormatedOIB_1">
      <item>AGROTEHNIK d.o.o. za proizvodnju i trgovinu, OIB 97959742032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AGROTEHNIK d.o.o. za proizvodnju i trgovinu</izvorni_sadrzaj>
    <derivirana_varijabla naziv="DomainObject.Predmet.ProtustrankaIDrugi_1">AGROTEHNIK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AGROTEHNIK d.o.o. za proizvodnju i trgovinu, OIB 97959742032, nepoznato , 22323 Danilo Kraljice</izvorni_sadrzaj>
    <derivirana_varijabla naziv="DomainObject.Predmet.ProtustrankaIDrugiAdressOIB_1">AGROTEHNIK d.o.o. za proizvodnju i trgovinu, OIB 97959742032, nepoznato , 22323 Danilo Kraljice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AGROTEHNIK d.o.o. za proizvodnju i trgovinu</item>
    </izvorni_sadrzaj>
    <derivirana_varijabla naziv="DomainObject.Predmet.SudioniciListNaziv_1">
      <item>FINA - Podružnica Šibenik</item>
      <item>AGROTEHNIK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AGROTEHNIK d.o.o. za proizvodnju i trgovinu, OIB 97959742032, nepoznato ,22323 Danilo Kraljice</item>
    </izvorni_sadrzaj>
    <derivirana_varijabla naziv="DomainObject.Predmet.SudioniciListAdressOIB_1">
      <item>FINA - Podružnica Šibenik, OIB 85821130368, Perivoj L. Marune 1,22000 Šibenik</item>
      <item>AGROTEHNIK d.o.o. za proizvodnju i trgovinu, OIB 97959742032, nepoznato ,22323 Danilo Kraljice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97959742032</item>
    </izvorni_sadrzaj>
    <derivirana_varijabla naziv="DomainObject.Predmet.SudioniciListNazivOIB_1">
      <item>, OIB 85821130368</item>
      <item>, OIB 97959742032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1015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2017-06-14T08:39:00Z</dcterms:created>
  <dc:creator>Tina Grgas</dc:creator>
  <cp:lastModifiedBy>Martina Kalmeta</cp:lastModifiedBy>
  <cp:lastPrinted>2017-06-14T08:38:00Z</cp:lastPrinted>
  <dcterms:modified xmlns:xsi="http://www.w3.org/2001/XMLSchema-instance" xsi:type="dcterms:W3CDTF">2017-06-14T09:15:00Z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