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06ee" w14:paraId="69506ee" w:rsidRDefault="007D211A" w:rsidP="007D211A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7D211A">
        <w:t>694/14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             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7D211A" w:rsidRPr="002F6631">
        <w:t>GP</w:t>
      </w:r>
      <w:proofErr w:type="spellEnd"/>
      <w:r w:rsidR="007D211A" w:rsidRPr="002F6631">
        <w:t xml:space="preserve"> RAD d.o.o. za trgovinu i usluge, u stečaju, Zagreb, </w:t>
      </w:r>
      <w:proofErr w:type="spellStart"/>
      <w:r w:rsidR="007D211A" w:rsidRPr="002F6631">
        <w:t>Mendlova</w:t>
      </w:r>
      <w:proofErr w:type="spellEnd"/>
      <w:r w:rsidR="007D211A" w:rsidRPr="002F6631">
        <w:t xml:space="preserve"> 9, </w:t>
      </w:r>
      <w:proofErr w:type="spellStart"/>
      <w:r w:rsidR="007D211A" w:rsidRPr="002F6631">
        <w:t>MBS</w:t>
      </w:r>
      <w:proofErr w:type="spellEnd"/>
      <w:r w:rsidR="007D211A" w:rsidRPr="002F6631">
        <w:t xml:space="preserve">:080572675, </w:t>
      </w:r>
      <w:proofErr w:type="spellStart"/>
      <w:r w:rsidR="007D211A" w:rsidRPr="002F6631">
        <w:t>OIB</w:t>
      </w:r>
      <w:proofErr w:type="spellEnd"/>
      <w:r w:rsidR="007D211A" w:rsidRPr="002F6631">
        <w:t>:86367463909</w:t>
      </w:r>
      <w:r w:rsidR="00BD7A25" w:rsidRPr="006756CC">
        <w:t xml:space="preserve">, </w:t>
      </w:r>
      <w:r w:rsidR="007D211A">
        <w:t>6. travnja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7D211A">
        <w:t>6. travnja 2016.</w:t>
      </w:r>
      <w:r w:rsidRPr="00992A94">
        <w:t xml:space="preserve"> u ovom stečajnom postupku određena je </w:t>
      </w:r>
      <w:r w:rsidR="007D211A">
        <w:t xml:space="preserve">konačna </w:t>
      </w:r>
      <w:r w:rsidRPr="00992A94">
        <w:t xml:space="preserve">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7D211A">
        <w:t>6. travnja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8608D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8608DF" w:rsidP="00BD641E" w:rsidR="008608DF"/>
    <w:p w:rsidRDefault="008608DF" w:rsidP="007A1486" w:rsidR="008608D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608DF" w:rsidP="007A1486" w:rsidR="008608D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608DF" w:rsidP="007A1486" w:rsidR="008608DF" w:rsidRPr="007A1486">
      <w:pPr>
        <w:ind w:left="720"/>
      </w:pPr>
    </w:p>
    <w:p w:rsidRDefault="008608DF" w:rsidP="00BD641E" w:rsidR="008608DF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7D211A"/>
    <w:rsid w:val="008448D1"/>
    <w:rsid w:val="008608DF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106</properties:Words>
  <properties:Characters>548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2016-04-06T12:20:00Z</dcterms:created>
  <dc:creator>nmarkovic</dc:creator>
  <cp:lastModifiedBy>Ivana Stampf</cp:lastModifiedBy>
  <cp:lastPrinted>2014-03-31T09:11:00Z</cp:lastPrinted>
  <dcterms:modified xmlns:xsi="http://www.w3.org/2001/XMLSchema-instance" xsi:type="dcterms:W3CDTF">2016-04-06T12:29:00Z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