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1329" w14:paraId="7961329" w:rsidRDefault="006A7C58" w:rsidP="00862198" w:rsidR="00C64EB0">
      <w:pPr>
        <w:jc w:val="right"/>
        <w15:collapsed w:val="false"/>
      </w:pPr>
      <w:bookmarkStart w:name="_GoBack" w:id="0"/>
      <w:bookmarkEnd w:id="0"/>
      <w:r>
        <w:t>Poslovni broj:</w:t>
      </w:r>
      <w:r w:rsidR="00862198">
        <w:t xml:space="preserve"> 1 St-</w:t>
      </w:r>
      <w:r w:rsidR="00FB748F">
        <w:t>448</w:t>
      </w:r>
      <w:r>
        <w:t>/17</w:t>
      </w:r>
      <w:r w:rsidR="005A5EB5">
        <w:t>-</w:t>
      </w:r>
      <w:r w:rsidR="00FB748F">
        <w:t>11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FB748F">
        <w:t>ARON MALI d.o.o., Zadar, Ivana Duknovića 13 A, OIB: 29717058364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480582">
        <w:t xml:space="preserve"> 24</w:t>
      </w:r>
      <w:r w:rsidR="00862198">
        <w:t>.</w:t>
      </w:r>
      <w:r w:rsidRPr="001C5505">
        <w:t xml:space="preserve"> </w:t>
      </w:r>
      <w:r w:rsidR="00F31DE7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6A7C58">
        <w:t>e</w:t>
      </w:r>
      <w:r w:rsidR="00B3003A">
        <w:t xml:space="preserve"> </w:t>
      </w:r>
      <w:r w:rsidRPr="003573CC">
        <w:t>stečajn</w:t>
      </w:r>
      <w:r w:rsidR="00FB748F">
        <w:t>og</w:t>
      </w:r>
      <w:r w:rsidRPr="003573CC">
        <w:t xml:space="preserve"> upravitelj</w:t>
      </w:r>
      <w:r w:rsidR="00FB748F">
        <w:t>a</w:t>
      </w:r>
      <w:r w:rsidR="000527C6">
        <w:t xml:space="preserve"> </w:t>
      </w:r>
      <w:r w:rsidR="00FB748F">
        <w:t xml:space="preserve">Ante </w:t>
      </w:r>
      <w:proofErr w:type="spellStart"/>
      <w:r w:rsidR="00FB748F">
        <w:t>Vukašine</w:t>
      </w:r>
      <w:proofErr w:type="spellEnd"/>
      <w:r w:rsidR="007B1E6A">
        <w:t xml:space="preserve"> </w:t>
      </w:r>
      <w:r w:rsidRPr="003573CC">
        <w:t xml:space="preserve">u </w:t>
      </w:r>
      <w:r w:rsidR="00480582">
        <w:t>iznosu od 3.0</w:t>
      </w:r>
      <w:r w:rsidR="00481705">
        <w:t>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087500">
        <w:t>Nagrada će se isplatiti sa računa stečajnog dužnika.</w:t>
      </w:r>
      <w:r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A7C58">
        <w:t>18</w:t>
      </w:r>
      <w:r w:rsidR="000527C6">
        <w:t xml:space="preserve">. </w:t>
      </w:r>
      <w:r w:rsidR="006A7C58">
        <w:t>siječnja</w:t>
      </w:r>
      <w:r w:rsidR="00F31DE7">
        <w:t xml:space="preserve"> 2018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FB748F">
        <w:t>i</w:t>
      </w:r>
      <w:r w:rsidRPr="0064286F">
        <w:t xml:space="preserve"> stečajn</w:t>
      </w:r>
      <w:r w:rsidR="00FB748F">
        <w:t>i</w:t>
      </w:r>
      <w:r>
        <w:t xml:space="preserve"> upravitelj </w:t>
      </w:r>
      <w:r w:rsidRPr="0064286F">
        <w:t>koj</w:t>
      </w:r>
      <w:r w:rsidR="00FB748F">
        <w:t>i</w:t>
      </w:r>
      <w:r w:rsidRPr="0064286F">
        <w:t xml:space="preserve"> je </w:t>
      </w:r>
      <w:r w:rsidR="006A7C58">
        <w:t>22</w:t>
      </w:r>
      <w:r w:rsidR="000527C6">
        <w:t xml:space="preserve">. </w:t>
      </w:r>
      <w:r w:rsidR="006A7C58">
        <w:t>veljače</w:t>
      </w:r>
      <w:r w:rsidR="009433E3">
        <w:t xml:space="preserve"> 2</w:t>
      </w:r>
      <w:r w:rsidR="00F31DE7">
        <w:t>018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25553F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087500">
      <w:pPr>
        <w:ind w:firstLine="705"/>
        <w:jc w:val="both"/>
      </w:pPr>
      <w:r>
        <w:t xml:space="preserve">Visina nagrade određena je s obzirom na činjenicu da stečajni dužnik </w:t>
      </w:r>
      <w:r w:rsidR="00087500">
        <w:t>ima imovine</w:t>
      </w:r>
      <w:r>
        <w:t xml:space="preserve"> koju je valjalo popisati</w:t>
      </w:r>
      <w:r w:rsidR="00087500">
        <w:t>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480582">
        <w:t>24</w:t>
      </w:r>
      <w:r w:rsidR="00087500">
        <w:t>.</w:t>
      </w:r>
      <w:r w:rsidR="00862198">
        <w:t xml:space="preserve"> </w:t>
      </w:r>
      <w:r w:rsidR="00F31DE7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3A2BC8" w:rsidP="003A2BC8" w:rsidR="00B41F9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3A2BC8" w:rsidP="003A2BC8" w:rsidR="00B41F9A" w:rsidRPr="00F60CD9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87500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553F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A2BC8"/>
    <w:rsid w:val="003E0805"/>
    <w:rsid w:val="003F0309"/>
    <w:rsid w:val="004630AA"/>
    <w:rsid w:val="00480582"/>
    <w:rsid w:val="00481705"/>
    <w:rsid w:val="00486D35"/>
    <w:rsid w:val="004D558A"/>
    <w:rsid w:val="005457AD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7C58"/>
    <w:rsid w:val="006B6E1C"/>
    <w:rsid w:val="006D30A4"/>
    <w:rsid w:val="00710A26"/>
    <w:rsid w:val="00731A40"/>
    <w:rsid w:val="0074172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0FEF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0B3E"/>
    <w:rsid w:val="00BE1D8F"/>
    <w:rsid w:val="00BF7993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31DE7"/>
    <w:rsid w:val="00F4089B"/>
    <w:rsid w:val="00F434E0"/>
    <w:rsid w:val="00F663BB"/>
    <w:rsid w:val="00F8463C"/>
    <w:rsid w:val="00F86DD3"/>
    <w:rsid w:val="00F87909"/>
    <w:rsid w:val="00F91B0E"/>
    <w:rsid w:val="00F91EAA"/>
    <w:rsid w:val="00FB748F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2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B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B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B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B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2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B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B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B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B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MALI d.o.o. za trgovinu i usluge</izvorni_sadrzaj>
    <derivirana_varijabla naziv="DomainObject.Predmet.ProtustrankaFormated_1">  ARON MALI d.o.o. za trgovinu i usluge</derivirana_varijabla>
  </DomainObject.Predmet.ProtustrankaFormated>
  <DomainObject.Predmet.ProtustrankaFormatedOIB>
    <izvorni_sadrzaj>  ARON MALI d.o.o. za trgovinu i usluge, OIB 29717058364</izvorni_sadrzaj>
    <derivirana_varijabla naziv="DomainObject.Predmet.ProtustrankaFormatedOIB_1">  ARON MALI d.o.o. za trgovinu i usluge, OIB 29717058364</derivirana_varijabla>
  </DomainObject.Predmet.ProtustrankaFormatedOIB>
  <DomainObject.Predmet.ProtustrankaFormatedWithAdress>
    <izvorni_sadrzaj> ARON MALI d.o.o. za trgovinu i usluge, Ivana Duknovića 13/A, 23000 Zadar</izvorni_sadrzaj>
    <derivirana_varijabla naziv="DomainObject.Predmet.ProtustrankaFormatedWithAdress_1"> ARON MALI d.o.o. za trgovinu i usluge, Ivana Duknovića 13/A, 23000 Zadar</derivirana_varijabla>
  </DomainObject.Predmet.ProtustrankaFormatedWithAdress>
  <DomainObject.Predmet.ProtustrankaFormatedWithAdressOIB>
    <izvorni_sadrzaj> ARON MALI d.o.o. za trgovinu i usluge, OIB 29717058364, Ivana Duknovića 13/A, 23000 Zadar</izvorni_sadrzaj>
    <derivirana_varijabla naziv="DomainObject.Predmet.ProtustrankaFormatedWithAdressOIB_1"> ARON MALI d.o.o. za trgovinu i usluge, OIB 29717058364, Ivana Duknovića 13/A, 23000 Zadar</derivirana_varijabla>
  </DomainObject.Predmet.ProtustrankaFormatedWithAdressOIB>
  <DomainObject.Predmet.ProtustrankaWithAdress>
    <izvorni_sadrzaj>ARON MALI d.o.o. za trgovinu i usluge Ivana Duknovića 13/A, 23000 Zadar</izvorni_sadrzaj>
    <derivirana_varijabla naziv="DomainObject.Predmet.ProtustrankaWithAdress_1">ARON MALI d.o.o. za trgovinu i usluge Ivana Duknovića 13/A, 23000 Zadar</derivirana_varijabla>
  </DomainObject.Predmet.ProtustrankaWithAdress>
  <DomainObject.Predmet.ProtustrankaWithAdressOIB>
    <izvorni_sadrzaj>ARON MALI d.o.o. za trgovinu i usluge, OIB 29717058364, Ivana Duknovića 13/A, 23000 Zadar</izvorni_sadrzaj>
    <derivirana_varijabla naziv="DomainObject.Predmet.ProtustrankaWithAdressOIB_1">ARON MALI d.o.o. za trgovinu i usluge, OIB 29717058364, Ivana Duknovića 13/A, 23000 Zadar</derivirana_varijabla>
  </DomainObject.Predmet.ProtustrankaWithAdressOIB>
  <DomainObject.Predmet.ProtustrankaNazivFormated>
    <izvorni_sadrzaj>ARON MALI d.o.o. za trgovinu i usluge</izvorni_sadrzaj>
    <derivirana_varijabla naziv="DomainObject.Predmet.ProtustrankaNazivFormated_1">ARON MALI d.o.o. za trgovinu i usluge</derivirana_varijabla>
  </DomainObject.Predmet.ProtustrankaNazivFormated>
  <DomainObject.Predmet.ProtustrankaNazivFormatedOIB>
    <izvorni_sadrzaj>ARON MALI d.o.o. za trgovinu i usluge, OIB 29717058364</izvorni_sadrzaj>
    <derivirana_varijabla naziv="DomainObject.Predmet.ProtustrankaNazivFormatedOIB_1">ARON MALI d.o.o. za trgovinu i usluge, OIB 29717058364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Županijsko držano odvjetništvo</izvorni_sadrzaj>
    <derivirana_varijabla naziv="DomainObject.Predmet.StrankaFormated_1">  FINA; Županijsko držano odvjetništvo</derivirana_varijabla>
  </DomainObject.Predmet.StrankaFormated>
  <DomainObject.Predmet.StrankaFormatedOIB>
    <izvorni_sadrzaj>  FINA, OIB 85821130368; Županijsko držano odvjetništvo</izvorni_sadrzaj>
    <derivirana_varijabla naziv="DomainObject.Predmet.StrankaFormatedOIB_1">  FINA, OIB 85821130368; Županijsko držano odvjetništvo</derivirana_varijabla>
  </DomainObject.Predmet.StrankaFormatedOIB>
  <DomainObject.Predmet.StrankaFormatedWithAdress>
    <izvorni_sadrzaj> FINA; Županijsko držano odvjetništvo</izvorni_sadrzaj>
    <derivirana_varijabla naziv="DomainObject.Predmet.StrankaFormatedWithAdress_1"> FINA; Županijsko držano odvjetništvo</derivirana_varijabla>
  </DomainObject.Predmet.StrankaFormatedWithAdress>
  <DomainObject.Predmet.StrankaFormatedWithAdressOIB>
    <izvorni_sadrzaj> FINA, OIB 85821130368; Županijsko držano odvjetništvo</izvorni_sadrzaj>
    <derivirana_varijabla naziv="DomainObject.Predmet.StrankaFormatedWithAdressOIB_1"> FINA, OIB 85821130368; Županijsko držano odvjetništvo</derivirana_varijabla>
  </DomainObject.Predmet.StrankaFormatedWithAdressOIB>
  <DomainObject.Predmet.StrankaWithAdress>
    <izvorni_sadrzaj>FINA ,Županijsko držano odvjetništvo </izvorni_sadrzaj>
    <derivirana_varijabla naziv="DomainObject.Predmet.StrankaWithAdress_1">FINA ,Županijsko držano odvjetništvo </derivirana_varijabla>
  </DomainObject.Predmet.StrankaWithAdress>
  <DomainObject.Predmet.StrankaWithAdressOIB>
    <izvorni_sadrzaj>FINA, OIB 85821130368,Županijsko držano odvjetništvo</izvorni_sadrzaj>
    <derivirana_varijabla naziv="DomainObject.Predmet.StrankaWithAdressOIB_1">FINA, OIB 85821130368,Županijsko držano odvjetništvo</derivirana_varijabla>
  </DomainObject.Predmet.StrankaWithAdressOIB>
  <DomainObject.Predmet.StrankaNazivFormated>
    <izvorni_sadrzaj>FINA,Županijsko držano odvjetništvo</izvorni_sadrzaj>
    <derivirana_varijabla naziv="DomainObject.Predmet.StrankaNazivFormated_1">FINA,Županijsko držano odvjetništvo</derivirana_varijabla>
  </DomainObject.Predmet.StrankaNazivFormated>
  <DomainObject.Predmet.StrankaNazivFormatedOIB>
    <izvorni_sadrzaj>FINA, OIB 85821130368,Županijsko držano odvjetništvo</izvorni_sadrzaj>
    <derivirana_varijabla naziv="DomainObject.Predmet.StrankaNazivFormatedOIB_1">FINA, OIB 85821130368,Županijsko držano odvjetništvo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Županijsko držano odvjetništvo</item>
    </izvorni_sadrzaj>
    <derivirana_varijabla naziv="DomainObject.Predmet.StrankaListFormated_1">
      <item>FINA</item>
      <item>Županijsko držano odvjetništvo</item>
    </derivirana_varijabla>
  </DomainObject.Predmet.StrankaListFormated>
  <DomainObject.Predmet.StrankaListFormatedOIB>
    <izvorni_sadrzaj>
      <item>FINA, OIB 85821130368</item>
      <item>Županijsko držano odvjetništvo</item>
    </izvorni_sadrzaj>
    <derivirana_varijabla naziv="DomainObject.Predmet.StrankaListFormatedOIB_1">
      <item>FINA, OIB 85821130368</item>
      <item>Županijsko držano odvjetništvo</item>
    </derivirana_varijabla>
  </DomainObject.Predmet.StrankaListFormatedOIB>
  <DomainObject.Predmet.StrankaListFormatedWithAdress>
    <izvorni_sadrzaj>
      <item>FINA</item>
      <item>Županijsko držano odvjetništvo</item>
    </izvorni_sadrzaj>
    <derivirana_varijabla naziv="DomainObject.Predmet.StrankaListFormatedWithAdress_1">
      <item>FINA</item>
      <item>Županijsko držano odvjetništvo</item>
    </derivirana_varijabla>
  </DomainObject.Predmet.StrankaListFormatedWithAdress>
  <DomainObject.Predmet.StrankaListFormatedWithAdressOIB>
    <izvorni_sadrzaj>
      <item>FINA, OIB 85821130368</item>
      <item>Županijsko držano odvjetništvo</item>
    </izvorni_sadrzaj>
    <derivirana_varijabla naziv="DomainObject.Predmet.StrankaListFormatedWithAdressOIB_1">
      <item>FINA, OIB 85821130368</item>
      <item>Županijsko držano odvjetništvo</item>
    </derivirana_varijabla>
  </DomainObject.Predmet.StrankaListFormatedWithAdressOIB>
  <DomainObject.Predmet.StrankaListNazivFormated>
    <izvorni_sadrzaj>
      <item>FINA</item>
      <item>Županijsko držano odvjetništvo</item>
    </izvorni_sadrzaj>
    <derivirana_varijabla naziv="DomainObject.Predmet.StrankaListNazivFormated_1">
      <item>FINA</item>
      <item>Županijsko držano odvjetništvo</item>
    </derivirana_varijabla>
  </DomainObject.Predmet.StrankaListNazivFormated>
  <DomainObject.Predmet.StrankaListNazivFormatedOIB>
    <izvorni_sadrzaj>
      <item>FINA, OIB 85821130368</item>
      <item>Županijsko držano odvjetništvo</item>
    </izvorni_sadrzaj>
    <derivirana_varijabla naziv="DomainObject.Predmet.StrankaListNazivFormatedOIB_1">
      <item>FINA, OIB 85821130368</item>
      <item>Županijsko držano odvjetništvo</item>
    </derivirana_varijabla>
  </DomainObject.Predmet.StrankaListNazivFormatedOIB>
  <DomainObject.Predmet.ProtuStrankaListFormated>
    <izvorni_sadrzaj>
      <item>ARON MALI d.o.o. za trgovinu i usluge</item>
    </izvorni_sadrzaj>
    <derivirana_varijabla naziv="DomainObject.Predmet.ProtuStrankaListFormated_1">
      <item>ARON MALI d.o.o. za trgovinu i usluge</item>
    </derivirana_varijabla>
  </DomainObject.Predmet.ProtuStrankaListFormated>
  <DomainObject.Predmet.ProtuStrankaListFormatedOIB>
    <izvorni_sadrzaj>
      <item>ARON MALI d.o.o. za trgovinu i usluge, OIB 29717058364</item>
    </izvorni_sadrzaj>
    <derivirana_varijabla naziv="DomainObject.Predmet.ProtuStrankaListFormatedOIB_1">
      <item>ARON MALI d.o.o. za trgovinu i usluge, OIB 29717058364</item>
    </derivirana_varijabla>
  </DomainObject.Predmet.ProtuStrankaListFormatedOIB>
  <DomainObject.Predmet.ProtuStrankaListFormatedWithAdress>
    <izvorni_sadrzaj>
      <item>ARON MALI d.o.o. za trgovinu i usluge, Ivana Duknovića 13/A, 23000 Zadar</item>
    </izvorni_sadrzaj>
    <derivirana_varijabla naziv="DomainObject.Predmet.ProtuStrankaListFormatedWithAdress_1">
      <item>ARON MALI d.o.o. za trgovinu i usluge, Ivana Duknovića 13/A, 23000 Zadar</item>
    </derivirana_varijabla>
  </DomainObject.Predmet.ProtuStrankaListFormatedWithAdress>
  <DomainObject.Predmet.ProtuStrankaListFormatedWithAdressOIB>
    <izvorni_sadrzaj>
      <item>ARON MALI d.o.o. za trgovinu i usluge, OIB 29717058364, Ivana Duknovića 13/A, 23000 Zadar</item>
    </izvorni_sadrzaj>
    <derivirana_varijabla naziv="DomainObject.Predmet.ProtuStrankaListFormatedWithAdressOIB_1">
      <item>ARON MALI d.o.o. za trgovinu i usluge, OIB 29717058364, Ivana Duknovića 13/A, 23000 Zadar</item>
    </derivirana_varijabla>
  </DomainObject.Predmet.ProtuStrankaListFormatedWithAdressOIB>
  <DomainObject.Predmet.ProtuStrankaListNazivFormated>
    <izvorni_sadrzaj>
      <item>ARON MALI d.o.o. za trgovinu i usluge</item>
    </izvorni_sadrzaj>
    <derivirana_varijabla naziv="DomainObject.Predmet.ProtuStrankaListNazivFormated_1">
      <item>ARON MALI d.o.o. za trgovinu i usluge</item>
    </derivirana_varijabla>
  </DomainObject.Predmet.ProtuStrankaListNazivFormated>
  <DomainObject.Predmet.ProtuStrankaListNazivFormatedOIB>
    <izvorni_sadrzaj>
      <item>ARON MALI d.o.o. za trgovinu i usluge, OIB 29717058364</item>
    </izvorni_sadrzaj>
    <derivirana_varijabla naziv="DomainObject.Predmet.ProtuStrankaListNazivFormatedOIB_1">
      <item>ARON MALI d.o.o. za trgovinu i usluge, OIB 29717058364</item>
    </derivirana_varijabla>
  </DomainObject.Predmet.ProtuStrankaListNazivFormatedOIB>
  <DomainObject.Predmet.OstaliListFormated>
    <izvorni_sadrzaj>
      <item>Marina Jandrijević</item>
    </izvorni_sadrzaj>
    <derivirana_varijabla naziv="DomainObject.Predmet.OstaliListFormated_1">
      <item>Marina Jandrijević</item>
    </derivirana_varijabla>
  </DomainObject.Predmet.OstaliListFormated>
  <DomainObject.Predmet.OstaliListFormatedOIB>
    <izvorni_sadrzaj>
      <item>Marina Jandrijević, OIB 56601781052</item>
    </izvorni_sadrzaj>
    <derivirana_varijabla naziv="DomainObject.Predmet.OstaliListFormatedOIB_1">
      <item>Marina Jandrijević, OIB 56601781052</item>
    </derivirana_varijabla>
  </DomainObject.Predmet.OstaliListFormatedOIB>
  <DomainObject.Predmet.OstaliListFormatedWithAdress>
    <izvorni_sadrzaj>
      <item>Marina Jandrijević, Mala Branjevina 8, 31431 Čepin</item>
    </izvorni_sadrzaj>
    <derivirana_varijabla naziv="DomainObject.Predmet.OstaliListFormatedWithAdress_1">
      <item>Marina Jandrijević, Mala Branjevina 8, 31431 Čepin</item>
    </derivirana_varijabla>
  </DomainObject.Predmet.OstaliListFormatedWithAdress>
  <DomainObject.Predmet.OstaliListFormatedWithAdressOIB>
    <izvorni_sadrzaj>
      <item>Marina Jandrijević, OIB 56601781052, Mala Branjevina 8, 31431 Čepin</item>
    </izvorni_sadrzaj>
    <derivirana_varijabla naziv="DomainObject.Predmet.OstaliListFormatedWithAdressOIB_1">
      <item>Marina Jandrijević, OIB 56601781052, Mala Branjevina 8, 31431 Čepin</item>
    </derivirana_varijabla>
  </DomainObject.Predmet.OstaliListFormatedWithAdressOIB>
  <DomainObject.Predmet.OstaliListNazivFormated>
    <izvorni_sadrzaj>
      <item>Marina Jandrijević</item>
    </izvorni_sadrzaj>
    <derivirana_varijabla naziv="DomainObject.Predmet.OstaliListNazivFormated_1">
      <item>Marina Jandrijević</item>
    </derivirana_varijabla>
  </DomainObject.Predmet.OstaliListNazivFormated>
  <DomainObject.Predmet.OstaliListNazivFormatedOIB>
    <izvorni_sadrzaj>
      <item>Marina Jandrijević, OIB 56601781052</item>
    </izvorni_sadrzaj>
    <derivirana_varijabla naziv="DomainObject.Predmet.OstaliListNazivFormatedOIB_1">
      <item>Marina Jandrijević, OIB 56601781052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ARON MALI d.o.o. za trgovinu i usluge</izvorni_sadrzaj>
    <derivirana_varijabla naziv="DomainObject.Predmet.ProtustrankaIDrugi_1">ARON MALI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ARON MALI d.o.o. za trgovinu i usluge, OIB 29717058364, Ivana Duknovića 13/A, 23000 Zadar</izvorni_sadrzaj>
    <derivirana_varijabla naziv="DomainObject.Predmet.ProtustrankaIDrugiAdressOIB_1">ARON MALI d.o.o. za trgovinu i usluge, OIB 29717058364, Ivana Duknovića 13/A,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 MALI d.o.o. za trgovinu i usluge</item>
      <item>FINA</item>
      <item>Marina Jandrijević</item>
      <item>Županijsko držano odvjetništvo</item>
    </izvorni_sadrzaj>
    <derivirana_varijabla naziv="DomainObject.Predmet.SudioniciListNaziv_1">
      <item>ARON MALI d.o.o. za trgovinu i usluge</item>
      <item>FINA</item>
      <item>Marina Jandrijević</item>
      <item>Županijsko držano odvjetništvo</item>
    </derivirana_varijabla>
  </DomainObject.Predmet.SudioniciListNaziv>
  <DomainObject.Predmet.SudioniciListAdressOIB>
    <izvorni_sadrzaj>
      <item>ARON MALI d.o.o. za trgovinu i usluge, OIB 29717058364, Ivana Duknovića 13/A,23000 Zadar</item>
      <item>FINA, OIB 85821130368</item>
      <item>Marina Jandrijević, OIB 56601781052, Mala Branjevina 8,31431 Čepin</item>
      <item>Županijsko držano odvjetništvo</item>
    </izvorni_sadrzaj>
    <derivirana_varijabla naziv="DomainObject.Predmet.SudioniciListAdressOIB_1">
      <item>ARON MALI d.o.o. za trgovinu i usluge, OIB 29717058364, Ivana Duknovića 13/A,23000 Zadar</item>
      <item>FINA, OIB 85821130368</item>
      <item>Marina Jandrijević, OIB 56601781052, Mala Branjevina 8,31431 Čepin</item>
      <item>Županijsko držano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29717058364</item>
      <item>, OIB 85821130368</item>
      <item>, OIB 56601781052</item>
      <item>, OIB null</item>
    </izvorni_sadrzaj>
    <derivirana_varijabla naziv="DomainObject.Predmet.SudioniciListNazivOIB_1">
      <item>, OIB 29717058364</item>
      <item>, OIB 85821130368</item>
      <item>, OIB 56601781052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221</properties:Words>
  <properties:Characters>1029</properties:Characters>
  <properties:Lines>55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2018-09-24T05:58:00Z</dcterms:created>
  <dc:creator>abajlo</dc:creator>
  <cp:lastModifiedBy>Ardena Bajlo</cp:lastModifiedBy>
  <cp:lastPrinted>2015-10-13T10:36:00Z</cp:lastPrinted>
  <dcterms:modified xmlns:xsi="http://www.w3.org/2001/XMLSchema-instance" xsi:type="dcterms:W3CDTF">2018-09-24T08:00:00Z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(1ST-448-17- Ante Vukašina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