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db2b" w14:paraId="a1bdb2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D7B0F">
        <w:t>3</w:t>
      </w:r>
      <w:r w:rsidR="00EF0531">
        <w:t>56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22FC">
        <w:t>Osijek</w:t>
      </w:r>
      <w:r w:rsidR="00766DE9">
        <w:t>,</w:t>
      </w:r>
      <w:r w:rsidR="004A0D7B">
        <w:t xml:space="preserve"> Podružnica </w:t>
      </w:r>
      <w:r w:rsidR="00F422FC">
        <w:t>Osijek</w:t>
      </w:r>
      <w:r w:rsidR="004A0D7B">
        <w:t xml:space="preserve">, za pokretanje  stečajnog postupka  nad dužnikom </w:t>
      </w:r>
      <w:r w:rsidR="00EF0531">
        <w:t>UDRUGA ZA RAZVOJ CIVILNOG DRUŠTVA "ŽABA"</w:t>
      </w:r>
      <w:r w:rsidR="00254B85">
        <w:t xml:space="preserve"> </w:t>
      </w:r>
      <w:r w:rsidR="00EF0531">
        <w:t xml:space="preserve"> Poreč, Radmani 44, </w:t>
      </w:r>
      <w:r w:rsidR="004E1E18">
        <w:t xml:space="preserve">OIB </w:t>
      </w:r>
      <w:r w:rsidR="00EF0531">
        <w:t>93243864807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D7B0F">
        <w:t>8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EF0531">
        <w:t>UDRUGA ZA RAZVOJ CIVILNOG DRUŠTVA "ŽABA"  Poreč, Radmani 44, OIB 93243864807</w:t>
      </w:r>
      <w:r w:rsidR="004B5FBD">
        <w:t>,</w:t>
      </w:r>
      <w:r w:rsidR="009F69D5">
        <w:t xml:space="preserve"> </w:t>
      </w:r>
      <w:r>
        <w:t xml:space="preserve">iznosi </w:t>
      </w:r>
      <w:r w:rsidR="00EF0531">
        <w:t>34.047,57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EF0531">
        <w:t>predsjednik Udruge dužnika</w:t>
      </w:r>
      <w:r w:rsidR="00FD7B0F">
        <w:t xml:space="preserve"> </w:t>
      </w:r>
      <w:r w:rsidR="00EF0531">
        <w:t xml:space="preserve">Vlado Vangelovski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676C7A">
        <w:rPr>
          <w:b/>
        </w:rPr>
        <w:t>3</w:t>
      </w:r>
      <w:r w:rsidR="00EF0531">
        <w:rPr>
          <w:b/>
        </w:rPr>
        <w:t>56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D7B0F">
        <w:t>8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DC1725" w:rsidR="00DC1725">
      <w:pPr>
        <w:numPr>
          <w:ilvl w:val="0"/>
          <w:numId w:val="1"/>
        </w:numPr>
      </w:pPr>
      <w:r>
        <w:t>Predsjedniku udruge</w:t>
      </w:r>
    </w:p>
    <w:sectPr w:rsidSect="00F2165F" w:rsidR="00DC172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4F3" w:rsidR="000B54F3">
      <w:r>
        <w:separator/>
      </w:r>
    </w:p>
  </w:endnote>
  <w:endnote w:id="0" w:type="continuationSeparator">
    <w:p w:rsidRDefault="000B54F3" w:rsidR="000B5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4F3" w:rsidR="000B54F3">
      <w:r>
        <w:separator/>
      </w:r>
    </w:p>
  </w:footnote>
  <w:footnote w:id="0" w:type="continuationSeparator">
    <w:p w:rsidRDefault="000B54F3" w:rsidR="000B5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54F3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3F5CE0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1E6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1725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531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22FC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1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7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7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7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7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1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7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7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7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7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2356</izvorni_sadrzaj>
    <derivirana_varijabla naziv="DomainObject.Predmet.Broj_1">2356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St-2356/2016</izvorni_sadrzaj>
    <derivirana_varijabla naziv="DomainObject.Predmet.OznakaBroj_1">St-2356/2016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CIVILNOG DRUŠTVA "ŽABA", POREČ</izvorni_sadrzaj>
    <derivirana_varijabla naziv="DomainObject.Predmet.ProtustrankaFormated_1">  UDRUGA ZA RAZVOJ CIVILNOG DRUŠTVA "ŽABA", POREČ</derivirana_varijabla>
  </DomainObject.Predmet.ProtustrankaFormated>
  <DomainObject.Predmet.ProtustrankaFormatedOIB>
    <izvorni_sadrzaj>  UDRUGA ZA RAZVOJ CIVILNOG DRUŠTVA "ŽABA", POREČ, OIB 93243864807</izvorni_sadrzaj>
    <derivirana_varijabla naziv="DomainObject.Predmet.ProtustrankaFormatedOIB_1">  UDRUGA ZA RAZVOJ CIVILNOG DRUŠTVA "ŽABA", POREČ, OIB 93243864807</derivirana_varijabla>
  </DomainObject.Predmet.ProtustrankaFormatedOIB>
  <DomainObject.Predmet.ProtustrankaFormatedWithAdress>
    <izvorni_sadrzaj> UDRUGA ZA RAZVOJ CIVILNOG DRUŠTVA "ŽABA", POREČ, Radmani 44, 34343 Poreč</izvorni_sadrzaj>
    <derivirana_varijabla naziv="DomainObject.Predmet.ProtustrankaFormatedWithAdress_1"> UDRUGA ZA RAZVOJ CIVILNOG DRUŠTVA "ŽABA", POREČ, Radmani 44, 34343 Poreč</derivirana_varijabla>
  </DomainObject.Predmet.ProtustrankaFormatedWithAdress>
  <DomainObject.Predmet.ProtustrankaFormatedWithAdressOIB>
    <izvorni_sadrzaj> UDRUGA ZA RAZVOJ CIVILNOG DRUŠTVA "ŽABA", POREČ, OIB 93243864807, Radmani 44, 34343 Poreč</izvorni_sadrzaj>
    <derivirana_varijabla naziv="DomainObject.Predmet.ProtustrankaFormatedWithAdressOIB_1"> UDRUGA ZA RAZVOJ CIVILNOG DRUŠTVA "ŽABA", POREČ, OIB 93243864807, Radmani 44, 34343 Poreč</derivirana_varijabla>
  </DomainObject.Predmet.ProtustrankaFormatedWithAdressOIB>
  <DomainObject.Predmet.ProtustrankaWithAdress>
    <izvorni_sadrzaj>UDRUGA ZA RAZVOJ CIVILNOG DRUŠTVA "ŽABA", POREČ Radmani 44, 34343 Poreč</izvorni_sadrzaj>
    <derivirana_varijabla naziv="DomainObject.Predmet.ProtustrankaWithAdress_1">UDRUGA ZA RAZVOJ CIVILNOG DRUŠTVA "ŽABA", POREČ Radmani 44, 34343 Poreč</derivirana_varijabla>
  </DomainObject.Predmet.ProtustrankaWithAdress>
  <DomainObject.Predmet.ProtustrankaWithAdressOIB>
    <izvorni_sadrzaj>UDRUGA ZA RAZVOJ CIVILNOG DRUŠTVA "ŽABA", POREČ, OIB 93243864807, Radmani 44, 34343 Poreč</izvorni_sadrzaj>
    <derivirana_varijabla naziv="DomainObject.Predmet.ProtustrankaWithAdressOIB_1">UDRUGA ZA RAZVOJ CIVILNOG DRUŠTVA "ŽABA", POREČ, OIB 93243864807, Radmani 44, 34343 Poreč</derivirana_varijabla>
  </DomainObject.Predmet.ProtustrankaWithAdressOIB>
  <DomainObject.Predmet.ProtustrankaNazivFormated>
    <izvorni_sadrzaj>UDRUGA ZA RAZVOJ CIVILNOG DRUŠTVA "ŽABA", POREČ</izvorni_sadrzaj>
    <derivirana_varijabla naziv="DomainObject.Predmet.ProtustrankaNazivFormated_1">UDRUGA ZA RAZVOJ CIVILNOG DRUŠTVA "ŽABA", POREČ</derivirana_varijabla>
  </DomainObject.Predmet.ProtustrankaNazivFormated>
  <DomainObject.Predmet.ProtustrankaNazivFormatedOIB>
    <izvorni_sadrzaj>UDRUGA ZA RAZVOJ CIVILNOG DRUŠTVA "ŽABA", POREČ, OIB 93243864807</izvorni_sadrzaj>
    <derivirana_varijabla naziv="DomainObject.Predmet.ProtustrankaNazivFormatedOIB_1">UDRUGA ZA RAZVOJ CIVILNOG DRUŠTVA "ŽABA", POREČ, OIB 93243864807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34047.57</izvorni_sadrzaj>
    <derivirana_varijabla naziv="DomainObject.Predmet.TrenutnaVrijednost_1">34047.57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RAZVOJ CIVILNOG DRUŠTVA "ŽABA", POREČ</item>
    </izvorni_sadrzaj>
    <derivirana_varijabla naziv="DomainObject.Predmet.ProtuStrankaListFormated_1">
      <item>UDRUGA ZA RAZVOJ CIVILNOG DRUŠTVA "ŽABA", POREČ</item>
    </derivirana_varijabla>
  </DomainObject.Predmet.ProtuStrankaListFormated>
  <DomainObject.Predmet.ProtuStrankaListFormatedOIB>
    <izvorni_sadrzaj>
      <item>UDRUGA ZA RAZVOJ CIVILNOG DRUŠTVA "ŽABA", POREČ, OIB 93243864807</item>
    </izvorni_sadrzaj>
    <derivirana_varijabla naziv="DomainObject.Predmet.ProtuStrankaListFormatedOIB_1">
      <item>UDRUGA ZA RAZVOJ CIVILNOG DRUŠTVA "ŽABA", POREČ, OIB 93243864807</item>
    </derivirana_varijabla>
  </DomainObject.Predmet.ProtuStrankaListFormatedOIB>
  <DomainObject.Predmet.ProtuStrankaListFormatedWithAdress>
    <izvorni_sadrzaj>
      <item>UDRUGA ZA RAZVOJ CIVILNOG DRUŠTVA "ŽABA", POREČ, Radmani 44, 34343 Poreč</item>
    </izvorni_sadrzaj>
    <derivirana_varijabla naziv="DomainObject.Predmet.ProtuStrankaListFormatedWithAdress_1">
      <item>UDRUGA ZA RAZVOJ CIVILNOG DRUŠTVA "ŽABA", POREČ, Radmani 44, 34343 Poreč</item>
    </derivirana_varijabla>
  </DomainObject.Predmet.ProtuStrankaListFormatedWithAdress>
  <DomainObject.Predmet.ProtuStrankaListFormatedWithAdressOIB>
    <izvorni_sadrzaj>
      <item>UDRUGA ZA RAZVOJ CIVILNOG DRUŠTVA "ŽABA", POREČ, OIB 93243864807, Radmani 44, 34343 Poreč</item>
    </izvorni_sadrzaj>
    <derivirana_varijabla naziv="DomainObject.Predmet.ProtuStrankaListFormatedWithAdressOIB_1">
      <item>UDRUGA ZA RAZVOJ CIVILNOG DRUŠTVA "ŽABA", POREČ, OIB 93243864807, Radmani 44, 34343 Poreč</item>
    </derivirana_varijabla>
  </DomainObject.Predmet.ProtuStrankaListFormatedWithAdressOIB>
  <DomainObject.Predmet.ProtuStrankaListNazivFormated>
    <izvorni_sadrzaj>
      <item>UDRUGA ZA RAZVOJ CIVILNOG DRUŠTVA "ŽABA", POREČ</item>
    </izvorni_sadrzaj>
    <derivirana_varijabla naziv="DomainObject.Predmet.ProtuStrankaListNazivFormated_1">
      <item>UDRUGA ZA RAZVOJ CIVILNOG DRUŠTVA "ŽABA", POREČ</item>
    </derivirana_varijabla>
  </DomainObject.Predmet.ProtuStrankaListNazivFormated>
  <DomainObject.Predmet.ProtuStrankaListNazivFormatedOIB>
    <izvorni_sadrzaj>
      <item>UDRUGA ZA RAZVOJ CIVILNOG DRUŠTVA "ŽABA", POREČ, OIB 93243864807</item>
    </izvorni_sadrzaj>
    <derivirana_varijabla naziv="DomainObject.Predmet.ProtuStrankaListNazivFormatedOIB_1">
      <item>UDRUGA ZA RAZVOJ CIVILNOG DRUŠTVA "ŽABA", POREČ, OIB 93243864807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RAZVOJ CIVILNOG DRUŠTVA "ŽABA", POREČ</izvorni_sadrzaj>
    <derivirana_varijabla naziv="DomainObject.Predmet.ProtustrankaIDrugi_1">UDRUGA ZA RAZVOJ CIVILNOG DRUŠTVA "ŽABA",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RAZVOJ CIVILNOG DRUŠTVA "ŽABA", POREČ, OIB 93243864807, Radmani 44, 34343 Poreč</izvorni_sadrzaj>
    <derivirana_varijabla naziv="DomainObject.Predmet.ProtustrankaIDrugiAdressOIB_1">UDRUGA ZA RAZVOJ CIVILNOG DRUŠTVA "ŽABA", POREČ, OIB 93243864807, Radmani 44, 34343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RAZVOJ CIVILNOG DRUŠTVA "ŽABA", POREČ</item>
    </izvorni_sadrzaj>
    <derivirana_varijabla naziv="DomainObject.Predmet.SudioniciListNaziv_1">
      <item>FINANCIJSKA AGENCIJA, RC RIJEKA, PODRUŽNICA PULA, PULA</item>
      <item>UDRUGA ZA RAZVOJ CIVILNOG DRUŠTVA "ŽABA",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RAZVOJ CIVILNOG DRUŠTVA "ŽABA", POREČ, OIB 93243864807, Radmani 44,34343 Poreč</item>
    </izvorni_sadrzaj>
    <derivirana_varijabla naziv="DomainObject.Predmet.SudioniciListAdressOIB_1">
      <item>FINANCIJSKA AGENCIJA, RC RIJEKA, PODRUŽNICA PULA, PULA, OIB 85821130368, Giardini 5,52100 Pula</item>
      <item>UDRUGA ZA RAZVOJ CIVILNOG DRUŠTVA "ŽABA", POREČ, OIB 93243864807, Radmani 44,34343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93243864807</item>
    </izvorni_sadrzaj>
    <derivirana_varijabla naziv="DomainObject.Predmet.SudioniciListNazivOIB_1">
      <item>, OIB 85821130368</item>
      <item>, OIB 93243864807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359</properties:Words>
  <properties:Characters>1931</properties:Characters>
  <properties:Lines>52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2016-11-08T10:01:00Z</dcterms:created>
  <dc:creator>Korisnik</dc:creator>
  <cp:lastModifiedBy>wsadmin</cp:lastModifiedBy>
  <cp:lastPrinted>2016-11-08T13:02:00Z</cp:lastPrinted>
  <dcterms:modified xmlns:xsi="http://www.w3.org/2001/XMLSchema-instance" xsi:type="dcterms:W3CDTF">2016-11-08T13:32:00Z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