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8327" w14:paraId="d728327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DC2F05">
        <w:rPr>
          <w:sz w:val="24"/>
          <w:szCs w:val="24"/>
        </w:rPr>
        <w:t>1983</w:t>
      </w:r>
      <w:r w:rsidR="00F31CF6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9858B8" w:rsidP="00BB209C" w:rsidR="009858B8">
      <w:pPr>
        <w:jc w:val="center"/>
        <w:rPr>
          <w:sz w:val="24"/>
          <w:szCs w:val="24"/>
        </w:rPr>
      </w:pPr>
    </w:p>
    <w:p w:rsidRDefault="009858B8" w:rsidP="00F1187B" w:rsidR="00F31CF6">
      <w:pPr>
        <w:jc w:val="both"/>
        <w:rPr>
          <w:sz w:val="24"/>
          <w:szCs w:val="24"/>
        </w:rPr>
      </w:pPr>
      <w:r w:rsidRPr="009858B8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DC2F05" w:rsidRPr="00DC2F05">
        <w:t xml:space="preserve"> </w:t>
      </w:r>
      <w:r w:rsidR="00DC2F05" w:rsidRPr="00DC2F05">
        <w:rPr>
          <w:sz w:val="24"/>
          <w:szCs w:val="24"/>
        </w:rPr>
        <w:t>IVALIM TRGOVINA d.o.o. OIB:79146338473, Zagreb, Ulica braće Domany 6</w:t>
      </w:r>
      <w:r>
        <w:rPr>
          <w:sz w:val="24"/>
          <w:szCs w:val="24"/>
        </w:rPr>
        <w:t>, dana 11</w:t>
      </w:r>
      <w:r w:rsidRPr="009858B8">
        <w:rPr>
          <w:sz w:val="24"/>
          <w:szCs w:val="24"/>
        </w:rPr>
        <w:t>. rujna 2018.</w:t>
      </w:r>
    </w:p>
    <w:p w:rsidRDefault="009858B8" w:rsidP="00F31CF6" w:rsidR="009858B8">
      <w:pPr>
        <w:rPr>
          <w:sz w:val="24"/>
          <w:szCs w:val="24"/>
        </w:rPr>
      </w:pPr>
    </w:p>
    <w:p w:rsidRDefault="00EB69EE" w:rsidP="00976CA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323F2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6052FD">
        <w:rPr>
          <w:sz w:val="24"/>
          <w:szCs w:val="24"/>
        </w:rPr>
        <w:t xml:space="preserve"> </w:t>
      </w:r>
      <w:r w:rsidR="0082064C" w:rsidRPr="0082064C">
        <w:rPr>
          <w:sz w:val="24"/>
          <w:szCs w:val="24"/>
        </w:rPr>
        <w:t xml:space="preserve">Josip Štimac, OIB: 75488040834, Zagreb, Dobriše Cesarića 25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82064C">
        <w:rPr>
          <w:sz w:val="24"/>
          <w:szCs w:val="24"/>
        </w:rPr>
        <w:t>983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82064C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F1187B">
        <w:rPr>
          <w:sz w:val="24"/>
          <w:szCs w:val="24"/>
          <w:lang w:val="pt-BR"/>
        </w:rPr>
        <w:t xml:space="preserve"> </w:t>
      </w:r>
      <w:r w:rsidR="00D40B37" w:rsidRPr="00D40B37">
        <w:rPr>
          <w:sz w:val="24"/>
          <w:szCs w:val="24"/>
          <w:lang w:val="pt-BR"/>
        </w:rPr>
        <w:t>IVALIM TRGOVINA d.o.o. OIB:79146338473, Zagreb, Ulica braće Domany 6</w:t>
      </w:r>
      <w:r w:rsidR="00D40B37">
        <w:rPr>
          <w:sz w:val="24"/>
          <w:szCs w:val="24"/>
          <w:lang w:val="pt-BR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F1187B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D40B37">
        <w:rPr>
          <w:sz w:val="24"/>
          <w:szCs w:val="24"/>
          <w:lang w:val="pt-BR"/>
        </w:rPr>
        <w:t>3.778,11</w:t>
      </w:r>
      <w:r w:rsidR="00C42755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180F03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243832">
        <w:rPr>
          <w:sz w:val="24"/>
        </w:rPr>
        <w:t xml:space="preserve">u </w:t>
      </w:r>
      <w:r w:rsidR="00541CB2">
        <w:rPr>
          <w:sz w:val="24"/>
        </w:rPr>
        <w:t xml:space="preserve"> </w:t>
      </w:r>
      <w:r w:rsidR="00180F03">
        <w:rPr>
          <w:sz w:val="24"/>
        </w:rPr>
        <w:t>11</w:t>
      </w:r>
      <w:r w:rsidR="00243832" w:rsidRPr="00243832">
        <w:rPr>
          <w:sz w:val="24"/>
        </w:rPr>
        <w:t>. rujna 2018.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957FF4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57FF4" w:rsidP="004F5146" w:rsidR="00957FF4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957FF4" w:rsidP="004F5146" w:rsidR="00957FF4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57FF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4F3F23">
      <w:rPr>
        <w:sz w:val="24"/>
        <w:szCs w:val="24"/>
      </w:rPr>
      <w:t>70. St-1</w:t>
    </w:r>
    <w:r w:rsidR="00D40B37">
      <w:rPr>
        <w:sz w:val="24"/>
        <w:szCs w:val="24"/>
      </w:rPr>
      <w:t>983</w:t>
    </w:r>
    <w:r w:rsidR="006E5013" w:rsidRPr="006E5013">
      <w:rPr>
        <w:sz w:val="24"/>
        <w:szCs w:val="24"/>
      </w:rPr>
      <w:t xml:space="preserve">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2723B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0F03"/>
    <w:rsid w:val="00181F38"/>
    <w:rsid w:val="00183D9B"/>
    <w:rsid w:val="00185054"/>
    <w:rsid w:val="001907EF"/>
    <w:rsid w:val="001A7F0F"/>
    <w:rsid w:val="001B5B36"/>
    <w:rsid w:val="001B7669"/>
    <w:rsid w:val="001C17FC"/>
    <w:rsid w:val="001C2902"/>
    <w:rsid w:val="001D30E4"/>
    <w:rsid w:val="001E53C9"/>
    <w:rsid w:val="001E53FF"/>
    <w:rsid w:val="001F1E1B"/>
    <w:rsid w:val="001F30F9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3832"/>
    <w:rsid w:val="002455C6"/>
    <w:rsid w:val="00245750"/>
    <w:rsid w:val="00245F29"/>
    <w:rsid w:val="0024600F"/>
    <w:rsid w:val="002650E8"/>
    <w:rsid w:val="00265BFA"/>
    <w:rsid w:val="00267AB2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3F20"/>
    <w:rsid w:val="00327920"/>
    <w:rsid w:val="00330388"/>
    <w:rsid w:val="00331898"/>
    <w:rsid w:val="00345FEB"/>
    <w:rsid w:val="0036221F"/>
    <w:rsid w:val="00372E77"/>
    <w:rsid w:val="0037505D"/>
    <w:rsid w:val="00377434"/>
    <w:rsid w:val="00380BDC"/>
    <w:rsid w:val="00382A0B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43D8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6A27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3F23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1CB2"/>
    <w:rsid w:val="00543364"/>
    <w:rsid w:val="00554A8A"/>
    <w:rsid w:val="00560060"/>
    <w:rsid w:val="0056060C"/>
    <w:rsid w:val="005621C8"/>
    <w:rsid w:val="0056607C"/>
    <w:rsid w:val="00570C57"/>
    <w:rsid w:val="00575526"/>
    <w:rsid w:val="005814DF"/>
    <w:rsid w:val="0058277D"/>
    <w:rsid w:val="0058749E"/>
    <w:rsid w:val="005930B8"/>
    <w:rsid w:val="00595476"/>
    <w:rsid w:val="005957CB"/>
    <w:rsid w:val="005A4711"/>
    <w:rsid w:val="005A6B2D"/>
    <w:rsid w:val="005A6B35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4582"/>
    <w:rsid w:val="006052FD"/>
    <w:rsid w:val="00607FF0"/>
    <w:rsid w:val="00611026"/>
    <w:rsid w:val="006155F6"/>
    <w:rsid w:val="00626E2D"/>
    <w:rsid w:val="00627544"/>
    <w:rsid w:val="00630C7B"/>
    <w:rsid w:val="00631D2D"/>
    <w:rsid w:val="006462E1"/>
    <w:rsid w:val="00664632"/>
    <w:rsid w:val="00667C76"/>
    <w:rsid w:val="006765BC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5013"/>
    <w:rsid w:val="006E602B"/>
    <w:rsid w:val="006F34CD"/>
    <w:rsid w:val="007020AA"/>
    <w:rsid w:val="00712972"/>
    <w:rsid w:val="00713D13"/>
    <w:rsid w:val="00713FA8"/>
    <w:rsid w:val="00714A3C"/>
    <w:rsid w:val="00727342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064C"/>
    <w:rsid w:val="00824C4E"/>
    <w:rsid w:val="00831448"/>
    <w:rsid w:val="008375F1"/>
    <w:rsid w:val="00841524"/>
    <w:rsid w:val="008419F3"/>
    <w:rsid w:val="008448BC"/>
    <w:rsid w:val="00852F2B"/>
    <w:rsid w:val="0087213A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E1831"/>
    <w:rsid w:val="008F0098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1267"/>
    <w:rsid w:val="00947634"/>
    <w:rsid w:val="00957FF4"/>
    <w:rsid w:val="00960451"/>
    <w:rsid w:val="00976CA3"/>
    <w:rsid w:val="00981FFB"/>
    <w:rsid w:val="009858B8"/>
    <w:rsid w:val="009858BC"/>
    <w:rsid w:val="00986ABF"/>
    <w:rsid w:val="009921CE"/>
    <w:rsid w:val="00993E50"/>
    <w:rsid w:val="00995863"/>
    <w:rsid w:val="009A1A48"/>
    <w:rsid w:val="009A5A5E"/>
    <w:rsid w:val="009B3324"/>
    <w:rsid w:val="009B736F"/>
    <w:rsid w:val="009D565E"/>
    <w:rsid w:val="009D727E"/>
    <w:rsid w:val="009E2E16"/>
    <w:rsid w:val="009E34A3"/>
    <w:rsid w:val="009E579A"/>
    <w:rsid w:val="009E7794"/>
    <w:rsid w:val="00A00D81"/>
    <w:rsid w:val="00A118F5"/>
    <w:rsid w:val="00A221A7"/>
    <w:rsid w:val="00A23969"/>
    <w:rsid w:val="00A264BF"/>
    <w:rsid w:val="00A27D86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452D0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42755"/>
    <w:rsid w:val="00C61BFF"/>
    <w:rsid w:val="00C63CC4"/>
    <w:rsid w:val="00C919A9"/>
    <w:rsid w:val="00C94C3C"/>
    <w:rsid w:val="00C95D9C"/>
    <w:rsid w:val="00C95E71"/>
    <w:rsid w:val="00CA1177"/>
    <w:rsid w:val="00CA1A34"/>
    <w:rsid w:val="00CA61B0"/>
    <w:rsid w:val="00CB0997"/>
    <w:rsid w:val="00CB0C62"/>
    <w:rsid w:val="00CC36AB"/>
    <w:rsid w:val="00CD225D"/>
    <w:rsid w:val="00CD7834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0B37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2F05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C74BF"/>
    <w:rsid w:val="00ED0997"/>
    <w:rsid w:val="00EE21E0"/>
    <w:rsid w:val="00EE2734"/>
    <w:rsid w:val="00EF7D48"/>
    <w:rsid w:val="00F024E8"/>
    <w:rsid w:val="00F1187B"/>
    <w:rsid w:val="00F13E37"/>
    <w:rsid w:val="00F17631"/>
    <w:rsid w:val="00F17DC9"/>
    <w:rsid w:val="00F253D2"/>
    <w:rsid w:val="00F31CF6"/>
    <w:rsid w:val="00F36F0F"/>
    <w:rsid w:val="00F3718E"/>
    <w:rsid w:val="00F40313"/>
    <w:rsid w:val="00F445D9"/>
    <w:rsid w:val="00F45BB4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57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F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F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F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F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57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F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F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F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F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St-1983/2018</izvorni_sadrzaj>
    <derivirana_varijabla naziv="DomainObject.Predmet.OznakaBroj_1">St-1983/2018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IVALIM TRGOVINA d.o.o.</izvorni_sadrzaj>
    <derivirana_varijabla naziv="DomainObject.Predmet.ProtustrankaFormated_1">  IVALIM TRGOVINA d.o.o.</derivirana_varijabla>
  </DomainObject.Predmet.ProtustrankaFormated>
  <DomainObject.Predmet.ProtustrankaFormatedOIB>
    <izvorni_sadrzaj>  IVALIM TRGOVINA d.o.o., OIB 79146338473</izvorni_sadrzaj>
    <derivirana_varijabla naziv="DomainObject.Predmet.ProtustrankaFormatedOIB_1">  IVALIM TRGOVINA d.o.o., OIB 79146338473</derivirana_varijabla>
  </DomainObject.Predmet.ProtustrankaFormatedOIB>
  <DomainObject.Predmet.ProtustrankaFormatedWithAdress>
    <izvorni_sadrzaj> IVALIM TRGOVINA d.o.o., Ulica braće Domany 6, 10000 Zagreb</izvorni_sadrzaj>
    <derivirana_varijabla naziv="DomainObject.Predmet.ProtustrankaFormatedWithAdress_1"> IVALIM TRGOVINA d.o.o., Ulica braće Domany 6, 10000 Zagreb</derivirana_varijabla>
  </DomainObject.Predmet.ProtustrankaFormatedWithAdress>
  <DomainObject.Predmet.ProtustrankaFormatedWithAdressOIB>
    <izvorni_sadrzaj> IVALIM TRGOVINA d.o.o., OIB 79146338473, Ulica braće Domany 6, 10000 Zagreb</izvorni_sadrzaj>
    <derivirana_varijabla naziv="DomainObject.Predmet.ProtustrankaFormatedWithAdressOIB_1"> IVALIM TRGOVINA d.o.o., OIB 79146338473, Ulica braće Domany 6, 10000 Zagreb</derivirana_varijabla>
  </DomainObject.Predmet.ProtustrankaFormatedWithAdressOIB>
  <DomainObject.Predmet.ProtustrankaWithAdress>
    <izvorni_sadrzaj>IVALIM TRGOVINA d.o.o. Ulica braće Domany 6, 10000 Zagreb</izvorni_sadrzaj>
    <derivirana_varijabla naziv="DomainObject.Predmet.ProtustrankaWithAdress_1">IVALIM TRGOVINA d.o.o. Ulica braće Domany 6, 10000 Zagreb</derivirana_varijabla>
  </DomainObject.Predmet.ProtustrankaWithAdress>
  <DomainObject.Predmet.ProtustrankaWithAdressOIB>
    <izvorni_sadrzaj>IVALIM TRGOVINA d.o.o., OIB 79146338473, Ulica braće Domany 6, 10000 Zagreb</izvorni_sadrzaj>
    <derivirana_varijabla naziv="DomainObject.Predmet.ProtustrankaWithAdressOIB_1">IVALIM TRGOVINA d.o.o., OIB 79146338473, Ulica braće Domany 6, 10000 Zagreb</derivirana_varijabla>
  </DomainObject.Predmet.ProtustrankaWithAdressOIB>
  <DomainObject.Predmet.ProtustrankaNazivFormated>
    <izvorni_sadrzaj>IVALIM TRGOVINA d.o.o.</izvorni_sadrzaj>
    <derivirana_varijabla naziv="DomainObject.Predmet.ProtustrankaNazivFormated_1">IVALIM TRGOVINA d.o.o.</derivirana_varijabla>
  </DomainObject.Predmet.ProtustrankaNazivFormated>
  <DomainObject.Predmet.ProtustrankaNazivFormatedOIB>
    <izvorni_sadrzaj>IVALIM TRGOVINA d.o.o., OIB 79146338473</izvorni_sadrzaj>
    <derivirana_varijabla naziv="DomainObject.Predmet.ProtustrankaNazivFormatedOIB_1">IVALIM TRGOVINA d.o.o., OIB 79146338473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IVALIM TRGOVINA d.o.o.</item>
    </izvorni_sadrzaj>
    <derivirana_varijabla naziv="DomainObject.Predmet.ProtuStrankaListFormated_1">
      <item>IVALIM TRGOVINA d.o.o.</item>
    </derivirana_varijabla>
  </DomainObject.Predmet.ProtuStrankaListFormated>
  <DomainObject.Predmet.ProtuStrankaListFormatedOIB>
    <izvorni_sadrzaj>
      <item>IVALIM TRGOVINA d.o.o., OIB 79146338473</item>
    </izvorni_sadrzaj>
    <derivirana_varijabla naziv="DomainObject.Predmet.ProtuStrankaListFormatedOIB_1">
      <item>IVALIM TRGOVINA d.o.o., OIB 79146338473</item>
    </derivirana_varijabla>
  </DomainObject.Predmet.ProtuStrankaListFormatedOIB>
  <DomainObject.Predmet.ProtuStrankaListFormatedWithAdress>
    <izvorni_sadrzaj>
      <item>IVALIM TRGOVINA d.o.o., Ulica braće Domany 6, 10000 Zagreb</item>
    </izvorni_sadrzaj>
    <derivirana_varijabla naziv="DomainObject.Predmet.ProtuStrankaListFormatedWithAdress_1">
      <item>IVALIM TRGOVINA d.o.o., Ulica braće Domany 6, 10000 Zagreb</item>
    </derivirana_varijabla>
  </DomainObject.Predmet.ProtuStrankaListFormatedWithAdress>
  <DomainObject.Predmet.ProtuStrankaListFormatedWithAdressOIB>
    <izvorni_sadrzaj>
      <item>IVALIM TRGOVINA d.o.o., OIB 79146338473, Ulica braće Domany 6, 10000 Zagreb</item>
    </izvorni_sadrzaj>
    <derivirana_varijabla naziv="DomainObject.Predmet.ProtuStrankaListFormatedWithAdressOIB_1">
      <item>IVALIM TRGOVINA d.o.o., OIB 79146338473, Ulica braće Domany 6, 10000 Zagreb</item>
    </derivirana_varijabla>
  </DomainObject.Predmet.ProtuStrankaListFormatedWithAdressOIB>
  <DomainObject.Predmet.ProtuStrankaListNazivFormated>
    <izvorni_sadrzaj>
      <item>IVALIM TRGOVINA d.o.o.</item>
    </izvorni_sadrzaj>
    <derivirana_varijabla naziv="DomainObject.Predmet.ProtuStrankaListNazivFormated_1">
      <item>IVALIM TRGOVINA d.o.o.</item>
    </derivirana_varijabla>
  </DomainObject.Predmet.ProtuStrankaListNazivFormated>
  <DomainObject.Predmet.ProtuStrankaListNazivFormatedOIB>
    <izvorni_sadrzaj>
      <item>IVALIM TRGOVINA d.o.o., OIB 79146338473</item>
    </izvorni_sadrzaj>
    <derivirana_varijabla naziv="DomainObject.Predmet.ProtuStrankaListNazivFormatedOIB_1">
      <item>IVALIM TRGOVINA d.o.o., OIB 79146338473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IVALIM TRGOVINA d.o.o.</izvorni_sadrzaj>
    <derivirana_varijabla naziv="DomainObject.Predmet.ProtustrankaIDrugi_1">IVALIM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IVALIM TRGOVINA d.o.o., OIB 79146338473, Ulica braće Domany 6, 10000 Zagreb</izvorni_sadrzaj>
    <derivirana_varijabla naziv="DomainObject.Predmet.ProtustrankaIDrugiAdressOIB_1">IVALIM TRGOVINA d.o.o., OIB 79146338473, Ulica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IVALIM TRGOVINA d.o.o.</item>
    </izvorni_sadrzaj>
    <derivirana_varijabla naziv="DomainObject.Predmet.SudioniciListNaziv_1">
      <item>FINA Regionalni centar Zagreb</item>
      <item>IVALIM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IVALIM TRGOVINA d.o.o., OIB 79146338473, Ulica braće Domany 6,10000 Zagreb</item>
    </izvorni_sadrzaj>
    <derivirana_varijabla naziv="DomainObject.Predmet.SudioniciListAdressOIB_1">
      <item>FINA Regionalni centar Zagreb, OIB 85821130368, Trg svibanjskih žrtava 1995. 1,10000 Zagreb</item>
      <item>IVALIM TRGOVINA d.o.o., OIB 79146338473, Ulica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79146338473</item>
    </izvorni_sadrzaj>
    <derivirana_varijabla naziv="DomainObject.Predmet.SudioniciListNazivOIB_1">
      <item>, OIB 85821130368</item>
      <item>, OIB 79146338473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2928</properties:Characters>
  <properties:Lines>79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2018-09-11T07:56:00Z</dcterms:created>
  <dc:creator>ilukac</dc:creator>
  <cp:lastModifiedBy>Mirjana Gašparić</cp:lastModifiedBy>
  <cp:lastPrinted>2018-09-18T07:14:00Z</cp:lastPrinted>
  <dcterms:modified xmlns:xsi="http://www.w3.org/2001/XMLSchema-instance" xsi:type="dcterms:W3CDTF">2018-09-18T07:14:00Z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St-1983-18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