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329f9" w14:paraId="48329f9"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 xml:space="preserve">Zagreb, </w:t>
      </w:r>
      <w:proofErr w:type="spellStart"/>
      <w:r w:rsidRPr="00F47E3D">
        <w:t>Amruševa</w:t>
      </w:r>
      <w:proofErr w:type="spellEnd"/>
      <w:r w:rsidRPr="00F47E3D">
        <w:t xml:space="preserve"> 2/II</w:t>
      </w:r>
      <w:r w:rsidRPr="00F47E3D">
        <w:tab/>
      </w:r>
      <w:r w:rsidR="001E0E34" w:rsidRPr="00F47E3D">
        <w:tab/>
      </w:r>
      <w:r w:rsidR="001E0E34" w:rsidRPr="00F47E3D">
        <w:tab/>
      </w:r>
      <w:r w:rsidR="001E0E34" w:rsidRPr="00F47E3D">
        <w:tab/>
      </w:r>
      <w:r w:rsidR="00ED6590">
        <w:tab/>
      </w:r>
      <w:r w:rsidR="00ED6590">
        <w:tab/>
        <w:t>31-ST -</w:t>
      </w:r>
      <w:r w:rsidR="00DD2895">
        <w:t>621/13-330</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D46E98">
        <w:t xml:space="preserve">MGT </w:t>
      </w:r>
      <w:r w:rsidR="00D46E98" w:rsidRPr="00F128DC">
        <w:t xml:space="preserve"> d.o.o. Kumrovec, Cesta Lijepe Naše 5, MBS:080041351, OIB: 40418183801</w:t>
      </w:r>
      <w:r w:rsidR="00D46E98">
        <w:t xml:space="preserve"> </w:t>
      </w:r>
      <w:r w:rsidR="00D51C43" w:rsidRPr="00F47E3D">
        <w:t xml:space="preserve">dana </w:t>
      </w:r>
      <w:r w:rsidR="00DD2895">
        <w:t xml:space="preserve">1. ožujka 2016. </w:t>
      </w:r>
      <w:r w:rsidR="00D51C43" w:rsidRPr="00F47E3D">
        <w:t xml:space="preserve">godine </w:t>
      </w:r>
      <w:r w:rsidR="001E0E34" w:rsidRPr="00F47E3D">
        <w:t xml:space="preserve">donio je slijedeći </w:t>
      </w:r>
    </w:p>
    <w:p w:rsidRDefault="006E0E67" w:rsidP="001E0E34" w:rsidR="006E0E67"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D005FF">
        <w:rPr>
          <w:color w:val="000000"/>
        </w:rPr>
        <w:t xml:space="preserve"> </w:t>
      </w:r>
      <w:r w:rsidR="00DD2895">
        <w:t xml:space="preserve">VILIMU LONČARU- Kumrovec, Ulica Josipa Broza 24, OIB: 13122987189 </w:t>
      </w:r>
      <w:r w:rsidR="00DB477B" w:rsidRPr="00F47E3D">
        <w:t>nekretninu</w:t>
      </w:r>
      <w:r w:rsidRPr="00F47E3D">
        <w:t xml:space="preserve"> </w:t>
      </w:r>
      <w:r w:rsidR="00E32FAF">
        <w:rPr>
          <w:bCs/>
        </w:rPr>
        <w:t>vlasništvo stečajnog dužnika i to:</w:t>
      </w:r>
    </w:p>
    <w:p w:rsidRDefault="00DD2895" w:rsidP="00DD2895" w:rsidR="00DD2895">
      <w:pPr>
        <w:pStyle w:val="Odlomakpopisa"/>
        <w:numPr>
          <w:ilvl w:val="0"/>
          <w:numId w:val="4"/>
        </w:numPr>
        <w:jc w:val="both"/>
      </w:pPr>
      <w:proofErr w:type="spellStart"/>
      <w:r w:rsidRPr="00F128DC">
        <w:t>kčbr</w:t>
      </w:r>
      <w:proofErr w:type="spellEnd"/>
      <w:r w:rsidRPr="00F128DC">
        <w:t xml:space="preserve">. 1702/34, zgrada, neplodno zemljište, staza i park u </w:t>
      </w:r>
      <w:proofErr w:type="spellStart"/>
      <w:r w:rsidRPr="00F128DC">
        <w:t>Zalugi</w:t>
      </w:r>
      <w:proofErr w:type="spellEnd"/>
      <w:r w:rsidRPr="00F128DC">
        <w:t xml:space="preserve">, ukupne </w:t>
      </w:r>
    </w:p>
    <w:p w:rsidRDefault="00DD2895" w:rsidP="00DD2895" w:rsidR="00DD2895" w:rsidRPr="003C202F">
      <w:pPr>
        <w:jc w:val="both"/>
      </w:pPr>
      <w:r w:rsidRPr="00F128DC">
        <w:t xml:space="preserve">površine 2682 m2 ili 745 </w:t>
      </w:r>
      <w:proofErr w:type="spellStart"/>
      <w:r w:rsidRPr="00F128DC">
        <w:t>čhv</w:t>
      </w:r>
      <w:proofErr w:type="spellEnd"/>
      <w:r w:rsidRPr="00F128DC">
        <w:t xml:space="preserve"> – upisano u </w:t>
      </w:r>
      <w:proofErr w:type="spellStart"/>
      <w:r w:rsidRPr="00F128DC">
        <w:t>zk.ul</w:t>
      </w:r>
      <w:proofErr w:type="spellEnd"/>
      <w:r w:rsidRPr="00F128DC">
        <w:t xml:space="preserve">. 1713 k.o. </w:t>
      </w:r>
      <w:proofErr w:type="spellStart"/>
      <w:r w:rsidRPr="00F128DC">
        <w:t>Razvor</w:t>
      </w:r>
      <w:proofErr w:type="spellEnd"/>
    </w:p>
    <w:p w:rsidRDefault="00D46E98" w:rsidP="00D46E98" w:rsidR="00D46E98" w:rsidRPr="00D00DF7"/>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D46E98">
        <w:t>621/13</w:t>
      </w:r>
      <w:r w:rsidR="00ED6590">
        <w:t xml:space="preserve"> </w:t>
      </w:r>
      <w:r w:rsidR="00D51C43" w:rsidRPr="00F47E3D">
        <w:t xml:space="preserve"> od </w:t>
      </w:r>
      <w:r w:rsidR="00DD2895">
        <w:t>8. siječnja 2016.</w:t>
      </w:r>
      <w:r w:rsidR="00ED6590">
        <w:t xml:space="preserve"> </w:t>
      </w:r>
      <w:r w:rsidR="00D51C43" w:rsidRPr="00F47E3D">
        <w:t xml:space="preserve"> godine </w:t>
      </w:r>
      <w:r w:rsidRPr="00F47E3D">
        <w:t xml:space="preserve">postalo je pravomoćno dana </w:t>
      </w:r>
      <w:r w:rsidR="00DD2895">
        <w:t>3. veljače 2016.</w:t>
      </w:r>
      <w:r w:rsidR="005B1A92">
        <w:t xml:space="preserve"> </w:t>
      </w:r>
      <w:r w:rsidR="00D51C43" w:rsidRPr="00F47E3D">
        <w:t xml:space="preserve"> </w:t>
      </w:r>
      <w:r w:rsidR="00C862FE" w:rsidRPr="00F47E3D">
        <w:t xml:space="preserve"> </w:t>
      </w:r>
      <w:r w:rsidR="006B7593">
        <w:t xml:space="preserve">godine i </w:t>
      </w:r>
      <w:r w:rsidR="00ED6590">
        <w:t xml:space="preserve"> kupac je položio</w:t>
      </w:r>
      <w:r w:rsidRPr="00F47E3D">
        <w:t xml:space="preserve"> </w:t>
      </w:r>
      <w:proofErr w:type="spellStart"/>
      <w:r w:rsidR="003D69DE" w:rsidRPr="00F47E3D">
        <w:t>kupovninu</w:t>
      </w:r>
      <w:proofErr w:type="spellEnd"/>
      <w:r w:rsidR="003D69DE" w:rsidRPr="00F47E3D">
        <w:t xml:space="preserve"> </w:t>
      </w:r>
      <w:r w:rsidR="00D51C43" w:rsidRPr="00F47E3D">
        <w:t xml:space="preserve">određenu u rješenju o dosudi od </w:t>
      </w:r>
      <w:r w:rsidR="00DD2895">
        <w:t>8. siječnja 2016.</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DD2895">
        <w:t xml:space="preserve">1. ožujka 2016.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81128C">
        <w:t>,v.r.</w:t>
      </w:r>
      <w:r w:rsidRPr="00F47E3D">
        <w:t xml:space="preserve"> </w:t>
      </w:r>
    </w:p>
    <w:p w:rsidRDefault="00F71DF6" w:rsidP="001E0E34" w:rsidR="00F71DF6" w:rsidRPr="00F47E3D"/>
    <w:p w:rsidRDefault="0081128C" w:rsidR="0081128C">
      <w:r>
        <w:tab/>
      </w:r>
      <w:r>
        <w:tab/>
      </w:r>
      <w:r>
        <w:tab/>
      </w:r>
      <w:r>
        <w:tab/>
      </w:r>
      <w:r>
        <w:tab/>
      </w:r>
      <w:r>
        <w:tab/>
      </w:r>
      <w:r>
        <w:tab/>
      </w:r>
      <w:r>
        <w:tab/>
        <w:t xml:space="preserve">Za točnost </w:t>
      </w:r>
      <w:proofErr w:type="spellStart"/>
      <w:r>
        <w:t>otpravka</w:t>
      </w:r>
      <w:proofErr w:type="spellEnd"/>
      <w:r>
        <w:t>-</w:t>
      </w:r>
      <w:proofErr w:type="spellStart"/>
      <w:r>
        <w:t>ovl.službenik</w:t>
      </w:r>
      <w:proofErr w:type="spellEnd"/>
    </w:p>
    <w:p w:rsidRDefault="0081128C" w:rsidP="0081128C" w:rsidR="0081128C">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FFF0445"/>
    <w:multiLevelType w:val="hybridMultilevel"/>
    <w:tmpl w:val="867490EE"/>
    <w:lvl w:tplc="38C8D6F8"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B7593"/>
    <w:rsid w:val="006C1755"/>
    <w:rsid w:val="006C48A9"/>
    <w:rsid w:val="006D7383"/>
    <w:rsid w:val="006E0E67"/>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1128C"/>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6E98"/>
    <w:rsid w:val="00D476F5"/>
    <w:rsid w:val="00D51C43"/>
    <w:rsid w:val="00D67074"/>
    <w:rsid w:val="00D7703D"/>
    <w:rsid w:val="00D83677"/>
    <w:rsid w:val="00D972CD"/>
    <w:rsid w:val="00DA3A98"/>
    <w:rsid w:val="00DB41A4"/>
    <w:rsid w:val="00DB421B"/>
    <w:rsid w:val="00DB477B"/>
    <w:rsid w:val="00DB5316"/>
    <w:rsid w:val="00DC1442"/>
    <w:rsid w:val="00DC2695"/>
    <w:rsid w:val="00DC2A58"/>
    <w:rsid w:val="00DD2895"/>
    <w:rsid w:val="00E02E10"/>
    <w:rsid w:val="00E101B9"/>
    <w:rsid w:val="00E22A2E"/>
    <w:rsid w:val="00E2774C"/>
    <w:rsid w:val="00E311FB"/>
    <w:rsid w:val="00E31235"/>
    <w:rsid w:val="00E32FAF"/>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81128C"/>
    <w:rPr>
      <w:color w:val="808080"/>
      <w:bdr w:space="0" w:sz="0" w:color="auto" w:val="none"/>
      <w:shd w:fill="auto" w:color="auto" w:val="clear"/>
    </w:rPr>
  </w:style>
  <w:style w:customStyle="true" w:styleId="eSPISCCParagraphDefaultFont" w:type="character">
    <w:name w:val="eSPIS_CC_Paragraph Default Font"/>
    <w:basedOn w:val="Zadanifontodlomka"/>
    <w:rsid w:val="008112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128C"/>
    <w:rPr>
      <w:bdr w:space="0" w:sz="0" w:color="auto" w:val="none"/>
      <w:shd w:fill="FFFFCC" w:color="auto" w:val="clear"/>
      <w:lang w:val="hr-HR"/>
    </w:rPr>
  </w:style>
  <w:style w:customStyle="true" w:styleId="PozadinaSvijetloCrvena" w:type="character">
    <w:name w:val="Pozadina_SvijetloCrvena"/>
    <w:basedOn w:val="eSPISCCParagraphDefaultFont"/>
    <w:rsid w:val="008112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12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81128C"/>
    <w:rPr>
      <w:color w:val="808080"/>
      <w:bdr w:color="auto" w:space="0" w:sz="0" w:val="none"/>
      <w:shd w:color="auto" w:fill="auto" w:val="clear"/>
    </w:rPr>
  </w:style>
  <w:style w:customStyle="1" w:styleId="eSPISCCParagraphDefaultFont" w:type="character">
    <w:name w:val="eSPIS_CC_Paragraph Default Font"/>
    <w:basedOn w:val="Zadanifontodlomka"/>
    <w:rsid w:val="008112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128C"/>
    <w:rPr>
      <w:bdr w:color="auto" w:space="0" w:sz="0" w:val="none"/>
      <w:shd w:color="auto" w:fill="FFFFCC" w:val="clear"/>
      <w:lang w:val="hr-HR"/>
    </w:rPr>
  </w:style>
  <w:style w:customStyle="1" w:styleId="PozadinaSvijetloCrvena" w:type="character">
    <w:name w:val="Pozadina_SvijetloCrvena"/>
    <w:basedOn w:val="eSPISCCParagraphDefaultFont"/>
    <w:rsid w:val="008112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12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Dora Greblički Kos, OIB 84810301903; Vilim Lončar, OIB 13122987189; Stipo Jurišić, OIB ; Marijan Žnidarec, OIB 49406579286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Dora Greblički Kos, OIB 84810301903; Vilim Lončar, OIB 13122987189; Stipo Jurišić, OIB ; Marijan Žnidarec, OIB 49406579286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Dora Greblički Kos, OIB 84810301903, Brezova 26 A, 49223 Brezova; Vilim Lončar, OIB 13122987189, Ulica Josipa Broza 24, 49295 Kumrovec; Stipo Jurišić, OIB , Suasedgradski vidikovac 22A, 10000 Zagreb; Marijan Žnidarec, OIB 49406579286, Vivodinska 15,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Dora Greblički Kos, OIB 84810301903, Brezova 26 A, 49223 Brezova; Vilim Lončar, OIB 13122987189, Ulica Josipa Broza 24, 49295 Kumrovec; Stipo Jurišić, OIB , Suasedgradski vidikovac 22A, 10000 Zagreb; Marijan Žnidarec, OIB 49406579286, Vivodinska 15,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ARBUTINA,Dora Greblički Kos, OIB 84810301903, Brezova 26 A,49223 Brezova,Vilim Lončar, OIB 13122987189, Ulica Josipa Broza 24,49295 Kumrovec,Stipo Jurišić, OIB , Suasedgradski vidikovac 22A,10000 Zagreb,Marijan Žnidarec, OIB 49406579286, Vivodinska 15,10000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ARBUTINA,Dora Greblički Kos, OIB 84810301903, Brezova 26 A,49223 Brezova,Vilim Lončar, OIB 13122987189, Ulica Josipa Broza 24,49295 Kumrovec,Stipo Jurišić, OIB , Suasedgradski vidikovac 22A,10000 Zagreb,Marijan Žnidarec, OIB 49406579286, Vivodinska 15,10000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ARBUTINA,Dora Greblički Kos, OIB 84810301903,Vilim Lončar, OIB 13122987189,Stipo Jurišić, OIB ,Marijan Žnidarec, OIB 49406579286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ARBUTINA,Dora Greblički Kos, OIB 84810301903,Vilim Lončar, OIB 13122987189,Stipo Jurišić, OIB ,Marijan Žnidarec, OIB 49406579286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item>
      <item>Dora Greblički Kos, OIB 84810301903</item>
      <item>Vilim Lončar, OIB 13122987189</item>
      <item>Stipo Jurišić, OIB </item>
      <item>Marijan Žnidarec, OIB 49406579286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item>
      <item>Dora Greblički Kos, OIB 84810301903</item>
      <item>Vilim Lončar, OIB 13122987189</item>
      <item>Stipo Jurišić, OIB </item>
      <item>Marijan Žnidarec, OIB 49406579286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item>
      <item>Dora Greblički Kos, OIB 84810301903</item>
      <item>Vilim Lončar, OIB 13122987189</item>
      <item>Stipo Jurišić, OIB </item>
      <item>Marijan Žnidarec, OIB 49406579286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item>
      <item>Dora Greblički Kos, OIB 84810301903</item>
      <item>Vilim Lončar, OIB 13122987189</item>
      <item>Stipo Jurišić, OIB </item>
      <item>Marijan Žnidarec, OIB 49406579286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null</item>
      <item>, OIB 84810301903</item>
      <item>, OIB 13122987189</item>
      <item>, OIB </item>
      <item>, OIB 49406579286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null</item>
      <item>, OIB 84810301903</item>
      <item>, OIB 13122987189</item>
      <item>, OIB </item>
      <item>, OIB 49406579286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168</properties:Words>
  <properties:Characters>889</properties:Characters>
  <properties:Lines>32</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2016-03-01T12:14:00Z</dcterms:created>
  <dc:creator>kraljicn</dc:creator>
  <cp:lastModifiedBy>Vinka Mihalinčić</cp:lastModifiedBy>
  <cp:lastPrinted>2016-03-01T12:16:00Z</cp:lastPrinted>
  <dcterms:modified xmlns:xsi="http://www.w3.org/2001/XMLSchema-instance" xsi:type="dcterms:W3CDTF">2016-03-01T12:16:00Z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