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28eb" w14:paraId="3b928e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94310B">
        <w:t>954</w:t>
      </w:r>
      <w:r w:rsidR="00D27F5C">
        <w:t>/17-</w:t>
      </w:r>
      <w:r w:rsidR="0094310B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94310B">
        <w:t>PČELARSKA UDRUGA "ROJ", Zagreb, Ilica 382, Registarski broj: 21010908, OIB: 86612028751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4310B">
        <w:t>PČELARSKA UDRUGA "ROJ", Zagreb, Ilica 382, Registarski broj: 21010908, OIB: 86612028751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4310B">
        <w:t>PČELARSKA UDRUGA "ROJ", Zagreb, Ilica 382, Registarski broj: 21010908, OIB: 86612028751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94310B">
        <w:rPr>
          <w:bCs/>
        </w:rPr>
        <w:t>13</w:t>
      </w:r>
      <w:r w:rsidR="00107C1E">
        <w:rPr>
          <w:bCs/>
        </w:rPr>
        <w:t>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94310B">
        <w:rPr>
          <w:bCs/>
        </w:rPr>
        <w:t>2083</w:t>
      </w:r>
      <w:r w:rsidRPr="00F877AB">
        <w:rPr>
          <w:bCs/>
        </w:rPr>
        <w:t xml:space="preserve"> od </w:t>
      </w:r>
      <w:r w:rsidR="0094310B">
        <w:rPr>
          <w:bCs/>
        </w:rPr>
        <w:t>11. travnja</w:t>
      </w:r>
      <w:r w:rsidRPr="00F877AB">
        <w:rPr>
          <w:bCs/>
        </w:rPr>
        <w:t xml:space="preserve"> 2017. nad stečajnim dužnikom </w:t>
      </w:r>
      <w:r w:rsidR="0094310B">
        <w:t>PČELARSKA UDRUGA "ROJ", Zagreb, Ilica 382, Registarski broj: 21010908, OIB: 86612028751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94310B">
        <w:rPr>
          <w:bCs/>
        </w:rPr>
        <w:t>954</w:t>
      </w:r>
      <w:r w:rsidRPr="004D73A2">
        <w:rPr>
          <w:bCs/>
        </w:rPr>
        <w:t>/17-</w:t>
      </w:r>
      <w:r w:rsidR="0094310B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4310B">
        <w:t>4.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4310B">
        <w:t>954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4310B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C47FF">
        <w:t xml:space="preserve"> udruga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4310B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6B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76B1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4310B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47F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7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St-954/2017</izvorni_sadrzaj>
    <derivirana_varijabla naziv="DomainObject.Predmet.OznakaBroj_1">St-954/2017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PČELARSKA UDRUGA ''ROJ''</izvorni_sadrzaj>
    <derivirana_varijabla naziv="DomainObject.Predmet.ProtustrankaFormated_1">  PČELARSKA UDRUGA ''ROJ''</derivirana_varijabla>
  </DomainObject.Predmet.ProtustrankaFormated>
  <DomainObject.Predmet.ProtustrankaFormatedOIB>
    <izvorni_sadrzaj>  PČELARSKA UDRUGA ''ROJ'', OIB 86612028751</izvorni_sadrzaj>
    <derivirana_varijabla naziv="DomainObject.Predmet.ProtustrankaFormatedOIB_1">  PČELARSKA UDRUGA ''ROJ'', OIB 86612028751</derivirana_varijabla>
  </DomainObject.Predmet.ProtustrankaFormatedOIB>
  <DomainObject.Predmet.ProtustrankaFormatedWithAdress>
    <izvorni_sadrzaj> PČELARSKA UDRUGA ''ROJ''</izvorni_sadrzaj>
    <derivirana_varijabla naziv="DomainObject.Predmet.ProtustrankaFormatedWithAdress_1"> PČELARSKA UDRUGA ''ROJ''</derivirana_varijabla>
  </DomainObject.Predmet.ProtustrankaFormatedWithAdress>
  <DomainObject.Predmet.ProtustrankaFormatedWithAdressOIB>
    <izvorni_sadrzaj> PČELARSKA UDRUGA ''ROJ'', OIB 86612028751</izvorni_sadrzaj>
    <derivirana_varijabla naziv="DomainObject.Predmet.ProtustrankaFormatedWithAdressOIB_1"> PČELARSKA UDRUGA ''ROJ'', OIB 86612028751</derivirana_varijabla>
  </DomainObject.Predmet.ProtustrankaFormatedWithAdressOIB>
  <DomainObject.Predmet.ProtustrankaWithAdress>
    <izvorni_sadrzaj>PČELARSKA UDRUGA ''ROJ'' </izvorni_sadrzaj>
    <derivirana_varijabla naziv="DomainObject.Predmet.ProtustrankaWithAdress_1">PČELARSKA UDRUGA ''ROJ'' </derivirana_varijabla>
  </DomainObject.Predmet.ProtustrankaWithAdress>
  <DomainObject.Predmet.ProtustrankaWithAdressOIB>
    <izvorni_sadrzaj>PČELARSKA UDRUGA ''ROJ'', OIB 86612028751</izvorni_sadrzaj>
    <derivirana_varijabla naziv="DomainObject.Predmet.ProtustrankaWithAdressOIB_1">PČELARSKA UDRUGA ''ROJ'', OIB 86612028751</derivirana_varijabla>
  </DomainObject.Predmet.ProtustrankaWithAdressOIB>
  <DomainObject.Predmet.ProtustrankaNazivFormated>
    <izvorni_sadrzaj>PČELARSKA UDRUGA ''ROJ''</izvorni_sadrzaj>
    <derivirana_varijabla naziv="DomainObject.Predmet.ProtustrankaNazivFormated_1">PČELARSKA UDRUGA ''ROJ''</derivirana_varijabla>
  </DomainObject.Predmet.ProtustrankaNazivFormated>
  <DomainObject.Predmet.ProtustrankaNazivFormatedOIB>
    <izvorni_sadrzaj>PČELARSKA UDRUGA ''ROJ'', OIB 86612028751</izvorni_sadrzaj>
    <derivirana_varijabla naziv="DomainObject.Predmet.ProtustrankaNazivFormatedOIB_1">PČELARSKA UDRUGA ''ROJ'', OIB 86612028751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PČELARSKA UDRUGA ''ROJ''</item>
    </izvorni_sadrzaj>
    <derivirana_varijabla naziv="DomainObject.Predmet.ProtuStrankaListFormated_1">
      <item>PČELARSKA UDRUGA ''ROJ''</item>
    </derivirana_varijabla>
  </DomainObject.Predmet.ProtuStrankaListFormated>
  <DomainObject.Predmet.ProtuStrankaListFormatedOIB>
    <izvorni_sadrzaj>
      <item>PČELARSKA UDRUGA ''ROJ'', OIB 86612028751</item>
    </izvorni_sadrzaj>
    <derivirana_varijabla naziv="DomainObject.Predmet.ProtuStrankaListFormatedOIB_1">
      <item>PČELARSKA UDRUGA ''ROJ'', OIB 86612028751</item>
    </derivirana_varijabla>
  </DomainObject.Predmet.ProtuStrankaListFormatedOIB>
  <DomainObject.Predmet.ProtuStrankaListFormatedWithAdress>
    <izvorni_sadrzaj>
      <item>PČELARSKA UDRUGA ''ROJ''</item>
    </izvorni_sadrzaj>
    <derivirana_varijabla naziv="DomainObject.Predmet.ProtuStrankaListFormatedWithAdress_1">
      <item>PČELARSKA UDRUGA ''ROJ''</item>
    </derivirana_varijabla>
  </DomainObject.Predmet.ProtuStrankaListFormatedWithAdress>
  <DomainObject.Predmet.ProtuStrankaListFormatedWithAdressOIB>
    <izvorni_sadrzaj>
      <item>PČELARSKA UDRUGA ''ROJ'', OIB 86612028751</item>
    </izvorni_sadrzaj>
    <derivirana_varijabla naziv="DomainObject.Predmet.ProtuStrankaListFormatedWithAdressOIB_1">
      <item>PČELARSKA UDRUGA ''ROJ'', OIB 86612028751</item>
    </derivirana_varijabla>
  </DomainObject.Predmet.ProtuStrankaListFormatedWithAdressOIB>
  <DomainObject.Predmet.ProtuStrankaListNazivFormated>
    <izvorni_sadrzaj>
      <item>PČELARSKA UDRUGA ''ROJ''</item>
    </izvorni_sadrzaj>
    <derivirana_varijabla naziv="DomainObject.Predmet.ProtuStrankaListNazivFormated_1">
      <item>PČELARSKA UDRUGA ''ROJ''</item>
    </derivirana_varijabla>
  </DomainObject.Predmet.ProtuStrankaListNazivFormated>
  <DomainObject.Predmet.ProtuStrankaListNazivFormatedOIB>
    <izvorni_sadrzaj>
      <item>PČELARSKA UDRUGA ''ROJ'', OIB 86612028751</item>
    </izvorni_sadrzaj>
    <derivirana_varijabla naziv="DomainObject.Predmet.ProtuStrankaListNazivFormatedOIB_1">
      <item>PČELARSKA UDRUGA ''ROJ'', OIB 86612028751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PČELARSKA UDRUGA ''ROJ''</izvorni_sadrzaj>
    <derivirana_varijabla naziv="DomainObject.Predmet.ProtustrankaIDrugi_1">PČELARSKA UDRUGA ''ROJ''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PČELARSKA UDRUGA ''ROJ'', OIB 86612028751</izvorni_sadrzaj>
    <derivirana_varijabla naziv="DomainObject.Predmet.ProtustrankaIDrugiAdressOIB_1">PČELARSKA UDRUGA ''ROJ'', OIB 86612028751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PČELARSKA UDRUGA ''ROJ''</item>
      <item>FINA Regionalni centar Zagreb</item>
    </izvorni_sadrzaj>
    <derivirana_varijabla naziv="DomainObject.Predmet.SudioniciListNaziv_1">
      <item>PČELARSKA UDRUGA ''ROJ''</item>
      <item>FINA Regionalni centar Zagreb</item>
    </derivirana_varijabla>
  </DomainObject.Predmet.SudioniciListNaziv>
  <DomainObject.Predmet.SudioniciListAdressOIB>
    <izvorni_sadrzaj>
      <item>PČELARSKA UDRUGA ''ROJ'', OIB 86612028751</item>
      <item>FINA Regionalni centar Zagreb, OIB 85821130368, Trg svibanjskih žrtava 1995. br. 1,10000 Zagreb</item>
    </izvorni_sadrzaj>
    <derivirana_varijabla naziv="DomainObject.Predmet.SudioniciListAdressOIB_1">
      <item>PČELARSKA UDRUGA ''ROJ'', OIB 86612028751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86612028751</item>
      <item>, OIB 85821130368</item>
    </izvorni_sadrzaj>
    <derivirana_varijabla naziv="DomainObject.Predmet.SudioniciListNazivOIB_1">
      <item>, OIB 86612028751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903D8-D2B2-4AB1-AEF3-65CABDD9F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3094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2017-11-23T08:44:00Z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2017-11-23T08:46:00Z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