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efd2" w14:paraId="7b2efd2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DA6D03">
        <w:t xml:space="preserve">                        1 St-522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DA6D03">
        <w:t xml:space="preserve"> ELMAN j. d.o.o. za proizvodnju, trgovinu i usluge CIGLENICA 5, Garešnica, OIB: 91471353513,</w:t>
      </w:r>
      <w:r>
        <w:t xml:space="preserve">  koji se vodi </w:t>
      </w:r>
      <w:r w:rsidR="00DA6D03">
        <w:t>kod ovoga suda pod brojem St-522</w:t>
      </w:r>
      <w:r>
        <w:t>/2015, temeljem odredbe čl. 430.,  431. i 434. Stečajnog zakona (Narodne novine 71/15), objavljuje:</w:t>
      </w:r>
    </w:p>
    <w:p w:rsidRDefault="00DA6D03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140.864,97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DA6D03">
        <w:t xml:space="preserve">Kata Kablar iz </w:t>
      </w:r>
      <w:proofErr w:type="spellStart"/>
      <w:r w:rsidR="00DA6D03">
        <w:t>Ciglenice</w:t>
      </w:r>
      <w:proofErr w:type="spellEnd"/>
      <w:r w:rsidR="00DA6D03">
        <w:t xml:space="preserve"> 5, OIB: 15297722613,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A6D03" w:rsidP="00276ED5" w:rsidR="00276ED5">
      <w:r>
        <w:t>U Bjelovaru, 11. siječnja  2016</w:t>
      </w:r>
      <w:r w:rsidR="00276ED5">
        <w:t xml:space="preserve">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A6D03" w:rsidP="00276ED5" w:rsidR="00276ED5">
      <w:pPr>
        <w:pStyle w:val="Bezproreda"/>
      </w:pPr>
      <w:r>
        <w:t>Bjelovar, 11. 01.  2016</w:t>
      </w:r>
      <w:r w:rsidR="00276ED5">
        <w:t>.</w:t>
      </w:r>
    </w:p>
    <w:p w:rsidRDefault="00DA6D03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D16990"/>
    <w:rsid w:val="00DA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A6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A6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ELMAN jednostavno društvo s ograničenom odgovornošću za proizvodnju, trgovinu i usluge, Ciglena</izvorni_sadrzaj>
    <derivirana_varijabla naziv="DomainObject.Predmet.ProtustrankaFormated_1">  ELMAN jednostavno društvo s ograničenom odgovornošću za proizvodnju, trgovinu i usluge, Ciglena</derivirana_varijabla>
  </DomainObject.Predmet.ProtustrankaFormated>
  <DomainObject.Predmet.ProtustrankaFormatedOIB>
    <izvorni_sadrzaj>  ELMAN jednostavno društvo s ograničenom odgovornošću za proizvodnju, trgovinu i usluge, Ciglena, OIB 91471353513</izvorni_sadrzaj>
    <derivirana_varijabla naziv="DomainObject.Predmet.ProtustrankaFormatedOIB_1">  ELMAN jednostavno društvo s ograničenom odgovornošću za proizvodnju, trgovinu i usluge, Ciglena, OIB 91471353513</derivirana_varijabla>
  </DomainObject.Predmet.ProtustrankaFormatedOIB>
  <DomainObject.Predmet.ProtustrankaFormatedWithAdress>
    <izvorni_sadrzaj> ELMAN jednostavno društvo s ograničenom odgovornošću za proizvodnju, trgovinu i usluge, Ciglena, Ciglenica 5, 43280 Ciglenica</izvorni_sadrzaj>
    <derivirana_varijabla naziv="DomainObject.Predmet.ProtustrankaFormatedWithAdress_1"> ELMAN jednostavno društvo s ograničenom odgovornošću za proizvodnju, trgovinu i usluge, Ciglena, Ciglenica 5, 43280 Ciglenica</derivirana_varijabla>
  </DomainObject.Predmet.ProtustrankaFormatedWithAdress>
  <DomainObject.Predmet.ProtustrankaFormatedWithAdressOIB>
    <izvorni_sadrzaj> ELMAN jednostavno društvo s ograničenom odgovornošću za proizvodnju, trgovinu i usluge, Ciglena, OIB 91471353513, Ciglenica 5, 43280 Ciglenica</izvorni_sadrzaj>
    <derivirana_varijabla naziv="DomainObject.Predmet.ProtustrankaFormatedWithAdressOIB_1"> ELMAN jednostavno društvo s ograničenom odgovornošću za proizvodnju, trgovinu i usluge, Ciglena, OIB 91471353513, Ciglenica 5, 43280 Ciglenica</derivirana_varijabla>
  </DomainObject.Predmet.ProtustrankaFormatedWithAdressOIB>
  <DomainObject.Predmet.ProtustrankaWithAdress>
    <izvorni_sadrzaj>ELMAN jednostavno društvo s ograničenom odgovornošću za proizvodnju, trgovinu i usluge, Ciglena Ciglenica 5, 43280 Ciglenica</izvorni_sadrzaj>
    <derivirana_varijabla naziv="DomainObject.Predmet.ProtustrankaWithAdress_1">ELMAN jednostavno društvo s ograničenom odgovornošću za proizvodnju, trgovinu i usluge, Ciglena Ciglenica 5, 43280 Ciglenica</derivirana_varijabla>
  </DomainObject.Predmet.ProtustrankaWithAdress>
  <DomainObject.Predmet.ProtustrankaWithAdressOIB>
    <izvorni_sadrzaj>ELMAN jednostavno društvo s ograničenom odgovornošću za proizvodnju, trgovinu i usluge, Ciglena, OIB 91471353513, Ciglenica 5, 43280 Ciglenica</izvorni_sadrzaj>
    <derivirana_varijabla naziv="DomainObject.Predmet.ProtustrankaWithAdressOIB_1">ELMAN jednostavno društvo s ograničenom odgovornošću za proizvodnju, trgovinu i usluge, Ciglena, OIB 91471353513, Ciglenica 5, 43280 Ciglenica</derivirana_varijabla>
  </DomainObject.Predmet.ProtustrankaWithAdressOIB>
  <DomainObject.Predmet.ProtustrankaNazivFormated>
    <izvorni_sadrzaj>ELMAN jednostavno društvo s ograničenom odgovornošću za proizvodnju, trgovinu i usluge, Ciglena</izvorni_sadrzaj>
    <derivirana_varijabla naziv="DomainObject.Predmet.ProtustrankaNazivFormated_1">ELMAN jednostavno društvo s ograničenom odgovornošću za proizvodnju, trgovinu i usluge, Ciglena</derivirana_varijabla>
  </DomainObject.Predmet.ProtustrankaNazivFormated>
  <DomainObject.Predmet.ProtustrankaNazivFormatedOIB>
    <izvorni_sadrzaj>ELMAN jednostavno društvo s ograničenom odgovornošću za proizvodnju, trgovinu i usluge, Ciglena, OIB 91471353513</izvorni_sadrzaj>
    <derivirana_varijabla naziv="DomainObject.Predmet.ProtustrankaNazivFormatedOIB_1">ELMAN jednostavno društvo s ograničenom odgovornošću za proizvodnju, trgovinu i usluge, Ciglena, OIB 91471353513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ELMAN jednostavno društvo s ograničenom odgovornošću za proizvodnju, trgovinu i usluge, Ciglena</item>
    </izvorni_sadrzaj>
    <derivirana_varijabla naziv="DomainObject.Predmet.ProtuStrankaListFormated_1">
      <item>ELMAN jednostavno društvo s ograničenom odgovornošću za proizvodnju, trgovinu i usluge, Ciglena</item>
    </derivirana_varijabla>
  </DomainObject.Predmet.ProtuStrankaListFormated>
  <DomainObject.Predmet.ProtuStrankaListFormatedOIB>
    <izvorni_sadrzaj>
      <item>ELMAN jednostavno društvo s ograničenom odgovornošću za proizvodnju, trgovinu i usluge, Ciglena, OIB 91471353513</item>
    </izvorni_sadrzaj>
    <derivirana_varijabla naziv="DomainObject.Predmet.ProtuStrankaListFormatedOIB_1">
      <item>ELMAN jednostavno društvo s ograničenom odgovornošću za proizvodnju, trgovinu i usluge, Ciglena, OIB 91471353513</item>
    </derivirana_varijabla>
  </DomainObject.Predmet.ProtuStrankaListFormatedOIB>
  <DomainObject.Predmet.ProtuStrankaListFormatedWithAdress>
    <izvorni_sadrzaj>
      <item>ELMAN jednostavno društvo s ograničenom odgovornošću za proizvodnju, trgovinu i usluge, Ciglena, Ciglenica 5, 43280 Ciglenica</item>
    </izvorni_sadrzaj>
    <derivirana_varijabla naziv="DomainObject.Predmet.ProtuStrankaListFormatedWithAdress_1">
      <item>ELMAN jednostavno društvo s ograničenom odgovornošću za proizvodnju, trgovinu i usluge, Ciglena, Ciglenica 5, 43280 Ciglenica</item>
    </derivirana_varijabla>
  </DomainObject.Predmet.ProtuStrankaListFormatedWithAdress>
  <DomainObject.Predmet.ProtuStrankaListFormatedWithAdressOIB>
    <izvorni_sadrzaj>
      <item>ELMAN jednostavno društvo s ograničenom odgovornošću za proizvodnju, trgovinu i usluge, Ciglena, OIB 91471353513, Ciglenica 5, 43280 Ciglenica</item>
    </izvorni_sadrzaj>
    <derivirana_varijabla naziv="DomainObject.Predmet.ProtuStrankaListFormatedWithAdressOIB_1">
      <item>ELMAN jednostavno društvo s ograničenom odgovornošću za proizvodnju, trgovinu i usluge, Ciglena, OIB 91471353513, Ciglenica 5, 43280 Ciglenica</item>
    </derivirana_varijabla>
  </DomainObject.Predmet.ProtuStrankaListFormatedWithAdressOIB>
  <DomainObject.Predmet.ProtuStrankaListNazivFormated>
    <izvorni_sadrzaj>
      <item>ELMAN jednostavno društvo s ograničenom odgovornošću za proizvodnju, trgovinu i usluge, Ciglena</item>
    </izvorni_sadrzaj>
    <derivirana_varijabla naziv="DomainObject.Predmet.ProtuStrankaListNazivFormated_1">
      <item>ELMAN jednostavno društvo s ograničenom odgovornošću za proizvodnju, trgovinu i usluge, Ciglena</item>
    </derivirana_varijabla>
  </DomainObject.Predmet.ProtuStrankaListNazivFormated>
  <DomainObject.Predmet.ProtuStrankaListNazivFormatedOIB>
    <izvorni_sadrzaj>
      <item>ELMAN jednostavno društvo s ograničenom odgovornošću za proizvodnju, trgovinu i usluge, Ciglena, OIB 91471353513</item>
    </izvorni_sadrzaj>
    <derivirana_varijabla naziv="DomainObject.Predmet.ProtuStrankaListNazivFormatedOIB_1">
      <item>ELMAN jednostavno društvo s ograničenom odgovornošću za proizvodnju, trgovinu i usluge, Ciglena, OIB 91471353513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ELMAN jednostavno društvo s ograničenom odgovornošću za proizvodnju, trgovinu i usluge, Ciglena</izvorni_sadrzaj>
    <derivirana_varijabla naziv="DomainObject.Predmet.ProtustrankaIDrugi_1">ELMAN jednostavno društvo s ograničenom odgovornošću za proizvodnju, trgovinu i usluge, Ciglena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ELMAN jednostavno društvo s ograničenom odgovornošću za proizvodnju, trgovinu i usluge, Ciglena, OIB 91471353513, Ciglenica 5, 43280 Ciglenica</izvorni_sadrzaj>
    <derivirana_varijabla naziv="DomainObject.Predmet.ProtustrankaIDrugiAdressOIB_1">ELMAN jednostavno društvo s ograničenom odgovornošću za proizvodnju, trgovinu i usluge, Ciglena, OIB 91471353513, Ciglenica 5, 43280 Ciglenica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ELMAN jednostavno društvo s ograničenom odgovornošću za proizvodnju, trgovinu i usluge, Ciglena</item>
    </izvorni_sadrzaj>
    <derivirana_varijabla naziv="DomainObject.Predmet.SudioniciListNaziv_1">
      <item>FINA, RC ZAGREB, Podružnica Bjelovar</item>
      <item>ELMAN jednostavno društvo s ograničenom odgovornošću za proizvodnju, trgovinu i usluge, Ciglena</item>
    </derivirana_varijabla>
  </DomainObject.Predmet.SudioniciListNaziv>
  <DomainObject.Predmet.SudioniciListAdressOIB>
    <izvorni_sadrzaj>
      <item>FINA, RC ZAGREB, Podružnica Bjelovar, OIB 85821130368, F. Supila 4,43000 Bjelovar</item>
      <item>ELMAN jednostavno društvo s ograničenom odgovornošću za proizvodnju, trgovinu i usluge, Ciglena, OIB 91471353513, Ciglenica 5,43280 Ciglenica</item>
    </izvorni_sadrzaj>
    <derivirana_varijabla naziv="DomainObject.Predmet.SudioniciListAdressOIB_1">
      <item>FINA, RC ZAGREB, Podružnica Bjelovar, OIB 85821130368, F. Supila 4,43000 Bjelovar</item>
      <item>ELMAN jednostavno društvo s ograničenom odgovornošću za proizvodnju, trgovinu i usluge, Ciglena, OIB 91471353513, Ciglenica 5,43280 Ciglenica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91471353513</item>
    </izvorni_sadrzaj>
    <derivirana_varijabla naziv="DomainObject.Predmet.SudioniciListNazivOIB_1">
      <item>, OIB 85821130368</item>
      <item>, OIB 91471353513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1625</properties:Characters>
  <properties:Lines>34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2016-01-11T08:38:00Z</cp:lastPrinted>
  <dcterms:modified xmlns:xsi="http://www.w3.org/2001/XMLSchema-instance" xsi:type="dcterms:W3CDTF">2016-01-11T08:38:00Z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