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6c89" w14:paraId="9a96c89" w:rsidRDefault="008D1C34" w:rsidP="00910611" w:rsidR="008D1C3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1C34" w:rsidP="00910611" w:rsidR="008D1C34">
      <w:r>
        <w:rPr>
          <w:rFonts w:eastAsia="MS Mincho"/>
        </w:rPr>
        <w:t>REPUBLIKA HRVATSKA</w:t>
      </w:r>
    </w:p>
    <w:p w:rsidRDefault="008D1C34" w:rsidP="00910611" w:rsidR="008D1C34">
      <w:r>
        <w:rPr>
          <w:rFonts w:eastAsia="MS Mincho"/>
        </w:rPr>
        <w:t>TRGOVAČKI SUD U RIJECI</w:t>
      </w:r>
    </w:p>
    <w:p w:rsidRDefault="008D1C34" w:rsidR="008D1C3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6F2155" w:rsidP="00C40999" w:rsidR="006F2155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351AE" w:rsidRPr="00D351AE">
        <w:rPr>
          <w:bCs/>
        </w:rPr>
        <w:t>MONT NAVIS</w:t>
      </w:r>
      <w:r w:rsidR="00D351AE" w:rsidRPr="00D351AE">
        <w:t xml:space="preserve"> društvo s ograničenom odgovornošću za brodogradnju i usluge Rijeka, Mirka Jengića 6, OIB: 39561300904, MBS: 040278905</w:t>
      </w:r>
      <w:r>
        <w:t xml:space="preserve">, dana </w:t>
      </w:r>
      <w:r w:rsidR="00D351AE">
        <w:t>24</w:t>
      </w:r>
      <w:r>
        <w:t xml:space="preserve">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riješio</w:t>
      </w:r>
      <w:r w:rsidR="000B46C3">
        <w:rPr>
          <w:bCs/>
        </w:rPr>
        <w:t xml:space="preserve"> </w:t>
      </w:r>
      <w:r>
        <w:rPr>
          <w:bCs/>
        </w:rPr>
        <w:t>je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D351AE" w:rsidRPr="00CD0BD3">
        <w:t>Ibrahim</w:t>
      </w:r>
      <w:r w:rsidR="00D351AE">
        <w:t>u</w:t>
      </w:r>
      <w:r w:rsidR="00D351AE" w:rsidRPr="00CD0BD3">
        <w:t xml:space="preserve"> Mehmedović</w:t>
      </w:r>
      <w:r w:rsidR="00D351AE">
        <w:t>u</w:t>
      </w:r>
      <w:r w:rsidR="00D351AE" w:rsidRPr="00CD0BD3">
        <w:t>, OIB: 91320064198, A. Starčevića 5, Rijeka</w:t>
      </w:r>
      <w:r w:rsidR="00BE118D">
        <w:t xml:space="preserve">,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D351AE">
        <w:t>1104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D351AE">
        <w:rPr>
          <w:bCs/>
        </w:rPr>
        <w:t>15. prosinca</w:t>
      </w:r>
      <w:r>
        <w:t xml:space="preserve"> 201</w:t>
      </w:r>
      <w:r w:rsidR="0084280C">
        <w:t>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D351AE" w:rsidRPr="00D351AE">
        <w:rPr>
          <w:bCs/>
        </w:rPr>
        <w:t>MONT NAVIS</w:t>
      </w:r>
      <w:r w:rsidR="00D351AE" w:rsidRPr="00D351AE">
        <w:t xml:space="preserve"> društvo s ograničenom odgovornošću za brodogradnju i usluge Rijeka, Mirka Jengića 6, OIB: 39561300904, MBS: 040278905</w:t>
      </w:r>
      <w:r w:rsidR="00B61EFF">
        <w:t>, a rješenjem posl. br. 14 St-</w:t>
      </w:r>
      <w:r w:rsidR="00D351AE">
        <w:t>1104</w:t>
      </w:r>
      <w:r w:rsidR="00B61EFF">
        <w:t>/2016</w:t>
      </w:r>
      <w:r w:rsidR="002A4939">
        <w:t>-</w:t>
      </w:r>
      <w:r w:rsidR="00D351AE">
        <w:t>4</w:t>
      </w:r>
      <w:r w:rsidR="00B61EFF">
        <w:t xml:space="preserve"> od </w:t>
      </w:r>
      <w:r w:rsidR="00D351AE">
        <w:t>15. prosinca</w:t>
      </w:r>
      <w:r w:rsidR="002A4939">
        <w:t xml:space="preserve"> 201</w:t>
      </w:r>
      <w:r w:rsidR="002063F5">
        <w:t>6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D351AE" w:rsidRPr="00CD0BD3">
        <w:t>Ibrahim Mehmedović, OIB: 91320064198, A. Starčevića 5, Rijeka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D351AE">
        <w:rPr>
          <w:bCs/>
        </w:rPr>
        <w:t>27. veljače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D351AE">
        <w:t>24</w:t>
      </w:r>
      <w:r>
        <w:t>. svibnja 2017. godine</w:t>
      </w:r>
    </w:p>
    <w:p w:rsidRDefault="000B46C3" w:rsidP="00C40999" w:rsidR="000B46C3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84280C">
        <w:t>2</w:t>
      </w:r>
      <w:r w:rsidR="00D351AE">
        <w:t>4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2DF" w:rsidP="00C40999" w:rsidR="005452DF">
      <w:r>
        <w:separator/>
      </w:r>
    </w:p>
  </w:endnote>
  <w:endnote w:id="0" w:type="continuationSeparator">
    <w:p w:rsidRDefault="005452DF" w:rsidP="00C40999" w:rsidR="00545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C34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2DF" w:rsidP="00C40999" w:rsidR="005452DF">
      <w:r>
        <w:separator/>
      </w:r>
    </w:p>
  </w:footnote>
  <w:footnote w:id="0" w:type="continuationSeparator">
    <w:p w:rsidRDefault="005452DF" w:rsidP="00C40999" w:rsidR="005452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D351AE">
      <w:t>1104</w:t>
    </w:r>
    <w:r>
      <w:t>/2016</w:t>
    </w:r>
    <w:r w:rsidR="00B61EFF">
      <w:t>-</w:t>
    </w:r>
    <w:r w:rsidR="00D351AE">
      <w:t>1</w:t>
    </w:r>
    <w:r w:rsidR="002063F5">
      <w:t>0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2063F5"/>
    <w:rsid w:val="00267BBB"/>
    <w:rsid w:val="002A4939"/>
    <w:rsid w:val="0035095C"/>
    <w:rsid w:val="0035264E"/>
    <w:rsid w:val="003541B1"/>
    <w:rsid w:val="004F6C16"/>
    <w:rsid w:val="00520689"/>
    <w:rsid w:val="005452DF"/>
    <w:rsid w:val="005B5E3B"/>
    <w:rsid w:val="006479CB"/>
    <w:rsid w:val="00684939"/>
    <w:rsid w:val="006F2155"/>
    <w:rsid w:val="0076139A"/>
    <w:rsid w:val="007B11EC"/>
    <w:rsid w:val="007B6D04"/>
    <w:rsid w:val="00836506"/>
    <w:rsid w:val="0084280C"/>
    <w:rsid w:val="008B502E"/>
    <w:rsid w:val="008D1C34"/>
    <w:rsid w:val="008E7E26"/>
    <w:rsid w:val="008F2632"/>
    <w:rsid w:val="00930025"/>
    <w:rsid w:val="00942A0F"/>
    <w:rsid w:val="00AA43BC"/>
    <w:rsid w:val="00AF0A5D"/>
    <w:rsid w:val="00B61EFF"/>
    <w:rsid w:val="00B93FF3"/>
    <w:rsid w:val="00BA3EB5"/>
    <w:rsid w:val="00BE118D"/>
    <w:rsid w:val="00C17835"/>
    <w:rsid w:val="00C40999"/>
    <w:rsid w:val="00C71143"/>
    <w:rsid w:val="00D351AE"/>
    <w:rsid w:val="00D67E91"/>
    <w:rsid w:val="00D94875"/>
    <w:rsid w:val="00E13E46"/>
    <w:rsid w:val="00E518D1"/>
    <w:rsid w:val="00EB6D0B"/>
    <w:rsid w:val="00ED0D53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C3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C3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C3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C3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C3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C3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C3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C3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 NAVIS d.o.o.</izvorni_sadrzaj>
    <derivirana_varijabla naziv="DomainObject.Predmet.ProtustrankaFormated_1">  MONT NAVIS d.o.o.</derivirana_varijabla>
  </DomainObject.Predmet.ProtustrankaFormated>
  <DomainObject.Predmet.ProtustrankaFormatedOIB>
    <izvorni_sadrzaj>  MONT NAVIS d.o.o., OIB 39561300904</izvorni_sadrzaj>
    <derivirana_varijabla naziv="DomainObject.Predmet.ProtustrankaFormatedOIB_1">  MONT NAVIS d.o.o., OIB 39561300904</derivirana_varijabla>
  </DomainObject.Predmet.ProtustrankaFormatedOIB>
  <DomainObject.Predmet.ProtustrankaFormatedWithAdress>
    <izvorni_sadrzaj> MONT NAVIS d.o.o., Mirka Jengića 6, 51000 Rijeka</izvorni_sadrzaj>
    <derivirana_varijabla naziv="DomainObject.Predmet.ProtustrankaFormatedWithAdress_1"> MONT NAVIS d.o.o., Mirka Jengića 6, 51000 Rijeka</derivirana_varijabla>
  </DomainObject.Predmet.ProtustrankaFormatedWithAdress>
  <DomainObject.Predmet.ProtustrankaFormatedWithAdressOIB>
    <izvorni_sadrzaj> MONT NAVIS d.o.o., OIB 39561300904, Mirka Jengića 6, 51000 Rijeka</izvorni_sadrzaj>
    <derivirana_varijabla naziv="DomainObject.Predmet.ProtustrankaFormatedWithAdressOIB_1"> MONT NAVIS d.o.o., OIB 39561300904, Mirka Jengića 6, 51000 Rijeka</derivirana_varijabla>
  </DomainObject.Predmet.ProtustrankaFormatedWithAdressOIB>
  <DomainObject.Predmet.ProtustrankaWithAdress>
    <izvorni_sadrzaj>MONT NAVIS d.o.o. Mirka Jengića 6, 51000 Rijeka</izvorni_sadrzaj>
    <derivirana_varijabla naziv="DomainObject.Predmet.ProtustrankaWithAdress_1">MONT NAVIS d.o.o. Mirka Jengića 6, 51000 Rijeka</derivirana_varijabla>
  </DomainObject.Predmet.ProtustrankaWithAdress>
  <DomainObject.Predmet.ProtustrankaWithAdressOIB>
    <izvorni_sadrzaj>MONT NAVIS d.o.o., OIB 39561300904, Mirka Jengića 6, 51000 Rijeka</izvorni_sadrzaj>
    <derivirana_varijabla naziv="DomainObject.Predmet.ProtustrankaWithAdressOIB_1">MONT NAVIS d.o.o., OIB 39561300904, Mirka Jengića 6, 51000 Rijeka</derivirana_varijabla>
  </DomainObject.Predmet.ProtustrankaWithAdressOIB>
  <DomainObject.Predmet.ProtustrankaNazivFormated>
    <izvorni_sadrzaj>MONT NAVIS d.o.o.</izvorni_sadrzaj>
    <derivirana_varijabla naziv="DomainObject.Predmet.ProtustrankaNazivFormated_1">MONT NAVIS d.o.o.</derivirana_varijabla>
  </DomainObject.Predmet.ProtustrankaNazivFormated>
  <DomainObject.Predmet.ProtustrankaNazivFormatedOIB>
    <izvorni_sadrzaj>MONT NAVIS d.o.o., OIB 39561300904</izvorni_sadrzaj>
    <derivirana_varijabla naziv="DomainObject.Predmet.ProtustrankaNazivFormatedOIB_1">MONT NAVIS d.o.o., OIB 39561300904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 NAVIS d.o.o.</item>
    </izvorni_sadrzaj>
    <derivirana_varijabla naziv="DomainObject.Predmet.ProtuStrankaListFormated_1">
      <item>MONT NAVIS d.o.o.</item>
    </derivirana_varijabla>
  </DomainObject.Predmet.ProtuStrankaListFormated>
  <DomainObject.Predmet.ProtuStrankaListFormatedOIB>
    <izvorni_sadrzaj>
      <item>MONT NAVIS d.o.o., OIB 39561300904</item>
    </izvorni_sadrzaj>
    <derivirana_varijabla naziv="DomainObject.Predmet.ProtuStrankaListFormatedOIB_1">
      <item>MONT NAVIS d.o.o., OIB 39561300904</item>
    </derivirana_varijabla>
  </DomainObject.Predmet.ProtuStrankaListFormatedOIB>
  <DomainObject.Predmet.ProtuStrankaListFormatedWithAdress>
    <izvorni_sadrzaj>
      <item>MONT NAVIS d.o.o., Mirka Jengića 6, 51000 Rijeka</item>
    </izvorni_sadrzaj>
    <derivirana_varijabla naziv="DomainObject.Predmet.ProtuStrankaListFormatedWithAdress_1">
      <item>MONT NAVIS d.o.o., Mirka Jengića 6, 51000 Rijeka</item>
    </derivirana_varijabla>
  </DomainObject.Predmet.ProtuStrankaListFormatedWithAdress>
  <DomainObject.Predmet.ProtuStrankaListFormatedWithAdressOIB>
    <izvorni_sadrzaj>
      <item>MONT NAVIS d.o.o., OIB 39561300904, Mirka Jengića 6, 51000 Rijeka</item>
    </izvorni_sadrzaj>
    <derivirana_varijabla naziv="DomainObject.Predmet.ProtuStrankaListFormatedWithAdressOIB_1">
      <item>MONT NAVIS d.o.o., OIB 39561300904, Mirka Jengića 6, 51000 Rijeka</item>
    </derivirana_varijabla>
  </DomainObject.Predmet.ProtuStrankaListFormatedWithAdressOIB>
  <DomainObject.Predmet.ProtuStrankaListNazivFormated>
    <izvorni_sadrzaj>
      <item>MONT NAVIS d.o.o.</item>
    </izvorni_sadrzaj>
    <derivirana_varijabla naziv="DomainObject.Predmet.ProtuStrankaListNazivFormated_1">
      <item>MONT NAVIS d.o.o.</item>
    </derivirana_varijabla>
  </DomainObject.Predmet.ProtuStrankaListNazivFormated>
  <DomainObject.Predmet.ProtuStrankaListNazivFormatedOIB>
    <izvorni_sadrzaj>
      <item>MONT NAVIS d.o.o., OIB 39561300904</item>
    </izvorni_sadrzaj>
    <derivirana_varijabla naziv="DomainObject.Predmet.ProtuStrankaListNazivFormatedOIB_1">
      <item>MONT NAVIS d.o.o., OIB 39561300904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 NAVIS d.o.o.</izvorni_sadrzaj>
    <derivirana_varijabla naziv="DomainObject.Predmet.ProtustrankaIDrugi_1">MONT NAVIS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 NAVIS d.o.o., OIB 39561300904, Mirka Jengića 6, 51000 Rijeka</izvorni_sadrzaj>
    <derivirana_varijabla naziv="DomainObject.Predmet.ProtustrankaIDrugiAdressOIB_1">MONT NAVIS d.o.o., OIB 39561300904, Mirka Jengića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 NAVIS d.o.o.</item>
    </izvorni_sadrzaj>
    <derivirana_varijabla naziv="DomainObject.Predmet.SudioniciListNaziv_1">
      <item>FINA  Rijeka</item>
      <item>MONT NAVIS d.o.o.</item>
    </derivirana_varijabla>
  </DomainObject.Predmet.SudioniciListNaziv>
  <DomainObject.Predmet.SudioniciListAdressOIB>
    <izvorni_sadrzaj>
      <item>FINA  Rijeka, OIB 85821130368, Frana Kurelca 8,51000 Rijeka</item>
      <item>MONT NAVIS d.o.o., OIB 39561300904, Mirka Jengića 6,51000 Rijeka</item>
    </izvorni_sadrzaj>
    <derivirana_varijabla naziv="DomainObject.Predmet.SudioniciListAdressOIB_1">
      <item>FINA  Rijeka, OIB 85821130368, Frana Kurelca 8,51000 Rijeka</item>
      <item>MONT NAVIS d.o.o., OIB 39561300904, Mirka Jengića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39561300904</item>
    </izvorni_sadrzaj>
    <derivirana_varijabla naziv="DomainObject.Predmet.SudioniciListNazivOIB_1">
      <item>, OIB 85821130368</item>
      <item>, OIB 39561300904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1900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2017-05-24T11:07:00Z</dcterms:created>
  <dc:creator>Vera Jelenović</dc:creator>
  <cp:lastModifiedBy>Danijela Fumić</cp:lastModifiedBy>
  <cp:lastPrinted>2017-05-24T11:06:00Z</cp:lastPrinted>
  <dcterms:modified xmlns:xsi="http://www.w3.org/2001/XMLSchema-instance" xsi:type="dcterms:W3CDTF">2017-05-24T11:08:00Z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