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c87a63" w14:paraId="3c87a63" w:rsidRDefault="00B522A9" w:rsidP="00325398" w:rsidR="00325398">
      <w:pPr>
        <w15:collapsed w:val="false"/>
      </w:pPr>
      <w:bookmarkStart w:name="_GoBack" w:id="0"/>
      <w:bookmarkEnd w:id="0"/>
      <w:r>
        <w:t xml:space="preserve">  </w:t>
      </w:r>
      <w:r w:rsidR="00325398">
        <w:t xml:space="preserve">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B522A9" w:rsidP="00325398" w:rsidR="00325398">
      <w:r>
        <w:t xml:space="preserve">  </w:t>
      </w:r>
      <w:r w:rsidR="00325398">
        <w:t>Trgovački sud u Zagrebu</w:t>
      </w:r>
    </w:p>
    <w:p w:rsidRDefault="00B522A9" w:rsidP="00325398" w:rsidR="00325398">
      <w:r>
        <w:t xml:space="preserve">   </w:t>
      </w:r>
      <w:r w:rsidR="00325398">
        <w:t xml:space="preserve">Zagreb, </w:t>
      </w:r>
      <w:proofErr w:type="spellStart"/>
      <w:r w:rsidR="00325398">
        <w:t>Amruševa</w:t>
      </w:r>
      <w:proofErr w:type="spellEnd"/>
      <w:r w:rsidR="00325398">
        <w:t xml:space="preserve"> 2/II</w:t>
      </w:r>
    </w:p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</w:t>
      </w:r>
      <w:r w:rsidR="007F70B4">
        <w:t>St-</w:t>
      </w:r>
      <w:r w:rsidR="00B71B8C">
        <w:t>4710</w:t>
      </w:r>
      <w:r w:rsidR="000D78BF">
        <w:t>/2015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5D3201">
        <w:t>21</w:t>
      </w:r>
      <w:r w:rsidR="000E3B58">
        <w:t xml:space="preserve">. </w:t>
      </w:r>
      <w:r w:rsidR="00EB0640">
        <w:t>prosinca</w:t>
      </w:r>
      <w:r w:rsidR="00590AEF">
        <w:t xml:space="preserve"> 2015.</w:t>
      </w:r>
      <w:r w:rsidR="000E3B58">
        <w:t xml:space="preserve"> godine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0E3B58" w:rsidP="00325398" w:rsidR="000E3B58">
      <w:pPr>
        <w:jc w:val="center"/>
        <w:rPr>
          <w:b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D01B78" w:rsidR="00D01B78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B71B8C">
        <w:t>KREATIVNI INTERIJERI d.o.o., Zagreb, Ulica grada Vukovara 269D, OIB: 48503906431</w:t>
      </w: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>Iznos duga evidentiran na temelju neizvršenih osnova za plaćanje</w:t>
      </w:r>
      <w:r w:rsidR="00FD44F2">
        <w:t xml:space="preserve"> </w:t>
      </w:r>
      <w:r w:rsidR="00B71B8C">
        <w:t>28.113,84</w:t>
      </w:r>
      <w:r w:rsidR="0005686D">
        <w:t xml:space="preserve"> </w:t>
      </w:r>
      <w:r>
        <w:t>k</w:t>
      </w:r>
      <w:r w:rsidR="000E3B58">
        <w:t>u</w:t>
      </w:r>
      <w:r>
        <w:t>n</w:t>
      </w:r>
      <w:r w:rsidR="00BE6E65">
        <w:t>a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5D3201">
        <w:t>21</w:t>
      </w:r>
      <w:r w:rsidR="000E3B58">
        <w:t xml:space="preserve">. </w:t>
      </w:r>
      <w:r w:rsidR="00EB0640">
        <w:t>prosinca</w:t>
      </w:r>
      <w:r w:rsidR="00590AEF">
        <w:t xml:space="preserve"> 2015.</w:t>
      </w:r>
      <w:r w:rsidR="000E3B58">
        <w:t xml:space="preserve"> godine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9B054E" w:rsidR="00E049BA">
      <w:pPr>
        <w:jc w:val="right"/>
      </w:pPr>
      <w:r>
        <w:t xml:space="preserve">          </w:t>
      </w:r>
      <w:r w:rsidR="000D78BF">
        <w:t xml:space="preserve">Marija </w:t>
      </w:r>
      <w:proofErr w:type="spellStart"/>
      <w:r w:rsidR="000D78BF">
        <w:t>Jurdana</w:t>
      </w:r>
      <w:proofErr w:type="spellEnd"/>
    </w:p>
    <w:p w:rsidRDefault="00572798" w:rsidP="00572798" w:rsidR="00572798">
      <w:pPr>
        <w:jc w:val="right"/>
      </w:pPr>
      <w:r>
        <w:t xml:space="preserve"> </w:t>
      </w:r>
    </w:p>
    <w:p w:rsidRDefault="000C4458" w:rsidP="000C4458" w:rsidR="000C4458"/>
    <w:p w:rsidRDefault="000C4458" w:rsidP="000C4458" w:rsidR="000C4458">
      <w:r>
        <w:t>DNA:</w:t>
      </w:r>
    </w:p>
    <w:p w:rsidRDefault="000C4458" w:rsidP="000C4458" w:rsidR="000C4458">
      <w:pPr>
        <w:pStyle w:val="Odlomakpopisa"/>
        <w:numPr>
          <w:ilvl w:val="0"/>
          <w:numId w:val="6"/>
        </w:numPr>
      </w:pPr>
      <w:r>
        <w:t xml:space="preserve">e- oglasna ploča – dužnik – za javnost </w:t>
      </w:r>
    </w:p>
    <w:p w:rsidRDefault="000C4458" w:rsidP="000C4458" w:rsidR="000C4458">
      <w:pPr>
        <w:pStyle w:val="Odlomakpopisa"/>
        <w:numPr>
          <w:ilvl w:val="0"/>
          <w:numId w:val="6"/>
        </w:numPr>
      </w:pPr>
      <w:r>
        <w:t>kal</w:t>
      </w:r>
    </w:p>
    <w:sectPr w:rsidSect="00ED6AA8" w:rsidR="000C445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A2F62" w:rsidR="000A2F62">
      <w:r>
        <w:separator/>
      </w:r>
    </w:p>
  </w:endnote>
  <w:endnote w:id="0" w:type="continuationSeparator">
    <w:p w:rsidRDefault="000A2F62" w:rsidR="000A2F6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A2F62" w:rsidR="000A2F62">
      <w:r>
        <w:separator/>
      </w:r>
    </w:p>
  </w:footnote>
  <w:footnote w:id="0" w:type="continuationSeparator">
    <w:p w:rsidRDefault="000A2F62" w:rsidR="000A2F6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D78B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2C545AEE"/>
    <w:multiLevelType w:val="hybridMultilevel"/>
    <w:tmpl w:val="EFAE7E6C"/>
    <w:lvl w:tplc="2B22157E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2"/>
  </w:num>
  <w:num w:numId="5">
    <w:abstractNumId w:val="0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36BFD"/>
    <w:rsid w:val="0005686D"/>
    <w:rsid w:val="00092680"/>
    <w:rsid w:val="0009537A"/>
    <w:rsid w:val="000A2F62"/>
    <w:rsid w:val="000B54B4"/>
    <w:rsid w:val="000C4458"/>
    <w:rsid w:val="000D78BF"/>
    <w:rsid w:val="000E3B58"/>
    <w:rsid w:val="00114EAD"/>
    <w:rsid w:val="00133E13"/>
    <w:rsid w:val="00150DAF"/>
    <w:rsid w:val="00185571"/>
    <w:rsid w:val="001A359B"/>
    <w:rsid w:val="001A50E9"/>
    <w:rsid w:val="001B6C23"/>
    <w:rsid w:val="001D188A"/>
    <w:rsid w:val="001E50FB"/>
    <w:rsid w:val="001F6933"/>
    <w:rsid w:val="002044B0"/>
    <w:rsid w:val="00206A20"/>
    <w:rsid w:val="00230A63"/>
    <w:rsid w:val="00263D6D"/>
    <w:rsid w:val="00264D19"/>
    <w:rsid w:val="00267544"/>
    <w:rsid w:val="00283711"/>
    <w:rsid w:val="002972E4"/>
    <w:rsid w:val="00297E94"/>
    <w:rsid w:val="002F37EA"/>
    <w:rsid w:val="00300E06"/>
    <w:rsid w:val="00313D81"/>
    <w:rsid w:val="00325398"/>
    <w:rsid w:val="00327521"/>
    <w:rsid w:val="00340F06"/>
    <w:rsid w:val="00343AA6"/>
    <w:rsid w:val="003603FB"/>
    <w:rsid w:val="0038246E"/>
    <w:rsid w:val="00394BA9"/>
    <w:rsid w:val="003D35F9"/>
    <w:rsid w:val="003D4EF0"/>
    <w:rsid w:val="003E3A15"/>
    <w:rsid w:val="00413F4C"/>
    <w:rsid w:val="00414289"/>
    <w:rsid w:val="004307B3"/>
    <w:rsid w:val="00436110"/>
    <w:rsid w:val="00454944"/>
    <w:rsid w:val="004A6CFE"/>
    <w:rsid w:val="004B337A"/>
    <w:rsid w:val="004F3962"/>
    <w:rsid w:val="00530D6A"/>
    <w:rsid w:val="00533106"/>
    <w:rsid w:val="0053446F"/>
    <w:rsid w:val="0055091C"/>
    <w:rsid w:val="00556BE4"/>
    <w:rsid w:val="00572798"/>
    <w:rsid w:val="00577BB4"/>
    <w:rsid w:val="00590AEF"/>
    <w:rsid w:val="00591994"/>
    <w:rsid w:val="005A0039"/>
    <w:rsid w:val="005A1B66"/>
    <w:rsid w:val="005D3201"/>
    <w:rsid w:val="005D476D"/>
    <w:rsid w:val="005E4AB8"/>
    <w:rsid w:val="005F0073"/>
    <w:rsid w:val="005F4627"/>
    <w:rsid w:val="005F769C"/>
    <w:rsid w:val="00627F6A"/>
    <w:rsid w:val="00657B8E"/>
    <w:rsid w:val="00662B38"/>
    <w:rsid w:val="00673F17"/>
    <w:rsid w:val="006A7686"/>
    <w:rsid w:val="006B3BFD"/>
    <w:rsid w:val="006B5226"/>
    <w:rsid w:val="00700900"/>
    <w:rsid w:val="007162FD"/>
    <w:rsid w:val="007236DC"/>
    <w:rsid w:val="007404A0"/>
    <w:rsid w:val="00742E2A"/>
    <w:rsid w:val="007674F4"/>
    <w:rsid w:val="00776039"/>
    <w:rsid w:val="00786AE2"/>
    <w:rsid w:val="007B340F"/>
    <w:rsid w:val="007B5AFD"/>
    <w:rsid w:val="007D5A5D"/>
    <w:rsid w:val="007F70B4"/>
    <w:rsid w:val="00803B06"/>
    <w:rsid w:val="008052DC"/>
    <w:rsid w:val="008155EE"/>
    <w:rsid w:val="008420F0"/>
    <w:rsid w:val="00844232"/>
    <w:rsid w:val="008613BD"/>
    <w:rsid w:val="00863025"/>
    <w:rsid w:val="00871F01"/>
    <w:rsid w:val="00891ABE"/>
    <w:rsid w:val="0089396A"/>
    <w:rsid w:val="008A1DA4"/>
    <w:rsid w:val="008B52BE"/>
    <w:rsid w:val="008D773E"/>
    <w:rsid w:val="00920CA0"/>
    <w:rsid w:val="00930A33"/>
    <w:rsid w:val="0093207E"/>
    <w:rsid w:val="0093226F"/>
    <w:rsid w:val="00940B66"/>
    <w:rsid w:val="0094137D"/>
    <w:rsid w:val="009419D8"/>
    <w:rsid w:val="00942973"/>
    <w:rsid w:val="009578AF"/>
    <w:rsid w:val="009644EB"/>
    <w:rsid w:val="00990991"/>
    <w:rsid w:val="009B054E"/>
    <w:rsid w:val="009B1309"/>
    <w:rsid w:val="009C2A49"/>
    <w:rsid w:val="00A3011B"/>
    <w:rsid w:val="00A307FB"/>
    <w:rsid w:val="00A46D76"/>
    <w:rsid w:val="00A470EF"/>
    <w:rsid w:val="00A56342"/>
    <w:rsid w:val="00A71431"/>
    <w:rsid w:val="00A91F1F"/>
    <w:rsid w:val="00AC4528"/>
    <w:rsid w:val="00AD027A"/>
    <w:rsid w:val="00B07941"/>
    <w:rsid w:val="00B27E55"/>
    <w:rsid w:val="00B3566C"/>
    <w:rsid w:val="00B44807"/>
    <w:rsid w:val="00B522A9"/>
    <w:rsid w:val="00B5598F"/>
    <w:rsid w:val="00B71B8C"/>
    <w:rsid w:val="00B77524"/>
    <w:rsid w:val="00B82F18"/>
    <w:rsid w:val="00B9791C"/>
    <w:rsid w:val="00BD256B"/>
    <w:rsid w:val="00BE6E65"/>
    <w:rsid w:val="00BE7100"/>
    <w:rsid w:val="00C0394B"/>
    <w:rsid w:val="00C728C7"/>
    <w:rsid w:val="00C7497C"/>
    <w:rsid w:val="00C836B9"/>
    <w:rsid w:val="00C958E9"/>
    <w:rsid w:val="00CB45A2"/>
    <w:rsid w:val="00CD1867"/>
    <w:rsid w:val="00CE7362"/>
    <w:rsid w:val="00D01B78"/>
    <w:rsid w:val="00D33C07"/>
    <w:rsid w:val="00D5460B"/>
    <w:rsid w:val="00D66226"/>
    <w:rsid w:val="00DA3C9A"/>
    <w:rsid w:val="00DB2A0A"/>
    <w:rsid w:val="00DE05F7"/>
    <w:rsid w:val="00DF593B"/>
    <w:rsid w:val="00E004FD"/>
    <w:rsid w:val="00E02E6E"/>
    <w:rsid w:val="00E049BA"/>
    <w:rsid w:val="00E105FB"/>
    <w:rsid w:val="00E75C65"/>
    <w:rsid w:val="00E87DD0"/>
    <w:rsid w:val="00EA38C0"/>
    <w:rsid w:val="00EA69DB"/>
    <w:rsid w:val="00EB0640"/>
    <w:rsid w:val="00EC3302"/>
    <w:rsid w:val="00ED6AA8"/>
    <w:rsid w:val="00EE2F80"/>
    <w:rsid w:val="00EF01DD"/>
    <w:rsid w:val="00F014ED"/>
    <w:rsid w:val="00F034D3"/>
    <w:rsid w:val="00F07207"/>
    <w:rsid w:val="00F41A3D"/>
    <w:rsid w:val="00F84958"/>
    <w:rsid w:val="00F961E2"/>
    <w:rsid w:val="00FD44F2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Bezproreda" w:type="paragraph">
    <w:name w:val="No Spacing"/>
    <w:uiPriority w:val="1"/>
    <w:qFormat/>
    <w:rsid w:val="00E049BA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674F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674F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674F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674F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674F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Bezproreda" w:type="paragraph">
    <w:name w:val="No Spacing"/>
    <w:uiPriority w:val="1"/>
    <w:qFormat/>
    <w:rsid w:val="00E049BA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674F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674F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674F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674F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674F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prosinca 2015.</izvorni_sadrzaj>
    <derivirana_varijabla naziv="DomainObject.DatumDonosenjaOdluke_1">21.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Jurdana</izvorni_sadrzaj>
    <derivirana_varijabla naziv="DomainObject.DonositeljOdluke.Prezime_1">Jurdana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4710</izvorni_sadrzaj>
    <derivirana_varijabla naziv="DomainObject.Predmet.Broj_1">4710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2015.</izvorni_sadrzaj>
    <derivirana_varijabla naziv="DomainObject.Predmet.DatumOsnivanja_1">17.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St-4710/2015</izvorni_sadrzaj>
    <derivirana_varijabla naziv="DomainObject.Predmet.OznakaBroj_1">St-4710/2015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KREATIVNI INTERIJERI d.o.o.</izvorni_sadrzaj>
    <derivirana_varijabla naziv="DomainObject.Predmet.ProtustrankaFormated_1">  KREATIVNI INTERIJERI d.o.o.</derivirana_varijabla>
  </DomainObject.Predmet.ProtustrankaFormated>
  <DomainObject.Predmet.ProtustrankaFormatedOIB>
    <izvorni_sadrzaj>  KREATIVNI INTERIJERI d.o.o., OIB 48503906431</izvorni_sadrzaj>
    <derivirana_varijabla naziv="DomainObject.Predmet.ProtustrankaFormatedOIB_1">  KREATIVNI INTERIJERI d.o.o., OIB 48503906431</derivirana_varijabla>
  </DomainObject.Predmet.ProtustrankaFormatedOIB>
  <DomainObject.Predmet.ProtustrankaFormatedWithAdress>
    <izvorni_sadrzaj> KREATIVNI INTERIJERI d.o.o., Ulica grada Vukovara 269/D, 10000 Zagreb</izvorni_sadrzaj>
    <derivirana_varijabla naziv="DomainObject.Predmet.ProtustrankaFormatedWithAdress_1"> KREATIVNI INTERIJERI d.o.o., Ulica grada Vukovara 269/D, 10000 Zagreb</derivirana_varijabla>
  </DomainObject.Predmet.ProtustrankaFormatedWithAdress>
  <DomainObject.Predmet.ProtustrankaFormatedWithAdressOIB>
    <izvorni_sadrzaj> KREATIVNI INTERIJERI d.o.o., OIB 48503906431, Ulica grada Vukovara 269/D, 10000 Zagreb</izvorni_sadrzaj>
    <derivirana_varijabla naziv="DomainObject.Predmet.ProtustrankaFormatedWithAdressOIB_1"> KREATIVNI INTERIJERI d.o.o., OIB 48503906431, Ulica grada Vukovara 269/D, 10000 Zagreb</derivirana_varijabla>
  </DomainObject.Predmet.ProtustrankaFormatedWithAdressOIB>
  <DomainObject.Predmet.ProtustrankaWithAdress>
    <izvorni_sadrzaj>KREATIVNI INTERIJERI d.o.o. Ulica grada Vukovara 269/D, 10000 Zagreb</izvorni_sadrzaj>
    <derivirana_varijabla naziv="DomainObject.Predmet.ProtustrankaWithAdress_1">KREATIVNI INTERIJERI d.o.o. Ulica grada Vukovara 269/D, 10000 Zagreb</derivirana_varijabla>
  </DomainObject.Predmet.ProtustrankaWithAdress>
  <DomainObject.Predmet.ProtustrankaWithAdressOIB>
    <izvorni_sadrzaj>KREATIVNI INTERIJERI d.o.o., OIB 48503906431, Ulica grada Vukovara 269/D, 10000 Zagreb</izvorni_sadrzaj>
    <derivirana_varijabla naziv="DomainObject.Predmet.ProtustrankaWithAdressOIB_1">KREATIVNI INTERIJERI d.o.o., OIB 48503906431, Ulica grada Vukovara 269/D, 10000 Zagreb</derivirana_varijabla>
  </DomainObject.Predmet.ProtustrankaWithAdressOIB>
  <DomainObject.Predmet.ProtustrankaNazivFormated>
    <izvorni_sadrzaj>KREATIVNI INTERIJERI d.o.o.</izvorni_sadrzaj>
    <derivirana_varijabla naziv="DomainObject.Predmet.ProtustrankaNazivFormated_1">KREATIVNI INTERIJERI d.o.o.</derivirana_varijabla>
  </DomainObject.Predmet.ProtustrankaNazivFormated>
  <DomainObject.Predmet.ProtustrankaNazivFormatedOIB>
    <izvorni_sadrzaj>KREATIVNI INTERIJERI d.o.o., OIB 48503906431</izvorni_sadrzaj>
    <derivirana_varijabla naziv="DomainObject.Predmet.ProtustrankaNazivFormatedOIB_1">KREATIVNI INTERIJERI d.o.o., OIB 48503906431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8. St - M. Jurdana</izvorni_sadrzaj>
    <derivirana_varijabla naziv="DomainObject.Predmet.Referada.Naziv_1">8. St - M. Jurdana</derivirana_varijabla>
  </DomainObject.Predmet.Referada.Naziv>
  <DomainObject.Predmet.Referada.Oznaka>
    <izvorni_sadrzaj>8. St</izvorni_sadrzaj>
    <derivirana_varijabla naziv="DomainObject.Predmet.Referada.Oznaka_1">8. 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Jurdana</izvorni_sadrzaj>
    <derivirana_varijabla naziv="DomainObject.Predmet.Referada.Sudac_1">Marija Jurdana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8. St - M. Jurdana</izvorni_sadrzaj>
    <derivirana_varijabla naziv="DomainObject.Predmet.TrenutnaLokacijaSpisa.Naziv_1">8. St - M. Jurdana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Nikolina Krunić</izvorni_sadrzaj>
    <derivirana_varijabla naziv="DomainObject.Predmet.Zapisnicar_1">Nikolina Krunić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KREATIVNI INTERIJERI d.o.o.</item>
    </izvorni_sadrzaj>
    <derivirana_varijabla naziv="DomainObject.Predmet.ProtuStrankaListFormated_1">
      <item>KREATIVNI INTERIJERI d.o.o.</item>
    </derivirana_varijabla>
  </DomainObject.Predmet.ProtuStrankaListFormated>
  <DomainObject.Predmet.ProtuStrankaListFormatedOIB>
    <izvorni_sadrzaj>
      <item>KREATIVNI INTERIJERI d.o.o., OIB 48503906431</item>
    </izvorni_sadrzaj>
    <derivirana_varijabla naziv="DomainObject.Predmet.ProtuStrankaListFormatedOIB_1">
      <item>KREATIVNI INTERIJERI d.o.o., OIB 48503906431</item>
    </derivirana_varijabla>
  </DomainObject.Predmet.ProtuStrankaListFormatedOIB>
  <DomainObject.Predmet.ProtuStrankaListFormatedWithAdress>
    <izvorni_sadrzaj>
      <item>KREATIVNI INTERIJERI d.o.o., Ulica grada Vukovara 269/D, 10000 Zagreb</item>
    </izvorni_sadrzaj>
    <derivirana_varijabla naziv="DomainObject.Predmet.ProtuStrankaListFormatedWithAdress_1">
      <item>KREATIVNI INTERIJERI d.o.o., Ulica grada Vukovara 269/D, 10000 Zagreb</item>
    </derivirana_varijabla>
  </DomainObject.Predmet.ProtuStrankaListFormatedWithAdress>
  <DomainObject.Predmet.ProtuStrankaListFormatedWithAdressOIB>
    <izvorni_sadrzaj>
      <item>KREATIVNI INTERIJERI d.o.o., OIB 48503906431, Ulica grada Vukovara 269/D, 10000 Zagreb</item>
    </izvorni_sadrzaj>
    <derivirana_varijabla naziv="DomainObject.Predmet.ProtuStrankaListFormatedWithAdressOIB_1">
      <item>KREATIVNI INTERIJERI d.o.o., OIB 48503906431, Ulica grada Vukovara 269/D, 10000 Zagreb</item>
    </derivirana_varijabla>
  </DomainObject.Predmet.ProtuStrankaListFormatedWithAdressOIB>
  <DomainObject.Predmet.ProtuStrankaListNazivFormated>
    <izvorni_sadrzaj>
      <item>KREATIVNI INTERIJERI d.o.o.</item>
    </izvorni_sadrzaj>
    <derivirana_varijabla naziv="DomainObject.Predmet.ProtuStrankaListNazivFormated_1">
      <item>KREATIVNI INTERIJERI d.o.o.</item>
    </derivirana_varijabla>
  </DomainObject.Predmet.ProtuStrankaListNazivFormated>
  <DomainObject.Predmet.ProtuStrankaListNazivFormatedOIB>
    <izvorni_sadrzaj>
      <item>KREATIVNI INTERIJERI d.o.o., OIB 48503906431</item>
    </izvorni_sadrzaj>
    <derivirana_varijabla naziv="DomainObject.Predmet.ProtuStrankaListNazivFormatedOIB_1">
      <item>KREATIVNI INTERIJERI d.o.o., OIB 48503906431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prosinca 2015.</izvorni_sadrzaj>
    <derivirana_varijabla naziv="DomainObject.Datum_1">21.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KREATIVNI INTERIJERI d.o.o.</izvorni_sadrzaj>
    <derivirana_varijabla naziv="DomainObject.Predmet.ProtustrankaIDrugi_1">KREATIVNI INTERIJERI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KREATIVNI INTERIJERI d.o.o., OIB 48503906431, Ulica grada Vukovara 269/D, 10000 Zagreb</izvorni_sadrzaj>
    <derivirana_varijabla naziv="DomainObject.Predmet.ProtustrankaIDrugiAdressOIB_1">KREATIVNI INTERIJERI d.o.o., OIB 48503906431, Ulica grada Vukovara 269/D,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KREATIVNI INTERIJERI d.o.o.</item>
    </izvorni_sadrzaj>
    <derivirana_varijabla naziv="DomainObject.Predmet.SudioniciListNaziv_1">
      <item>FINA Regionalni centar Zagreb</item>
      <item>KREATIVNI INTERIJERI d.o.o.</item>
    </derivirana_varijabla>
  </DomainObject.Predmet.SudioniciListNaziv>
  <DomainObject.Predmet.SudioniciListAdressOIB>
    <izvorni_sadrzaj>
      <item>FINA Regionalni centar Zagreb, OIB 85821130368, Trg svibanjskih žrtava 1995. br.1,10000 Zagreb</item>
      <item>KREATIVNI INTERIJERI d.o.o., OIB 48503906431, Ulica grada Vukovara 269/D,10000 Zagreb</item>
    </izvorni_sadrzaj>
    <derivirana_varijabla naziv="DomainObject.Predmet.SudioniciListAdressOIB_1">
      <item>FINA Regionalni centar Zagreb, OIB 85821130368, Trg svibanjskih žrtava 1995. br.1,10000 Zagreb</item>
      <item>KREATIVNI INTERIJERI d.o.o., OIB 48503906431, Ulica grada Vukovara 269/D,10000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48503906431</item>
    </izvorni_sadrzaj>
    <derivirana_varijabla naziv="DomainObject.Predmet.SudioniciListNazivOIB_1">
      <item>, OIB 85821130368</item>
      <item>, OIB 48503906431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243</properties:Words>
  <properties:Characters>1339</properties:Characters>
  <properties:Lines>45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2015-12-21T10:19:00Z</dcterms:created>
  <dc:creator>ilukac</dc:creator>
  <cp:lastModifiedBy>dvorana100</cp:lastModifiedBy>
  <cp:lastPrinted>2015-12-21T10:16:00Z</cp:lastPrinted>
  <dcterms:modified xmlns:xsi="http://www.w3.org/2001/XMLSchema-instance" xsi:type="dcterms:W3CDTF">2015-12-21T12:25:00Z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