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3d1a9" w14:paraId="f43d1a9" w:rsidRDefault="00170E7C" w:rsidP="00170E7C" w:rsidR="00170E7C" w:rsidRPr="000D7E78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170E7C" w:rsidP="00170E7C" w:rsidR="00170E7C" w:rsidRPr="000D7E78">
      <w:pPr>
        <w:rPr>
          <w:sz w:val="24"/>
          <w:szCs w:val="24"/>
        </w:rPr>
      </w:pPr>
    </w:p>
    <w:p w:rsidRDefault="00204136" w:rsidR="0080594B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REPUBLIKA HRVATSKA</w:t>
      </w:r>
    </w:p>
    <w:p w:rsidRDefault="00EA533C" w:rsidP="00EA533C" w:rsidR="00EA533C" w:rsidRPr="000D7E78">
      <w:pPr>
        <w:rPr>
          <w:sz w:val="24"/>
          <w:szCs w:val="24"/>
        </w:rPr>
      </w:pPr>
      <w:r w:rsidRPr="000D7E78">
        <w:rPr>
          <w:sz w:val="24"/>
          <w:szCs w:val="24"/>
        </w:rPr>
        <w:t>Trgovački sud u Zagrebu</w:t>
      </w:r>
    </w:p>
    <w:p w:rsidRDefault="00EA533C" w:rsidP="002C7F13" w:rsidR="00EA533C">
      <w:pPr>
        <w:rPr>
          <w:b/>
          <w:sz w:val="24"/>
          <w:szCs w:val="24"/>
        </w:rPr>
      </w:pPr>
      <w:r w:rsidRPr="000D7E78">
        <w:rPr>
          <w:sz w:val="24"/>
          <w:szCs w:val="24"/>
        </w:rPr>
        <w:t xml:space="preserve">Zagreb, Amruševa 2/II                                                </w:t>
      </w:r>
      <w:r w:rsidR="0080594B">
        <w:rPr>
          <w:sz w:val="24"/>
          <w:szCs w:val="24"/>
        </w:rPr>
        <w:t xml:space="preserve">                      </w:t>
      </w:r>
      <w:r w:rsidR="001C0F06" w:rsidRPr="000D7E78">
        <w:rPr>
          <w:sz w:val="24"/>
          <w:szCs w:val="24"/>
        </w:rPr>
        <w:t xml:space="preserve"> </w:t>
      </w:r>
      <w:r w:rsidR="002C7F13">
        <w:rPr>
          <w:bCs/>
          <w:sz w:val="24"/>
          <w:szCs w:val="24"/>
        </w:rPr>
        <w:t xml:space="preserve">      </w:t>
      </w:r>
    </w:p>
    <w:p w:rsidRDefault="00A1156B" w:rsidP="002C7F13" w:rsidR="00A1156B" w:rsidRPr="000D7E78">
      <w:pPr>
        <w:rPr>
          <w:b/>
          <w:sz w:val="24"/>
          <w:szCs w:val="24"/>
        </w:rPr>
      </w:pPr>
    </w:p>
    <w:p w:rsidRDefault="0051740A" w:rsidP="00A1156B" w:rsidR="0051740A">
      <w:pPr>
        <w:jc w:val="both"/>
        <w:rPr>
          <w:sz w:val="24"/>
          <w:szCs w:val="24"/>
        </w:rPr>
      </w:pPr>
    </w:p>
    <w:p w:rsidRDefault="00A1156B" w:rsidP="0051740A" w:rsidR="00A1156B" w:rsidRPr="00A1156B">
      <w:pPr>
        <w:jc w:val="both"/>
        <w:rPr>
          <w:sz w:val="24"/>
          <w:szCs w:val="24"/>
        </w:rPr>
      </w:pPr>
      <w:r w:rsidRPr="00A1156B">
        <w:rPr>
          <w:sz w:val="24"/>
          <w:szCs w:val="24"/>
        </w:rPr>
        <w:t xml:space="preserve">Trgovački sud u Zagrebu, po sucu tog suda Nikoli Ribariću, u stečajnom postupku nad </w:t>
      </w:r>
    </w:p>
    <w:p w:rsidRDefault="00A1156B" w:rsidP="0051740A" w:rsidR="00862AA9">
      <w:pPr>
        <w:jc w:val="both"/>
        <w:rPr>
          <w:sz w:val="24"/>
          <w:szCs w:val="24"/>
        </w:rPr>
      </w:pPr>
      <w:r w:rsidRPr="00A1156B">
        <w:rPr>
          <w:sz w:val="24"/>
          <w:szCs w:val="24"/>
        </w:rPr>
        <w:t>Stečajnom masom iza ULJA I MAZIVA d.o.o., Zagreb, Zelengorska br. 1., (ranije na adresi: Zagreb, Badalićeva 26c), (OIB: 34110288352),</w:t>
      </w:r>
      <w:r w:rsidR="00FB00C5">
        <w:rPr>
          <w:sz w:val="24"/>
          <w:szCs w:val="24"/>
        </w:rPr>
        <w:t xml:space="preserve"> nakon</w:t>
      </w:r>
      <w:r w:rsidR="00862AA9">
        <w:rPr>
          <w:sz w:val="24"/>
          <w:szCs w:val="24"/>
        </w:rPr>
        <w:t xml:space="preserve"> održanog ispitnog ročišta dana </w:t>
      </w:r>
      <w:r w:rsidR="00FB00C5">
        <w:rPr>
          <w:sz w:val="24"/>
          <w:szCs w:val="24"/>
        </w:rPr>
        <w:t>20. svibnja 2019. godine, dana 20. svibnja 2019. godine</w:t>
      </w:r>
    </w:p>
    <w:p w:rsidRDefault="00A03DB0" w:rsidP="00A2587B" w:rsidR="00A03DB0">
      <w:pPr>
        <w:jc w:val="both"/>
        <w:rPr>
          <w:sz w:val="24"/>
          <w:szCs w:val="24"/>
        </w:rPr>
      </w:pPr>
    </w:p>
    <w:p w:rsidRDefault="0051740A" w:rsidP="00A2587B" w:rsidR="0051740A" w:rsidRPr="000D7E78">
      <w:pPr>
        <w:jc w:val="both"/>
        <w:rPr>
          <w:sz w:val="24"/>
          <w:szCs w:val="24"/>
        </w:rPr>
      </w:pPr>
    </w:p>
    <w:p w:rsidRDefault="00A03DB0" w:rsidP="00170E7C" w:rsidR="0087705A" w:rsidRPr="000D7E78">
      <w:pPr>
        <w:jc w:val="both"/>
        <w:rPr>
          <w:sz w:val="24"/>
          <w:szCs w:val="24"/>
        </w:rPr>
      </w:pP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</w:r>
      <w:r w:rsidRPr="000D7E78">
        <w:rPr>
          <w:sz w:val="24"/>
          <w:szCs w:val="24"/>
        </w:rPr>
        <w:tab/>
        <w:t>TABLICE STEČAJNOG SUCA</w:t>
      </w:r>
    </w:p>
    <w:p w:rsidRDefault="00672D48" w:rsidP="00672D48" w:rsidR="00672D48" w:rsidRPr="000D7E78">
      <w:pPr>
        <w:jc w:val="both"/>
        <w:rPr>
          <w:sz w:val="24"/>
          <w:szCs w:val="24"/>
        </w:rPr>
      </w:pPr>
    </w:p>
    <w:p w:rsidRDefault="00862AA9" w:rsidP="001D4B08" w:rsidR="00862AA9" w:rsidRPr="00A824E5">
      <w:pPr>
        <w:numPr>
          <w:ilvl w:val="0"/>
          <w:numId w:val="19"/>
        </w:numPr>
        <w:ind w:left="708"/>
        <w:jc w:val="both"/>
        <w:rPr>
          <w:b/>
          <w:bCs/>
        </w:rPr>
      </w:pPr>
      <w:r w:rsidRPr="00A824E5">
        <w:rPr>
          <w:b/>
          <w:sz w:val="24"/>
          <w:szCs w:val="24"/>
        </w:rPr>
        <w:t>Utvrđene tražbine viših isplatnih redova:</w:t>
      </w:r>
    </w:p>
    <w:p w:rsidRDefault="004F73BE" w:rsidP="00862AA9" w:rsidR="004F73BE">
      <w:pPr>
        <w:pStyle w:val="TableContents"/>
        <w:ind w:left="708"/>
        <w:rPr>
          <w:rFonts w:cs="Times New Roman"/>
          <w:b/>
          <w:bCs/>
        </w:rPr>
      </w:pPr>
    </w:p>
    <w:p w:rsidRDefault="00FB00C5" w:rsidP="00862AA9" w:rsidR="00862AA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</w:t>
      </w:r>
      <w:r w:rsidR="00862AA9">
        <w:rPr>
          <w:rFonts w:cs="Times New Roman"/>
          <w:b/>
          <w:bCs/>
        </w:rPr>
        <w:t xml:space="preserve"> viši isplatni red:</w:t>
      </w:r>
    </w:p>
    <w:p w:rsidRDefault="00862AA9" w:rsidP="00862AA9" w:rsidR="00862AA9" w:rsidRPr="003B182B">
      <w:pPr>
        <w:ind w:left="360"/>
        <w:jc w:val="both"/>
        <w:rPr>
          <w:sz w:val="24"/>
          <w:szCs w:val="24"/>
        </w:rPr>
      </w:pPr>
    </w:p>
    <w:p w:rsidRDefault="00050F19" w:rsidP="00050F19" w:rsidR="00050F19"/>
    <w:tbl>
      <w:tblPr>
        <w:tblW w:type="dxa" w:w="10774"/>
        <w:tblInd w:type="dxa" w:w="-743"/>
        <w:tblLayout w:type="fixed"/>
        <w:tblLook w:val="04A0" w:noVBand="1" w:noHBand="0" w:lastColumn="0" w:firstColumn="1" w:lastRow="0" w:firstRow="1"/>
      </w:tblPr>
      <w:tblGrid>
        <w:gridCol w:w="852"/>
        <w:gridCol w:w="1241"/>
        <w:gridCol w:w="1594"/>
        <w:gridCol w:w="1275"/>
        <w:gridCol w:w="1276"/>
        <w:gridCol w:w="1701"/>
        <w:gridCol w:w="1133"/>
        <w:gridCol w:w="1702"/>
      </w:tblGrid>
      <w:tr w:rsidTr="00CA2ADF" w:rsidR="00FB00C5" w:rsidRPr="00FB00C5">
        <w:trPr>
          <w:trHeight w:val="1200"/>
        </w:trPr>
        <w:tc>
          <w:tcPr>
            <w:tcW w:type="dxa" w:w="8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4"/>
                <w:szCs w:val="24"/>
              </w:rPr>
            </w:pPr>
            <w:r w:rsidRPr="00FB00C5">
              <w:rPr>
                <w:rFonts w:hAnsi="Calibri" w:ascii="Calibri"/>
                <w:color w:val="000000"/>
                <w:sz w:val="24"/>
                <w:szCs w:val="24"/>
              </w:rPr>
              <w:t>R. br.</w:t>
            </w:r>
          </w:p>
        </w:tc>
        <w:tc>
          <w:tcPr>
            <w:tcW w:type="dxa" w:w="124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4"/>
                <w:szCs w:val="24"/>
              </w:rPr>
            </w:pPr>
            <w:r w:rsidRPr="00FB00C5">
              <w:rPr>
                <w:rFonts w:hAnsi="Calibri" w:ascii="Calibri"/>
                <w:color w:val="000000"/>
                <w:sz w:val="24"/>
                <w:szCs w:val="24"/>
              </w:rPr>
              <w:t>Naziv vjerovnika</w:t>
            </w:r>
          </w:p>
        </w:tc>
        <w:tc>
          <w:tcPr>
            <w:tcW w:type="dxa" w:w="15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4"/>
                <w:szCs w:val="24"/>
              </w:rPr>
            </w:pPr>
            <w:r w:rsidRPr="00FB00C5">
              <w:rPr>
                <w:rFonts w:hAnsi="Calibri" w:ascii="Calibri"/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12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Adresa/ sjedište vjerovnika</w:t>
            </w:r>
          </w:p>
        </w:tc>
        <w:tc>
          <w:tcPr>
            <w:tcW w:type="dxa" w:w="12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Iznos prijavljene tražbine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dxa" w:w="113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Iznos priznate tražbine</w:t>
            </w:r>
          </w:p>
        </w:tc>
        <w:tc>
          <w:tcPr>
            <w:tcW w:type="dxa" w:w="170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Pravna osnova priznate tražbine</w:t>
            </w:r>
          </w:p>
        </w:tc>
      </w:tr>
      <w:tr w:rsidTr="00CA2ADF" w:rsidR="00FB00C5" w:rsidRPr="00FB00C5">
        <w:trPr>
          <w:trHeight w:val="1042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Zagrebački holding d.o.o.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85584865987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 xml:space="preserve">Zagreb, </w:t>
            </w:r>
          </w:p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Ul. grada Vukovara 41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1.797,88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Račun za isporučene usluge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1.797,88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Račun za isporučene usluge</w:t>
            </w:r>
          </w:p>
        </w:tc>
      </w:tr>
      <w:tr w:rsidTr="00CA2ADF" w:rsidR="00FB00C5" w:rsidRPr="00FB00C5">
        <w:trPr>
          <w:trHeight w:val="988"/>
        </w:trPr>
        <w:tc>
          <w:tcPr>
            <w:tcW w:type="dxa" w:w="852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dxa" w:w="124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UNIQUA osiguranje d.d.</w:t>
            </w:r>
          </w:p>
        </w:tc>
        <w:tc>
          <w:tcPr>
            <w:tcW w:type="dxa" w:w="15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75665455333</w:t>
            </w:r>
          </w:p>
        </w:tc>
        <w:tc>
          <w:tcPr>
            <w:tcW w:type="dxa" w:w="12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Zagreb, Planinska ul. 13A</w:t>
            </w:r>
          </w:p>
        </w:tc>
        <w:tc>
          <w:tcPr>
            <w:tcW w:type="dxa" w:w="12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9.412,72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Nepravomoćna presuda Povrv-6314/2014</w:t>
            </w:r>
          </w:p>
        </w:tc>
        <w:tc>
          <w:tcPr>
            <w:tcW w:type="dxa" w:w="113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9.412,72</w:t>
            </w:r>
          </w:p>
        </w:tc>
        <w:tc>
          <w:tcPr>
            <w:tcW w:type="dxa" w:w="170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FB00C5" w:rsidP="00FB00C5" w:rsidR="00FB00C5" w:rsidRPr="00FB00C5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 w:rsidRPr="00FB00C5">
              <w:rPr>
                <w:rFonts w:hAnsi="Calibri" w:ascii="Calibri"/>
                <w:color w:val="000000"/>
                <w:sz w:val="22"/>
                <w:szCs w:val="22"/>
              </w:rPr>
              <w:t>Nepravomoćna presuda Povrv-6314/2014</w:t>
            </w:r>
          </w:p>
        </w:tc>
      </w:tr>
    </w:tbl>
    <w:p w:rsidRDefault="00696502" w:rsidP="00BF4F27" w:rsidR="0069650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A1F61" w:rsidP="00BF4F27" w:rsidR="00EA1F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A1F61" w:rsidP="00BF4F27" w:rsidR="00EA1F6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B00C5" w:rsidP="00F34F6E" w:rsidR="00050F1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 Zagrebu, 20</w:t>
      </w:r>
      <w:r w:rsidR="00F34F6E">
        <w:rPr>
          <w:rFonts w:hAnsi="Times New Roman" w:ascii="Times New Roman"/>
          <w:b w:val="false"/>
          <w:color w:val="auto"/>
          <w:szCs w:val="24"/>
        </w:rPr>
        <w:t>.</w:t>
      </w:r>
      <w:r>
        <w:rPr>
          <w:rFonts w:hAnsi="Times New Roman" w:ascii="Times New Roman"/>
          <w:b w:val="false"/>
          <w:color w:val="auto"/>
          <w:szCs w:val="24"/>
        </w:rPr>
        <w:t xml:space="preserve"> svibnja 2019.</w:t>
      </w:r>
      <w:r w:rsidR="00F34F6E">
        <w:rPr>
          <w:rFonts w:hAnsi="Times New Roman" w:ascii="Times New Roman"/>
          <w:b w:val="false"/>
          <w:color w:val="auto"/>
          <w:szCs w:val="24"/>
        </w:rPr>
        <w:t xml:space="preserve"> godine</w:t>
      </w:r>
    </w:p>
    <w:p w:rsidRDefault="00050F19" w:rsidP="0016456B" w:rsidR="00050F19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16456B" w:rsidP="0016456B" w:rsidR="0080594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6456B" w:rsidP="0016456B" w:rsidR="0016456B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</w:t>
      </w:r>
      <w:r w:rsidR="0080594B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6456B" w:rsidP="006D7BD1" w:rsidR="0016456B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6456B" w:rsidP="0016456B" w:rsidR="0016456B">
      <w:pPr>
        <w:pStyle w:val="Podnaslov"/>
        <w:ind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Za točnost otpravka - ovlašteni službenik</w:t>
      </w:r>
    </w:p>
    <w:p w:rsidRDefault="0016456B" w:rsidP="0016456B" w:rsidR="0080594B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Maja Hajtek</w:t>
      </w:r>
      <w:r w:rsidR="0080594B">
        <w:rPr>
          <w:rFonts w:hAnsi="Times New Roman" w:ascii="Times New Roman"/>
          <w:b w:val="false"/>
          <w:color w:val="auto"/>
          <w:szCs w:val="24"/>
        </w:rPr>
        <w:t xml:space="preserve"> </w:t>
      </w:r>
    </w:p>
    <w:sectPr w:rsidSect="00C032B4" w:rsidR="0080594B" w:rsidRPr="00FC1355">
      <w:headerReference w:type="even" r:id="rId10"/>
      <w:headerReference w:type="default" r:id="rId11"/>
      <w:headerReference w:type="firs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B97" w:rsidR="00A32B97">
      <w:r>
        <w:separator/>
      </w:r>
    </w:p>
  </w:endnote>
  <w:endnote w:id="0" w:type="continuationSeparator">
    <w:p w:rsidRDefault="00A32B97" w:rsidR="00A32B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B97" w:rsidR="00A32B97">
      <w:r>
        <w:separator/>
      </w:r>
    </w:p>
  </w:footnote>
  <w:footnote w:id="0" w:type="continuationSeparator">
    <w:p w:rsidRDefault="00A32B97" w:rsidR="00A32B9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653" w:rsidR="00EE165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653" w:rsidP="00C032B4" w:rsidR="00EE165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456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7268" w:rsidP="00C032B4" w:rsidR="00EE1653">
    <w:pPr>
      <w:pStyle w:val="Zaglavlje"/>
      <w:jc w:val="right"/>
    </w:pPr>
    <w:r>
      <w:rPr>
        <w:sz w:val="24"/>
      </w:rPr>
      <w:tab/>
    </w:r>
    <w:r>
      <w:rPr>
        <w:sz w:val="24"/>
      </w:rPr>
      <w:tab/>
    </w:r>
    <w:r w:rsidR="00EE1653">
      <w:rPr>
        <w:sz w:val="24"/>
      </w:rPr>
      <w:t>72. St-</w:t>
    </w:r>
    <w:r w:rsidR="00EA1F61">
      <w:rPr>
        <w:sz w:val="24"/>
      </w:rPr>
      <w:t>4057</w:t>
    </w:r>
    <w:r>
      <w:rPr>
        <w:sz w:val="24"/>
      </w:rPr>
      <w:t>/2016</w:t>
    </w:r>
    <w:r w:rsidR="00EE1653" w:rsidRPr="00B312E8"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740A" w:rsidP="0051740A" w:rsidR="0051740A" w:rsidRPr="0051740A">
    <w:pPr>
      <w:pStyle w:val="Zaglavlje"/>
      <w:jc w:val="right"/>
    </w:pPr>
    <w:r w:rsidRPr="0051740A">
      <w:rPr>
        <w:sz w:val="24"/>
        <w:szCs w:val="24"/>
      </w:rPr>
      <w:t>72</w:t>
    </w:r>
    <w:r>
      <w:rPr>
        <w:sz w:val="24"/>
        <w:szCs w:val="24"/>
      </w:rPr>
      <w:t>.</w:t>
    </w:r>
    <w:r w:rsidRPr="0051740A">
      <w:rPr>
        <w:sz w:val="24"/>
        <w:szCs w:val="24"/>
      </w:rPr>
      <w:t xml:space="preserve"> St-1058/2019</w:t>
    </w:r>
    <w:r>
      <w:rPr>
        <w:sz w:val="24"/>
        <w:szCs w:val="24"/>
      </w:rPr>
      <w:t>-22</w:t>
    </w:r>
  </w:p>
  <w:p w:rsidRDefault="0051740A" w:rsidR="0051740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C083F87"/>
    <w:multiLevelType w:val="hybridMultilevel"/>
    <w:tmpl w:val="0C36E6D6"/>
    <w:lvl w:tplc="6248C250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976297"/>
    <w:multiLevelType w:val="hybridMultilevel"/>
    <w:tmpl w:val="EF90F1A0"/>
    <w:lvl w:tplc="F216FEA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6A55CDD"/>
    <w:multiLevelType w:val="hybridMultilevel"/>
    <w:tmpl w:val="7DBAAA78"/>
    <w:lvl w:tplc="8F10FC60" w:ilvl="0">
      <w:start w:val="1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71C1108"/>
    <w:multiLevelType w:val="hybridMultilevel"/>
    <w:tmpl w:val="786898D0"/>
    <w:lvl w:tplc="3202D0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8542772"/>
    <w:multiLevelType w:val="hybridMultilevel"/>
    <w:tmpl w:val="B34C03C8"/>
    <w:lvl w:tplc="7D3A7F86" w:ilvl="0">
      <w:start w:val="6"/>
      <w:numFmt w:val="decimal"/>
      <w:lvlText w:val="%1."/>
      <w:lvlJc w:val="left"/>
      <w:pPr>
        <w:tabs>
          <w:tab w:pos="855" w:val="num"/>
        </w:tabs>
        <w:ind w:hanging="360" w:left="8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75" w:val="num"/>
        </w:tabs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tabs>
          <w:tab w:pos="2295" w:val="num"/>
        </w:tabs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tabs>
          <w:tab w:pos="3015" w:val="num"/>
        </w:tabs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tabs>
          <w:tab w:pos="3735" w:val="num"/>
        </w:tabs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tabs>
          <w:tab w:pos="4455" w:val="num"/>
        </w:tabs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tabs>
          <w:tab w:pos="5175" w:val="num"/>
        </w:tabs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tabs>
          <w:tab w:pos="5895" w:val="num"/>
        </w:tabs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tabs>
          <w:tab w:pos="6615" w:val="num"/>
        </w:tabs>
        <w:ind w:hanging="180" w:left="6615"/>
      </w:pPr>
    </w:lvl>
  </w:abstractNum>
  <w:abstractNum w:abstractNumId="11">
    <w:nsid w:val="3B211469"/>
    <w:multiLevelType w:val="multilevel"/>
    <w:tmpl w:val="0C36E6D6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06D4A92"/>
    <w:multiLevelType w:val="hybridMultilevel"/>
    <w:tmpl w:val="6C16E1DA"/>
    <w:lvl w:tplc="86DE5DB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5714B95"/>
    <w:multiLevelType w:val="hybridMultilevel"/>
    <w:tmpl w:val="5A4469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7">
    <w:nsid w:val="4CCC7380"/>
    <w:multiLevelType w:val="hybridMultilevel"/>
    <w:tmpl w:val="1B46A410"/>
    <w:lvl w:tplc="041A000F" w:ilvl="0">
      <w:start w:val="4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F67699B"/>
    <w:multiLevelType w:val="hybridMultilevel"/>
    <w:tmpl w:val="6BA65878"/>
    <w:lvl w:tplc="D2F0D92A" w:ilvl="0">
      <w:start w:val="1"/>
      <w:numFmt w:val="decimal"/>
      <w:lvlText w:val="%1."/>
      <w:lvlJc w:val="left"/>
      <w:pPr>
        <w:tabs>
          <w:tab w:pos="2160" w:val="num"/>
        </w:tabs>
        <w:ind w:hanging="144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BB659D"/>
    <w:multiLevelType w:val="hybridMultilevel"/>
    <w:tmpl w:val="75BE56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F3D6065"/>
    <w:multiLevelType w:val="hybridMultilevel"/>
    <w:tmpl w:val="0974FF24"/>
    <w:lvl w:tplc="A4362C6E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6DB3FA6"/>
    <w:multiLevelType w:val="hybridMultilevel"/>
    <w:tmpl w:val="ACA495F4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7601AFB"/>
    <w:multiLevelType w:val="hybridMultilevel"/>
    <w:tmpl w:val="3D9C07CA"/>
    <w:lvl w:tplc="89C6FCA8" w:ilvl="0">
      <w:start w:val="2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21902E7"/>
    <w:multiLevelType w:val="hybridMultilevel"/>
    <w:tmpl w:val="445C13A4"/>
    <w:lvl w:tplc="39700D86" w:ilvl="0">
      <w:numFmt w:val="bullet"/>
      <w:lvlText w:val="-"/>
      <w:lvlJc w:val="left"/>
      <w:pPr>
        <w:ind w:hanging="360" w:left="9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4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6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8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0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2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4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6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87"/>
      </w:pPr>
      <w:rPr>
        <w:rFonts w:hAnsi="Wingdings" w:ascii="Wingdings" w:hint="default"/>
      </w:rPr>
    </w:lvl>
  </w:abstractNum>
  <w:abstractNum w:abstractNumId="27">
    <w:nsid w:val="76ED2135"/>
    <w:multiLevelType w:val="hybridMultilevel"/>
    <w:tmpl w:val="A55EA4FC"/>
    <w:lvl w:tplc="3CE0E95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8">
    <w:nsid w:val="7712324B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9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25"/>
  </w:num>
  <w:num w:numId="3">
    <w:abstractNumId w:val="1"/>
  </w:num>
  <w:num w:numId="4">
    <w:abstractNumId w:val="16"/>
  </w:num>
  <w:num w:numId="5">
    <w:abstractNumId w:val="4"/>
  </w:num>
  <w:num w:numId="6">
    <w:abstractNumId w:val="3"/>
  </w:num>
  <w:num w:numId="7">
    <w:abstractNumId w:val="17"/>
  </w:num>
  <w:num w:numId="8">
    <w:abstractNumId w:val="11"/>
  </w:num>
  <w:num w:numId="9">
    <w:abstractNumId w:val="21"/>
  </w:num>
  <w:num w:numId="10">
    <w:abstractNumId w:val="6"/>
  </w:num>
  <w:num w:numId="11">
    <w:abstractNumId w:val="24"/>
  </w:num>
  <w:num w:numId="12">
    <w:abstractNumId w:val="23"/>
  </w:num>
  <w:num w:numId="13">
    <w:abstractNumId w:val="10"/>
  </w:num>
  <w:num w:numId="14">
    <w:abstractNumId w:val="9"/>
  </w:num>
  <w:num w:numId="15">
    <w:abstractNumId w:val="15"/>
  </w:num>
  <w:num w:numId="16">
    <w:abstractNumId w:val="13"/>
  </w:num>
  <w:num w:numId="17">
    <w:abstractNumId w:val="19"/>
  </w:num>
  <w:num w:numId="18">
    <w:abstractNumId w:val="29"/>
  </w:num>
  <w:num w:numId="19">
    <w:abstractNumId w:val="7"/>
  </w:num>
  <w:num w:numId="20">
    <w:abstractNumId w:val="20"/>
  </w:num>
  <w:num w:numId="21">
    <w:abstractNumId w:val="14"/>
  </w:num>
  <w:num w:numId="22">
    <w:abstractNumId w:val="22"/>
  </w:num>
  <w:num w:numId="23">
    <w:abstractNumId w:val="2"/>
  </w:num>
  <w:num w:numId="24">
    <w:abstractNumId w:val="5"/>
  </w:num>
  <w:num w:numId="25">
    <w:abstractNumId w:val="8"/>
  </w:num>
  <w:num w:numId="26">
    <w:abstractNumId w:val="18"/>
  </w:num>
  <w:num w:numId="27">
    <w:abstractNumId w:val="0"/>
  </w:num>
  <w:num w:numId="28">
    <w:abstractNumId w:val="26"/>
  </w:num>
  <w:num w:numId="29">
    <w:abstractNumId w:val="27"/>
  </w:num>
  <w:num w:numId="30">
    <w:abstractNumId w:val="2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47083"/>
    <w:rsid w:val="00050F19"/>
    <w:rsid w:val="00052896"/>
    <w:rsid w:val="000A1CC7"/>
    <w:rsid w:val="000D77CE"/>
    <w:rsid w:val="000D7E78"/>
    <w:rsid w:val="000F4395"/>
    <w:rsid w:val="000F4619"/>
    <w:rsid w:val="00127C79"/>
    <w:rsid w:val="0016456B"/>
    <w:rsid w:val="00164673"/>
    <w:rsid w:val="00170E7C"/>
    <w:rsid w:val="001773DF"/>
    <w:rsid w:val="00191B78"/>
    <w:rsid w:val="001A0846"/>
    <w:rsid w:val="001C0F06"/>
    <w:rsid w:val="001C4518"/>
    <w:rsid w:val="001C4864"/>
    <w:rsid w:val="00204136"/>
    <w:rsid w:val="00255C09"/>
    <w:rsid w:val="002C3ABA"/>
    <w:rsid w:val="002C7F13"/>
    <w:rsid w:val="002D69FF"/>
    <w:rsid w:val="002F1BF7"/>
    <w:rsid w:val="00315B36"/>
    <w:rsid w:val="00341758"/>
    <w:rsid w:val="00353C19"/>
    <w:rsid w:val="00375295"/>
    <w:rsid w:val="0039732B"/>
    <w:rsid w:val="003A7268"/>
    <w:rsid w:val="003B69FF"/>
    <w:rsid w:val="003E73EC"/>
    <w:rsid w:val="00417A01"/>
    <w:rsid w:val="00424F0F"/>
    <w:rsid w:val="00481FD3"/>
    <w:rsid w:val="00484FBF"/>
    <w:rsid w:val="004B0A10"/>
    <w:rsid w:val="004D40CA"/>
    <w:rsid w:val="004F73BE"/>
    <w:rsid w:val="0050607C"/>
    <w:rsid w:val="00515FA0"/>
    <w:rsid w:val="0051740A"/>
    <w:rsid w:val="005217B7"/>
    <w:rsid w:val="00540254"/>
    <w:rsid w:val="00547DFF"/>
    <w:rsid w:val="00581457"/>
    <w:rsid w:val="00591E21"/>
    <w:rsid w:val="00595158"/>
    <w:rsid w:val="005A5753"/>
    <w:rsid w:val="005B057B"/>
    <w:rsid w:val="005E4374"/>
    <w:rsid w:val="00616153"/>
    <w:rsid w:val="006606B7"/>
    <w:rsid w:val="00672D48"/>
    <w:rsid w:val="00696502"/>
    <w:rsid w:val="006D7BD1"/>
    <w:rsid w:val="006E6CA5"/>
    <w:rsid w:val="00704088"/>
    <w:rsid w:val="00705ED5"/>
    <w:rsid w:val="00740C76"/>
    <w:rsid w:val="007A41E8"/>
    <w:rsid w:val="0080594B"/>
    <w:rsid w:val="00832CDE"/>
    <w:rsid w:val="00836DCB"/>
    <w:rsid w:val="00840C85"/>
    <w:rsid w:val="00862AA9"/>
    <w:rsid w:val="0086684C"/>
    <w:rsid w:val="0087705A"/>
    <w:rsid w:val="0089452A"/>
    <w:rsid w:val="008D616D"/>
    <w:rsid w:val="008E0FD0"/>
    <w:rsid w:val="008E44E5"/>
    <w:rsid w:val="008F25C8"/>
    <w:rsid w:val="00910EB4"/>
    <w:rsid w:val="00914926"/>
    <w:rsid w:val="0092219D"/>
    <w:rsid w:val="009302C2"/>
    <w:rsid w:val="00981FA0"/>
    <w:rsid w:val="00982443"/>
    <w:rsid w:val="0098453F"/>
    <w:rsid w:val="009967C7"/>
    <w:rsid w:val="009D350A"/>
    <w:rsid w:val="009E3827"/>
    <w:rsid w:val="009E5B66"/>
    <w:rsid w:val="009E656F"/>
    <w:rsid w:val="009F46A4"/>
    <w:rsid w:val="00A03DB0"/>
    <w:rsid w:val="00A07953"/>
    <w:rsid w:val="00A1156B"/>
    <w:rsid w:val="00A2587B"/>
    <w:rsid w:val="00A32B97"/>
    <w:rsid w:val="00A748A4"/>
    <w:rsid w:val="00A824E5"/>
    <w:rsid w:val="00B174F1"/>
    <w:rsid w:val="00BB6B6D"/>
    <w:rsid w:val="00BC3A0B"/>
    <w:rsid w:val="00BE3E1F"/>
    <w:rsid w:val="00BF4CC3"/>
    <w:rsid w:val="00BF4F27"/>
    <w:rsid w:val="00C032B4"/>
    <w:rsid w:val="00C048D3"/>
    <w:rsid w:val="00C3368F"/>
    <w:rsid w:val="00C435BC"/>
    <w:rsid w:val="00C4679A"/>
    <w:rsid w:val="00C51E83"/>
    <w:rsid w:val="00C52F4E"/>
    <w:rsid w:val="00D02BBC"/>
    <w:rsid w:val="00D3017A"/>
    <w:rsid w:val="00D30C74"/>
    <w:rsid w:val="00D3523C"/>
    <w:rsid w:val="00D353EB"/>
    <w:rsid w:val="00D65695"/>
    <w:rsid w:val="00D85816"/>
    <w:rsid w:val="00D929CD"/>
    <w:rsid w:val="00DB3D8F"/>
    <w:rsid w:val="00DC04AB"/>
    <w:rsid w:val="00DC0DBD"/>
    <w:rsid w:val="00DD5CAF"/>
    <w:rsid w:val="00E72095"/>
    <w:rsid w:val="00E80192"/>
    <w:rsid w:val="00EA1F61"/>
    <w:rsid w:val="00EA508E"/>
    <w:rsid w:val="00EA533C"/>
    <w:rsid w:val="00ED4A1D"/>
    <w:rsid w:val="00EE1653"/>
    <w:rsid w:val="00F34F6E"/>
    <w:rsid w:val="00F401FC"/>
    <w:rsid w:val="00F73EA7"/>
    <w:rsid w:val="00F82CAE"/>
    <w:rsid w:val="00FB00C5"/>
    <w:rsid w:val="00FB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99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1F6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591E21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80594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true" w:styleId="TekstfusnoteChar" w:type="character">
    <w:name w:val="Tekst fusnote Char"/>
    <w:basedOn w:val="Zadanifontodlomka"/>
    <w:link w:val="Tekstfusnote"/>
    <w:semiHidden/>
    <w:rsid w:val="00047083"/>
  </w:style>
  <w:style w:customStyle="true" w:styleId="ZaglavljeChar" w:type="character">
    <w:name w:val="Zaglavlje Char"/>
    <w:basedOn w:val="Zadanifontodlomka"/>
    <w:link w:val="Zaglavlje"/>
    <w:uiPriority w:val="99"/>
    <w:rsid w:val="0051740A"/>
  </w:style>
  <w:style w:styleId="Tekstrezerviranogmjesta" w:type="character">
    <w:name w:val="Placeholder Text"/>
    <w:basedOn w:val="Zadanifontodlomka"/>
    <w:uiPriority w:val="99"/>
    <w:semiHidden/>
    <w:rsid w:val="00164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45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45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45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45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1F6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E656F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591E21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99"/>
    <w:qFormat/>
    <w:rsid w:val="0086684C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80594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80594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A2587B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047083"/>
  </w:style>
  <w:style w:customStyle="1" w:styleId="TekstfusnoteChar" w:type="character">
    <w:name w:val="Tekst fusnote Char"/>
    <w:basedOn w:val="Zadanifontodlomka"/>
    <w:link w:val="Tekstfusnote"/>
    <w:semiHidden/>
    <w:rsid w:val="00047083"/>
  </w:style>
  <w:style w:customStyle="1" w:styleId="ZaglavljeChar" w:type="character">
    <w:name w:val="Zaglavlje Char"/>
    <w:basedOn w:val="Zadanifontodlomka"/>
    <w:link w:val="Zaglavlje"/>
    <w:uiPriority w:val="99"/>
    <w:rsid w:val="0051740A"/>
  </w:style>
  <w:style w:styleId="Tekstrezerviranogmjesta" w:type="character">
    <w:name w:val="Placeholder Text"/>
    <w:basedOn w:val="Zadanifontodlomka"/>
    <w:uiPriority w:val="99"/>
    <w:semiHidden/>
    <w:rsid w:val="00164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45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45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45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45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72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23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8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436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41277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2506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863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052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9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0657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992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82428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9500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175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36897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6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0326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52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79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9202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235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7650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2019.</izvorni_sadrzaj>
    <derivirana_varijabla naziv="DomainObject.DatumDonosenjaOdluke_1">20.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Tablice stečajnog suca</izvorni_sadrzaj>
    <derivirana_varijabla naziv="DomainObject.Primjedba_1">Tablice stečajnog suca</derivirana_varijabla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1058</izvorni_sadrzaj>
    <derivirana_varijabla naziv="DomainObject.Predmet.Broj_1">1058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2019.</izvorni_sadrzaj>
    <derivirana_varijabla naziv="DomainObject.Predmet.DatumOsnivanja_1">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St-1058/2019</izvorni_sadrzaj>
    <derivirana_varijabla naziv="DomainObject.Predmet.OznakaBroj_1">St-1058/2019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ULJA I MAZIVA d.o.o.</izvorni_sadrzaj>
    <derivirana_varijabla naziv="DomainObject.Predmet.ProtustrankaFormated_1">  Stečajna masa iza ULJA I MAZIVA d.o.o.</derivirana_varijabla>
  </DomainObject.Predmet.ProtustrankaFormated>
  <DomainObject.Predmet.ProtustrankaFormatedOIB>
    <izvorni_sadrzaj>  Stečajna masa iza ULJA I MAZIVA d.o.o., OIB 00000000001</izvorni_sadrzaj>
    <derivirana_varijabla naziv="DomainObject.Predmet.ProtustrankaFormatedOIB_1">  Stečajna masa iza ULJA I MAZIVA d.o.o., OIB 00000000001</derivirana_varijabla>
  </DomainObject.Predmet.ProtustrankaFormatedOIB>
  <DomainObject.Predmet.ProtustrankaFormatedWithAdress>
    <izvorni_sadrzaj> Stečajna masa iza ULJA I MAZIVA d.o.o., Zelengorska 1, 10000 Zagreb</izvorni_sadrzaj>
    <derivirana_varijabla naziv="DomainObject.Predmet.ProtustrankaFormatedWithAdress_1"> Stečajna masa iza ULJA I MAZIVA d.o.o., Zelengorska 1, 10000 Zagreb</derivirana_varijabla>
  </DomainObject.Predmet.ProtustrankaFormatedWithAdress>
  <DomainObject.Predmet.ProtustrankaFormatedWithAdressOIB>
    <izvorni_sadrzaj> Stečajna masa iza ULJA I MAZIVA d.o.o., OIB 00000000001, Zelengorska 1, 10000 Zagreb</izvorni_sadrzaj>
    <derivirana_varijabla naziv="DomainObject.Predmet.ProtustrankaFormatedWithAdressOIB_1"> Stečajna masa iza ULJA I MAZIVA d.o.o., OIB 00000000001, Zelengorska 1, 10000 Zagreb</derivirana_varijabla>
  </DomainObject.Predmet.ProtustrankaFormatedWithAdressOIB>
  <DomainObject.Predmet.ProtustrankaWithAdress>
    <izvorni_sadrzaj>Stečajna masa iza ULJA I MAZIVA d.o.o. Zelengorska 1, 10000 Zagreb</izvorni_sadrzaj>
    <derivirana_varijabla naziv="DomainObject.Predmet.ProtustrankaWithAdress_1">Stečajna masa iza ULJA I MAZIVA d.o.o. Zelengorska 1, 10000 Zagreb</derivirana_varijabla>
  </DomainObject.Predmet.ProtustrankaWithAdress>
  <DomainObject.Predmet.ProtustrankaWithAdressOIB>
    <izvorni_sadrzaj>Stečajna masa iza ULJA I MAZIVA d.o.o., OIB 00000000001, Zelengorska 1, 10000 Zagreb</izvorni_sadrzaj>
    <derivirana_varijabla naziv="DomainObject.Predmet.ProtustrankaWithAdressOIB_1">Stečajna masa iza ULJA I MAZIVA d.o.o., OIB 00000000001, Zelengorska 1, 10000 Zagreb</derivirana_varijabla>
  </DomainObject.Predmet.ProtustrankaWithAdressOIB>
  <DomainObject.Predmet.ProtustrankaNazivFormated>
    <izvorni_sadrzaj>Stečajna masa iza ULJA I MAZIVA d.o.o.</izvorni_sadrzaj>
    <derivirana_varijabla naziv="DomainObject.Predmet.ProtustrankaNazivFormated_1">Stečajna masa iza ULJA I MAZIVA d.o.o.</derivirana_varijabla>
  </DomainObject.Predmet.ProtustrankaNazivFormated>
  <DomainObject.Predmet.ProtustrankaNazivFormatedOIB>
    <izvorni_sadrzaj>Stečajna masa iza ULJA I MAZIVA d.o.o., OIB 00000000001</izvorni_sadrzaj>
    <derivirana_varijabla naziv="DomainObject.Predmet.ProtustrankaNazivFormatedOIB_1">Stečajna masa iza ULJA I MAZIVA d.o.o.,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Jasna Hromadko</izvorni_sadrzaj>
    <derivirana_varijabla naziv="DomainObject.Predmet.StrankaFormated_1">  Jasna Hromadko</derivirana_varijabla>
  </DomainObject.Predmet.StrankaFormated>
  <DomainObject.Predmet.StrankaFormatedOIB>
    <izvorni_sadrzaj>  Jasna Hromadko, OIB 22088644509</izvorni_sadrzaj>
    <derivirana_varijabla naziv="DomainObject.Predmet.StrankaFormatedOIB_1">  Jasna Hromadko, OIB 22088644509</derivirana_varijabla>
  </DomainObject.Predmet.StrankaFormatedOIB>
  <DomainObject.Predmet.StrankaFormatedWithAdress>
    <izvorni_sadrzaj> Jasna Hromadko, Zelengorska 1, 10000 Zagreb</izvorni_sadrzaj>
    <derivirana_varijabla naziv="DomainObject.Predmet.StrankaFormatedWithAdress_1"> Jasna Hromadko, Zelengorska 1, 10000 Zagreb</derivirana_varijabla>
  </DomainObject.Predmet.StrankaFormatedWithAdress>
  <DomainObject.Predmet.StrankaFormatedWithAdressOIB>
    <izvorni_sadrzaj> Jasna Hromadko, OIB 22088644509, Zelengorska 1, 10000 Zagreb</izvorni_sadrzaj>
    <derivirana_varijabla naziv="DomainObject.Predmet.StrankaFormatedWithAdressOIB_1"> Jasna Hromadko, OIB 22088644509, Zelengorska 1, 10000 Zagreb</derivirana_varijabla>
  </DomainObject.Predmet.StrankaFormatedWithAdressOIB>
  <DomainObject.Predmet.StrankaWithAdress>
    <izvorni_sadrzaj>Jasna Hromadko Zelengorska 1,10000 Zagreb</izvorni_sadrzaj>
    <derivirana_varijabla naziv="DomainObject.Predmet.StrankaWithAdress_1">Jasna Hromadko Zelengorska 1,10000 Zagreb</derivirana_varijabla>
  </DomainObject.Predmet.StrankaWithAdress>
  <DomainObject.Predmet.StrankaWithAdressOIB>
    <izvorni_sadrzaj>Jasna Hromadko, OIB 22088644509, Zelengorska 1,10000 Zagreb</izvorni_sadrzaj>
    <derivirana_varijabla naziv="DomainObject.Predmet.StrankaWithAdressOIB_1">Jasna Hromadko, OIB 22088644509, Zelengorska 1,10000 Zagreb</derivirana_varijabla>
  </DomainObject.Predmet.StrankaWithAdressOIB>
  <DomainObject.Predmet.StrankaNazivFormated>
    <izvorni_sadrzaj>Jasna Hromadko</izvorni_sadrzaj>
    <derivirana_varijabla naziv="DomainObject.Predmet.StrankaNazivFormated_1">Jasna Hromadko</derivirana_varijabla>
  </DomainObject.Predmet.StrankaNazivFormated>
  <DomainObject.Predmet.StrankaNazivFormatedOIB>
    <izvorni_sadrzaj>Jasna Hromadko, OIB 22088644509</izvorni_sadrzaj>
    <derivirana_varijabla naziv="DomainObject.Predmet.StrankaNazivFormatedOIB_1">Jasna Hromadko, OIB 22088644509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Jasna Hromadko</item>
    </izvorni_sadrzaj>
    <derivirana_varijabla naziv="DomainObject.Predmet.StrankaListFormated_1">
      <item>Jasna Hromadko</item>
    </derivirana_varijabla>
  </DomainObject.Predmet.StrankaListFormated>
  <DomainObject.Predmet.StrankaListFormatedOIB>
    <izvorni_sadrzaj>
      <item>Jasna Hromadko, OIB 22088644509</item>
    </izvorni_sadrzaj>
    <derivirana_varijabla naziv="DomainObject.Predmet.StrankaListFormatedOIB_1">
      <item>Jasna Hromadko, OIB 22088644509</item>
    </derivirana_varijabla>
  </DomainObject.Predmet.StrankaListFormatedOIB>
  <DomainObject.Predmet.StrankaListFormatedWithAdress>
    <izvorni_sadrzaj>
      <item>Jasna Hromadko, Zelengorska 1, 10000 Zagreb</item>
    </izvorni_sadrzaj>
    <derivirana_varijabla naziv="DomainObject.Predmet.StrankaListFormatedWithAdress_1">
      <item>Jasna Hromadko, Zelengorska 1, 10000 Zagreb</item>
    </derivirana_varijabla>
  </DomainObject.Predmet.StrankaListFormatedWithAdress>
  <DomainObject.Predmet.StrankaListFormatedWithAdressOIB>
    <izvorni_sadrzaj>
      <item>Jasna Hromadko, OIB 22088644509, Zelengorska 1, 10000 Zagreb</item>
    </izvorni_sadrzaj>
    <derivirana_varijabla naziv="DomainObject.Predmet.StrankaListFormatedWithAdressOIB_1">
      <item>Jasna Hromadko, OIB 22088644509, Zelengorska 1, 10000 Zagreb</item>
    </derivirana_varijabla>
  </DomainObject.Predmet.StrankaListFormatedWithAdressOIB>
  <DomainObject.Predmet.StrankaListNazivFormated>
    <izvorni_sadrzaj>
      <item>Jasna Hromadko</item>
    </izvorni_sadrzaj>
    <derivirana_varijabla naziv="DomainObject.Predmet.StrankaListNazivFormated_1">
      <item>Jasna Hromadko</item>
    </derivirana_varijabla>
  </DomainObject.Predmet.StrankaListNazivFormated>
  <DomainObject.Predmet.StrankaListNazivFormatedOIB>
    <izvorni_sadrzaj>
      <item>Jasna Hromadko, OIB 22088644509</item>
    </izvorni_sadrzaj>
    <derivirana_varijabla naziv="DomainObject.Predmet.StrankaListNazivFormatedOIB_1">
      <item>Jasna Hromadko, OIB 22088644509</item>
    </derivirana_varijabla>
  </DomainObject.Predmet.StrankaListNazivFormatedOIB>
  <DomainObject.Predmet.ProtuStrankaListFormated>
    <izvorni_sadrzaj>
      <item>Stečajna masa iza ULJA I MAZIVA d.o.o.</item>
    </izvorni_sadrzaj>
    <derivirana_varijabla naziv="DomainObject.Predmet.ProtuStrankaListFormated_1">
      <item>Stečajna masa iza ULJA I MAZIVA d.o.o.</item>
    </derivirana_varijabla>
  </DomainObject.Predmet.ProtuStrankaListFormated>
  <DomainObject.Predmet.ProtuStrankaListFormatedOIB>
    <izvorni_sadrzaj>
      <item>Stečajna masa iza ULJA I MAZIVA d.o.o., OIB 00000000001</item>
    </izvorni_sadrzaj>
    <derivirana_varijabla naziv="DomainObject.Predmet.ProtuStrankaListFormatedOIB_1">
      <item>Stečajna masa iza ULJA I MAZIVA d.o.o., OIB 00000000001</item>
    </derivirana_varijabla>
  </DomainObject.Predmet.ProtuStrankaListFormatedOIB>
  <DomainObject.Predmet.ProtuStrankaListFormatedWithAdress>
    <izvorni_sadrzaj>
      <item>Stečajna masa iza ULJA I MAZIVA d.o.o., Zelengorska 1, 10000 Zagreb</item>
    </izvorni_sadrzaj>
    <derivirana_varijabla naziv="DomainObject.Predmet.ProtuStrankaListFormatedWithAdress_1">
      <item>Stečajna masa iza ULJA I MAZIVA d.o.o., Zelengorska 1, 10000 Zagreb</item>
    </derivirana_varijabla>
  </DomainObject.Predmet.ProtuStrankaListFormatedWithAdress>
  <DomainObject.Predmet.ProtuStrankaListFormatedWithAdressOIB>
    <izvorni_sadrzaj>
      <item>Stečajna masa iza ULJA I MAZIVA d.o.o., OIB 00000000001, Zelengorska 1, 10000 Zagreb</item>
    </izvorni_sadrzaj>
    <derivirana_varijabla naziv="DomainObject.Predmet.ProtuStrankaListFormatedWithAdressOIB_1">
      <item>Stečajna masa iza ULJA I MAZIVA d.o.o., OIB 00000000001, Zelengorska 1, 10000 Zagreb</item>
    </derivirana_varijabla>
  </DomainObject.Predmet.ProtuStrankaListFormatedWithAdressOIB>
  <DomainObject.Predmet.ProtuStrankaListNazivFormated>
    <izvorni_sadrzaj>
      <item>Stečajna masa iza ULJA I MAZIVA d.o.o.</item>
    </izvorni_sadrzaj>
    <derivirana_varijabla naziv="DomainObject.Predmet.ProtuStrankaListNazivFormated_1">
      <item>Stečajna masa iza ULJA I MAZIVA d.o.o.</item>
    </derivirana_varijabla>
  </DomainObject.Predmet.ProtuStrankaListNazivFormated>
  <DomainObject.Predmet.ProtuStrankaListNazivFormatedOIB>
    <izvorni_sadrzaj>
      <item>Stečajna masa iza ULJA I MAZIVA d.o.o., OIB 00000000001</item>
    </izvorni_sadrzaj>
    <derivirana_varijabla naziv="DomainObject.Predmet.ProtuStrankaListNazivFormatedOIB_1">
      <item>Stečajna masa iza ULJA I MAZIVA d.o.o.,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2019.</izvorni_sadrzaj>
    <derivirana_varijabla naziv="DomainObject.Datum_1">20.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Jasna Hromadko</izvorni_sadrzaj>
    <derivirana_varijabla naziv="DomainObject.Predmet.StrankaIDrugi_1">Jasna Hromadko</derivirana_varijabla>
  </DomainObject.Predmet.StrankaIDrugi>
  <DomainObject.Predmet.ProtustrankaIDrugi>
    <izvorni_sadrzaj>Stečajna masa iza ULJA I MAZIVA d.o.o.</izvorni_sadrzaj>
    <derivirana_varijabla naziv="DomainObject.Predmet.ProtustrankaIDrugi_1">Stečajna masa iza ULJA I MAZIVA d.o.o.</derivirana_varijabla>
  </DomainObject.Predmet.ProtustrankaIDrugi>
  <DomainObject.Predmet.StrankaIDrugiAdressOIB>
    <izvorni_sadrzaj>Jasna Hromadko, OIB 22088644509, Zelengorska 1, 10000 Zagreb</izvorni_sadrzaj>
    <derivirana_varijabla naziv="DomainObject.Predmet.StrankaIDrugiAdressOIB_1">Jasna Hromadko, OIB 22088644509, Zelengorska 1, 10000 Zagreb</derivirana_varijabla>
  </DomainObject.Predmet.StrankaIDrugiAdressOIB>
  <DomainObject.Predmet.ProtustrankaIDrugiAdressOIB>
    <izvorni_sadrzaj>Stečajna masa iza ULJA I MAZIVA d.o.o., OIB 00000000001, Zelengorska 1, 10000 Zagreb</izvorni_sadrzaj>
    <derivirana_varijabla naziv="DomainObject.Predmet.ProtustrankaIDrugiAdressOIB_1">Stečajna masa iza ULJA I MAZIVA d.o.o., OIB 00000000001, Zelengorska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ULJA I MAZIVA d.o.o.</item>
      <item>Jasna Hromadko</item>
    </izvorni_sadrzaj>
    <derivirana_varijabla naziv="DomainObject.Predmet.SudioniciListNaziv_1">
      <item>Stečajna masa iza ULJA I MAZIVA d.o.o.</item>
      <item>Jasna Hromadko</item>
    </derivirana_varijabla>
  </DomainObject.Predmet.SudioniciListNaziv>
  <DomainObject.Predmet.SudioniciListAdressOIB>
    <izvorni_sadrzaj>
      <item>Stečajna masa iza ULJA I MAZIVA d.o.o., OIB 00000000001, Zelengorska 1,10000 Zagreb</item>
      <item>Jasna Hromadko, OIB 22088644509, Zelengorska 1,10000 Zagreb</item>
    </izvorni_sadrzaj>
    <derivirana_varijabla naziv="DomainObject.Predmet.SudioniciListAdressOIB_1">
      <item>Stečajna masa iza ULJA I MAZIVA d.o.o., OIB 00000000001, Zelengorska 1,10000 Zagreb</item>
      <item>Jasna Hromadko, OIB 22088644509, Zelengorska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22088644509</item>
    </izvorni_sadrzaj>
    <derivirana_varijabla naziv="DomainObject.Predmet.SudioniciListNazivOIB_1">
      <item>, OIB 00000000001</item>
      <item>, OIB 22088644509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svibnja 2019.</izvorni_sadrzaj>
    <derivirana_varijabla naziv="DomainObject.Predmet.DatumZadnjeOdrzaneSudskeRadnje_1">20. svibnja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932</properties:Characters>
  <properties:Lines>84</properties:Lines>
  <properties:Paragraphs>38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2019-05-20T11:49:00Z</dcterms:created>
  <dc:creator>nribaric</dc:creator>
  <cp:lastModifiedBy>Maja Hajtek</cp:lastModifiedBy>
  <cp:lastPrinted>2018-04-11T09:23:00Z</cp:lastPrinted>
  <dcterms:modified xmlns:xsi="http://www.w3.org/2001/XMLSchema-instance" xsi:type="dcterms:W3CDTF">2019-05-20T12:12:00Z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STEČAJNOG SUCA ulja i maziva 20.5.2019. - 22.docx)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