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aaba" w14:paraId="1efaaba" w:rsidRDefault="00C65FC3" w:rsidP="00C65FC3" w:rsidR="00C65F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 </w:t>
      </w:r>
      <w:r w:rsidRPr="00275609">
        <w:rPr>
          <w:rFonts w:eastAsia="Calibri" w:hAnsi="Times New Roman" w:ascii="Times New Roman"/>
        </w:rPr>
        <w:t>REPUBLIKA HRVATSKA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>TRGOVAČKI SUD U ZAGREBU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 xml:space="preserve">        Zagreb, Amruševa 2/II                                  </w:t>
      </w:r>
      <w:r>
        <w:rPr>
          <w:rFonts w:eastAsia="Calibri" w:hAnsi="Times New Roman" w:ascii="Times New Roman"/>
        </w:rPr>
        <w:t xml:space="preserve">                              81. St-6759/15</w:t>
      </w:r>
    </w:p>
    <w:p w:rsidRDefault="00C65FC3" w:rsidP="00C65FC3" w:rsidR="00C65FC3">
      <w:pPr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 </w:t>
      </w:r>
      <w:r w:rsidR="00C65FC3">
        <w:rPr>
          <w:rFonts w:hAnsi="Times New Roman" w:ascii="Times New Roman"/>
          <w:szCs w:val="24"/>
          <w:lang w:val="hr-HR"/>
        </w:rPr>
        <w:t>Mariu Žiškoviću,</w:t>
      </w:r>
      <w:r>
        <w:rPr>
          <w:rFonts w:hAnsi="Times New Roman" w:ascii="Times New Roman"/>
          <w:szCs w:val="24"/>
          <w:lang w:val="hr-HR"/>
        </w:rPr>
        <w:t xml:space="preserve"> u pravnoj stvari podnositelja</w:t>
      </w:r>
      <w:r w:rsidR="00C65FC3">
        <w:rPr>
          <w:rFonts w:hAnsi="Times New Roman" w:ascii="Times New Roman"/>
          <w:szCs w:val="24"/>
          <w:lang w:val="hr-HR"/>
        </w:rPr>
        <w:t xml:space="preserve"> zahtjeva Financijske agencijem Podružnica Zagreb,</w:t>
      </w:r>
      <w:r>
        <w:rPr>
          <w:rFonts w:hAnsi="Times New Roman" w:ascii="Times New Roman"/>
          <w:szCs w:val="24"/>
          <w:lang w:val="hr-HR"/>
        </w:rPr>
        <w:t xml:space="preserve"> za pokretanjem  skraćenog stečajnog postupka nad dužnikom </w:t>
      </w:r>
      <w:r w:rsidR="00C65FC3">
        <w:rPr>
          <w:rFonts w:hAnsi="Times New Roman" w:ascii="Times New Roman"/>
          <w:szCs w:val="24"/>
          <w:lang w:val="hr-HR"/>
        </w:rPr>
        <w:t>ECONOMIC d.o.o. Sesvete, Lj. Posavskog 25-d, OIB 34206367443, dana 26. travnja 2016.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Pokreće se skraćeni</w:t>
      </w:r>
      <w:r w:rsidR="00C65FC3">
        <w:rPr>
          <w:rFonts w:hAnsi="Times New Roman" w:ascii="Times New Roman"/>
          <w:szCs w:val="24"/>
          <w:lang w:val="hr-HR"/>
        </w:rPr>
        <w:t xml:space="preserve"> stečajni postupak nad dužnikom ECONOMIC d.o.o. Sesvete, Lj. Posavskog 25-d, OIB 34206367443.</w:t>
      </w:r>
    </w:p>
    <w:p w:rsidRDefault="00C425BA" w:rsidP="00C425BA" w:rsidR="00C425BA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</w:t>
      </w:r>
      <w:r w:rsidR="00C65FC3">
        <w:rPr>
          <w:rFonts w:hAnsi="Times New Roman" w:ascii="Times New Roman"/>
          <w:szCs w:val="24"/>
          <w:lang w:val="hr-HR"/>
        </w:rPr>
        <w:t xml:space="preserve">ovome sudu Financijska agencija, Podružnica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</w:t>
      </w:r>
      <w:r w:rsidR="00C65FC3">
        <w:rPr>
          <w:rFonts w:hAnsi="Times New Roman" w:ascii="Times New Roman"/>
          <w:lang w:val="hr-HR"/>
        </w:rPr>
        <w:t>snova za plaćanje iznosi 14.747,93 kuna na dan 01. rujna 2015.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425BA" w:rsidP="00C425BA" w:rsidR="00C425B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 428. i 429. SZ-a, te je stoga odlučeno kao u izreci ovog rješenja, temeljem odredbe čl 428. SZ.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5FC3">
        <w:rPr>
          <w:rFonts w:hAnsi="Times New Roman" w:ascii="Times New Roman"/>
          <w:lang w:val="hr-HR"/>
        </w:rPr>
        <w:t xml:space="preserve">, 26. travnja </w:t>
      </w:r>
      <w:r>
        <w:rPr>
          <w:rFonts w:hAnsi="Times New Roman" w:ascii="Times New Roman"/>
          <w:lang w:val="hr-HR"/>
        </w:rPr>
        <w:t>2016. godine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SUDSKI SAVJETNIK:</w:t>
      </w:r>
    </w:p>
    <w:p w:rsidRDefault="00C65FC3" w:rsidP="00C65FC3" w:rsidR="00C425BA">
      <w:pPr>
        <w:ind w:firstLine="708"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Mario Žišković</w:t>
      </w:r>
      <w:r w:rsidR="000312E1">
        <w:rPr>
          <w:rFonts w:hAnsi="Times New Roman" w:ascii="Times New Roman"/>
          <w:lang w:val="hr-HR"/>
        </w:rPr>
        <w:t>, v.r.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>Uputa o pravnom lijeku: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12E1" w:rsidP="00C65FC3" w:rsidR="003A65B4">
      <w:pPr>
        <w:jc w:val="both"/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>Za točnost otpravka</w:t>
      </w:r>
    </w:p>
    <w:p w:rsidRDefault="000312E1" w:rsidP="00C65FC3" w:rsidR="000312E1" w:rsidRPr="00C65FC3">
      <w:pPr>
        <w:jc w:val="both"/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>Monika Topolovec</w:t>
      </w:r>
    </w:p>
    <w:sectPr w:rsidR="000312E1" w:rsidRPr="00C65F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5BA"/>
    <w:rsid w:val="000312E1"/>
    <w:rsid w:val="00046A8B"/>
    <w:rsid w:val="003A65B4"/>
    <w:rsid w:val="00C425BA"/>
    <w:rsid w:val="00C65FC3"/>
    <w:rsid w:val="00E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5BA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6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A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A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A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A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5BA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6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A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A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A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A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6759</izvorni_sadrzaj>
    <derivirana_varijabla naziv="DomainObject.Predmet.Broj_1">6759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St-6759/2015</izvorni_sadrzaj>
    <derivirana_varijabla naziv="DomainObject.Predmet.OznakaBroj_1">St-6759/2015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ECONOMIC d.o.o.</izvorni_sadrzaj>
    <derivirana_varijabla naziv="DomainObject.Predmet.ProtustrankaFormated_1">  ECONOMIC d.o.o.</derivirana_varijabla>
  </DomainObject.Predmet.ProtustrankaFormated>
  <DomainObject.Predmet.ProtustrankaFormatedOIB>
    <izvorni_sadrzaj>  ECONOMIC d.o.o., OIB 34206367443</izvorni_sadrzaj>
    <derivirana_varijabla naziv="DomainObject.Predmet.ProtustrankaFormatedOIB_1">  ECONOMIC d.o.o., OIB 34206367443</derivirana_varijabla>
  </DomainObject.Predmet.ProtustrankaFormatedOIB>
  <DomainObject.Predmet.ProtustrankaFormatedWithAdress>
    <izvorni_sadrzaj> ECONOMIC d.o.o., Ljudevita Posavskog 25/D, 10000 Zagreb</izvorni_sadrzaj>
    <derivirana_varijabla naziv="DomainObject.Predmet.ProtustrankaFormatedWithAdress_1"> ECONOMIC d.o.o., Ljudevita Posavskog 25/D, 10000 Zagreb</derivirana_varijabla>
  </DomainObject.Predmet.ProtustrankaFormatedWithAdress>
  <DomainObject.Predmet.ProtustrankaFormatedWithAdressOIB>
    <izvorni_sadrzaj> ECONOMIC d.o.o., OIB 34206367443, Ljudevita Posavskog 25/D, 10000 Zagreb</izvorni_sadrzaj>
    <derivirana_varijabla naziv="DomainObject.Predmet.ProtustrankaFormatedWithAdressOIB_1"> ECONOMIC d.o.o., OIB 34206367443, Ljudevita Posavskog 25/D, 10000 Zagreb</derivirana_varijabla>
  </DomainObject.Predmet.ProtustrankaFormatedWithAdressOIB>
  <DomainObject.Predmet.ProtustrankaWithAdress>
    <izvorni_sadrzaj>ECONOMIC d.o.o. Ljudevita Posavskog 25/D, 10000 Zagreb</izvorni_sadrzaj>
    <derivirana_varijabla naziv="DomainObject.Predmet.ProtustrankaWithAdress_1">ECONOMIC d.o.o. Ljudevita Posavskog 25/D, 10000 Zagreb</derivirana_varijabla>
  </DomainObject.Predmet.ProtustrankaWithAdress>
  <DomainObject.Predmet.ProtustrankaWithAdressOIB>
    <izvorni_sadrzaj>ECONOMIC d.o.o., OIB 34206367443, Ljudevita Posavskog 25/D, 10000 Zagreb</izvorni_sadrzaj>
    <derivirana_varijabla naziv="DomainObject.Predmet.ProtustrankaWithAdressOIB_1">ECONOMIC d.o.o., OIB 34206367443, Ljudevita Posavskog 25/D, 10000 Zagreb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ECONOMIC d.o.o.</item>
    </izvorni_sadrzaj>
    <derivirana_varijabla naziv="DomainObject.Predmet.ProtuStrankaListFormated_1">
      <item>ECONOMIC d.o.o.</item>
    </derivirana_varijabla>
  </DomainObject.Predmet.ProtuStrankaListFormated>
  <DomainObject.Predmet.ProtuStrankaListFormatedOIB>
    <izvorni_sadrzaj>
      <item>ECONOMIC d.o.o., OIB 34206367443</item>
    </izvorni_sadrzaj>
    <derivirana_varijabla naziv="DomainObject.Predmet.ProtuStrankaListFormatedOIB_1">
      <item>ECONOMIC d.o.o., OIB 34206367443</item>
    </derivirana_varijabla>
  </DomainObject.Predmet.ProtuStrankaListFormatedOIB>
  <DomainObject.Predmet.ProtuStrankaListFormatedWithAdress>
    <izvorni_sadrzaj>
      <item>ECONOMIC d.o.o., Ljudevita Posavskog 25/D, 10000 Zagreb</item>
    </izvorni_sadrzaj>
    <derivirana_varijabla naziv="DomainObject.Predmet.ProtuStrankaListFormatedWithAdress_1">
      <item>ECONOMIC d.o.o., Ljudevita Posavskog 25/D, 10000 Zagreb</item>
    </derivirana_varijabla>
  </DomainObject.Predmet.ProtuStrankaListFormatedWithAdress>
  <DomainObject.Predmet.ProtuStrankaListFormatedWithAdressOIB>
    <izvorni_sadrzaj>
      <item>ECONOMIC d.o.o., OIB 34206367443, Ljudevita Posavskog 25/D, 10000 Zagreb</item>
    </izvorni_sadrzaj>
    <derivirana_varijabla naziv="DomainObject.Predmet.ProtuStrankaListFormatedWithAdressOIB_1">
      <item>ECONOMIC d.o.o., OIB 34206367443, Ljudevita Posavskog 25/D, 10000 Zagreb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ECONOMIC d.o.o., OIB 34206367443, Ljudevita Posavskog 25/D, 10000 Zagreb</izvorni_sadrzaj>
    <derivirana_varijabla naziv="DomainObject.Predmet.ProtustrankaIDrugiAdressOIB_1">ECONOMIC d.o.o., OIB 34206367443, Ljudevita Posavskog 25/D,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ECONOMIC d.o.o.</item>
    </izvorni_sadrzaj>
    <derivirana_varijabla naziv="DomainObject.Predmet.SudioniciListNaziv_1">
      <item>FINA Regionalni centar Zagreb</item>
      <item>ECONOMIC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ECONOMIC d.o.o., OIB 34206367443, Ljudevita Posavskog 25/D,10000 Zagreb</item>
    </izvorni_sadrzaj>
    <derivirana_varijabla naziv="DomainObject.Predmet.SudioniciListAdressOIB_1">
      <item>FINA Regionalni centar Zagreb, OIB 85821130368, Trg svibanjskih žrtava 1995.1,10000 Zagreb</item>
      <item>ECONOMIC d.o.o., OIB 34206367443, Ljudevita Posavskog 25/D,10000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34206367443</item>
    </izvorni_sadrzaj>
    <derivirana_varijabla naziv="DomainObject.Predmet.SudioniciListNazivOIB_1">
      <item>, OIB 85821130368</item>
      <item>, OIB 34206367443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1852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Mario Žišković</dc:creator>
  <cp:lastModifiedBy>Lidija Klinčić</cp:lastModifiedBy>
  <cp:lastPrinted>2016-04-26T08:19:00Z</cp:lastPrinted>
  <dcterms:modified xmlns:xsi="http://www.w3.org/2001/XMLSchema-instance" xsi:type="dcterms:W3CDTF">2016-04-26T08:21:00Z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