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1e79" w14:paraId="0cf1e79" w:rsidRDefault="00D26421" w:rsidP="00072ADA" w:rsidR="00072ADA">
      <w:pPr>
        <w:jc w:val="right"/>
        <w15:collapsed w:val="false"/>
      </w:pPr>
      <w:bookmarkStart w:name="_GoBack" w:id="0"/>
      <w:bookmarkEnd w:id="0"/>
      <w:r>
        <w:t>13 St-107/16-33</w:t>
      </w:r>
    </w:p>
    <w:p w:rsidRDefault="00072ADA" w:rsidP="00072ADA" w:rsidR="00072A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ADA" w:rsidP="00072ADA" w:rsidR="00072ADA"/>
    <w:p w:rsidRDefault="00072ADA" w:rsidP="00072ADA" w:rsidR="00072AD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72ADA" w:rsidP="00072ADA" w:rsidR="00072AD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72ADA" w:rsidP="00072ADA" w:rsidR="00072ADA">
      <w:pPr>
        <w:rPr>
          <w:sz w:val="22"/>
          <w:szCs w:val="22"/>
        </w:rPr>
      </w:pPr>
    </w:p>
    <w:p w:rsidRDefault="00072ADA" w:rsidP="00072ADA" w:rsidR="00072ADA" w:rsidRPr="008C1718">
      <w:pPr>
        <w:ind w:hanging="720" w:left="360"/>
        <w:rPr>
          <w:sz w:val="22"/>
          <w:szCs w:val="22"/>
        </w:rPr>
      </w:pPr>
    </w:p>
    <w:p w:rsidRDefault="00072ADA" w:rsidP="00072ADA" w:rsidR="00072ADA">
      <w:pPr>
        <w:jc w:val="center"/>
      </w:pPr>
      <w:r>
        <w:t xml:space="preserve">R E P U B L I K A    H R V A T S K A </w:t>
      </w:r>
    </w:p>
    <w:p w:rsidRDefault="00072ADA" w:rsidP="00072ADA" w:rsidR="00072AD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072ADA" w:rsidP="00072ADA" w:rsidR="00072ADA">
      <w:pPr>
        <w:jc w:val="both"/>
      </w:pPr>
    </w:p>
    <w:p w:rsidRDefault="00D26421" w:rsidP="00D26421" w:rsidR="00D26421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5B7919">
        <w:t xml:space="preserve">ZADRUGA MODIT za proizvodnju i usluge, </w:t>
      </w:r>
      <w:r>
        <w:t xml:space="preserve">u stečaju, </w:t>
      </w:r>
      <w:r w:rsidRPr="005B7919">
        <w:t>Vukovar, Naselje A.</w:t>
      </w:r>
      <w:r>
        <w:t xml:space="preserve"> </w:t>
      </w:r>
      <w:r w:rsidRPr="005B7919">
        <w:t>M.Reljkovića 49, MBS 030113674, OIB 48545546702</w:t>
      </w:r>
      <w:r>
        <w:t>,  dana 15. ožujka   2018.</w:t>
      </w:r>
    </w:p>
    <w:p w:rsidRDefault="00072ADA" w:rsidP="00072ADA" w:rsidR="00072ADA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Default="00072ADA" w:rsidP="00072ADA" w:rsidR="00072ADA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D26421">
        <w:t>13</w:t>
      </w:r>
      <w:r w:rsidR="00072ADA">
        <w:t>.3</w:t>
      </w:r>
      <w:r>
        <w:t>.2018.,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</w:t>
      </w:r>
      <w:r w:rsidR="00D26421">
        <w:t>I</w:t>
      </w:r>
      <w:r w:rsidR="002B5550">
        <w:t xml:space="preserve"> višeg isplatnog reda</w:t>
      </w:r>
      <w:r w:rsidR="009E0188">
        <w:t xml:space="preserve"> u iznosu od </w:t>
      </w:r>
      <w:r w:rsidR="00D26421">
        <w:t>4.000,00</w:t>
      </w:r>
      <w:r w:rsidR="009E0188">
        <w:t xml:space="preserve"> kn što čini </w:t>
      </w:r>
      <w:r w:rsidR="00D26421">
        <w:t>20,32</w:t>
      </w:r>
      <w:r w:rsidR="009E0188">
        <w:t xml:space="preserve"> % utvrđenih i priznatih tražbina stečajnih vjerovnika</w:t>
      </w:r>
      <w:r w:rsidR="00D26421">
        <w:t xml:space="preserve"> I</w:t>
      </w:r>
      <w:r w:rsidR="009E0188">
        <w:t xml:space="preserve">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D26421" w:rsidP="003F3D54" w:rsidR="00D14B93" w:rsidRPr="003F3D54">
      <w:pPr>
        <w:jc w:val="center"/>
      </w:pPr>
      <w:r>
        <w:t>11.</w:t>
      </w:r>
      <w:r w:rsidR="00072ADA">
        <w:t xml:space="preserve"> travanj</w:t>
      </w:r>
      <w:r w:rsidR="009E0188" w:rsidRPr="009E0188">
        <w:t xml:space="preserve"> 2018. </w:t>
      </w:r>
      <w:r w:rsidR="00D14B93" w:rsidRPr="009E0188">
        <w:t>godine s početkom u 1</w:t>
      </w:r>
      <w:r w:rsidR="000B17D5" w:rsidRPr="009E0188">
        <w:t>0,0</w:t>
      </w:r>
      <w:r w:rsidR="00D14B93" w:rsidRPr="009E0188">
        <w:t>0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22,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 w:rsidRPr="009E0188">
      <w:pPr>
        <w:jc w:val="center"/>
      </w:pPr>
      <w:r>
        <w:t xml:space="preserve">U Osijeku </w:t>
      </w:r>
      <w:r w:rsidR="00194B59">
        <w:t>15</w:t>
      </w:r>
      <w:r w:rsidR="00072ADA">
        <w:t xml:space="preserve">. ožujak </w:t>
      </w:r>
      <w:r>
        <w:t xml:space="preserve"> 2018.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 xml:space="preserve">Protiv ovog rješenja nije dopuštena žalba (čl. 278. ZPP-a u vezi s čl. </w:t>
      </w:r>
      <w:r w:rsidR="00194B59">
        <w:t>10</w:t>
      </w:r>
      <w:r>
        <w:t>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  <w:r w:rsidR="00194B59">
        <w:t xml:space="preserve"> Dragutin Romić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 (st. </w:t>
      </w:r>
      <w:r w:rsidR="00194B59">
        <w:t>116-117</w:t>
      </w:r>
      <w:r w:rsidR="00072ADA">
        <w:t xml:space="preserve"> </w:t>
      </w:r>
      <w:r>
        <w:t xml:space="preserve"> spisa)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194B59">
        <w:t xml:space="preserve"> 11</w:t>
      </w:r>
      <w:r w:rsidR="00072ADA">
        <w:t>/4</w:t>
      </w:r>
    </w:p>
    <w:sectPr w:rsidR="000C20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91108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4B59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D516E"/>
    <w:rsid w:val="00AE227B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26421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MODIT za proizvodnju i usluge</izvorni_sadrzaj>
    <derivirana_varijabla naziv="DomainObject.Predmet.ProtustrankaFormated_1">  ZADRUGA MODIT za proizvodnju i usluge</derivirana_varijabla>
  </DomainObject.Predmet.ProtustrankaFormated>
  <DomainObject.Predmet.ProtustrankaFormatedOIB>
    <izvorni_sadrzaj>  ZADRUGA MODIT za proizvodnju i usluge, OIB 48545546702</izvorni_sadrzaj>
    <derivirana_varijabla naziv="DomainObject.Predmet.ProtustrankaFormatedOIB_1">  ZADRUGA MODIT za proizvodnju i usluge, OIB 48545546702</derivirana_varijabla>
  </DomainObject.Predmet.ProtustrankaFormatedOIB>
  <DomainObject.Predmet.ProtustrankaFormatedWithAdress>
    <izvorni_sadrzaj> ZADRUGA MODIT za proizvodnju i usluge, Naselje A. M. Reljkovića 49, 32000 Vukovar</izvorni_sadrzaj>
    <derivirana_varijabla naziv="DomainObject.Predmet.ProtustrankaFormatedWithAdress_1"> ZADRUGA MODIT za proizvodnju i usluge, Naselje A. M. Reljkovića 49, 32000 Vukovar</derivirana_varijabla>
  </DomainObject.Predmet.ProtustrankaFormatedWithAdress>
  <DomainObject.Predmet.ProtustrankaFormatedWithAdressOIB>
    <izvorni_sadrzaj> ZADRUGA MODIT za proizvodnju i usluge, OIB 48545546702, Naselje A. M. Reljkovića 49, 32000 Vukovar</izvorni_sadrzaj>
    <derivirana_varijabla naziv="DomainObject.Predmet.ProtustrankaFormatedWithAdressOIB_1"> ZADRUGA MODIT za proizvodnju i usluge, OIB 48545546702, Naselje A. M. Reljkovića 49, 32000 Vukovar</derivirana_varijabla>
  </DomainObject.Predmet.ProtustrankaFormatedWithAdressOIB>
  <DomainObject.Predmet.ProtustrankaWithAdress>
    <izvorni_sadrzaj>ZADRUGA MODIT za proizvodnju i usluge Naselje A. M. Reljkovića 49, 32000 Vukovar</izvorni_sadrzaj>
    <derivirana_varijabla naziv="DomainObject.Predmet.ProtustrankaWithAdress_1">ZADRUGA MODIT za proizvodnju i usluge Naselje A. M. Reljkovića 49, 32000 Vukovar</derivirana_varijabla>
  </DomainObject.Predmet.ProtustrankaWithAdress>
  <DomainObject.Predmet.ProtustrankaWithAdressOIB>
    <izvorni_sadrzaj>ZADRUGA MODIT za proizvodnju i usluge, OIB 48545546702, Naselje A. M. Reljkovića 49, 32000 Vukovar</izvorni_sadrzaj>
    <derivirana_varijabla naziv="DomainObject.Predmet.ProtustrankaWithAdressOIB_1">ZADRUGA MODIT za proizvodnju i usluge, OIB 48545546702, Naselje A. M. Reljkovića 49, 32000 Vukovar</derivirana_varijabla>
  </DomainObject.Predmet.ProtustrankaWithAdressOIB>
  <DomainObject.Predmet.ProtustrankaNazivFormated>
    <izvorni_sadrzaj>ZADRUGA MODIT za proizvodnju i usluge</izvorni_sadrzaj>
    <derivirana_varijabla naziv="DomainObject.Predmet.ProtustrankaNazivFormated_1">ZADRUGA MODIT za proizvodnju i usluge</derivirana_varijabla>
  </DomainObject.Predmet.ProtustrankaNazivFormated>
  <DomainObject.Predmet.ProtustrankaNazivFormatedOIB>
    <izvorni_sadrzaj>ZADRUGA MODIT za proizvodnju i usluge, OIB 48545546702</izvorni_sadrzaj>
    <derivirana_varijabla naziv="DomainObject.Predmet.ProtustrankaNazivFormatedOIB_1">ZADRUGA MODIT za proizvodnju i usluge, OIB 48545546702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ZADRUGA MODIT za proizvodnju i usluge</item>
    </izvorni_sadrzaj>
    <derivirana_varijabla naziv="DomainObject.Predmet.ProtuStrankaListFormated_1">
      <item>ZADRUGA MODIT za proizvodnju i usluge</item>
    </derivirana_varijabla>
  </DomainObject.Predmet.ProtuStrankaListFormated>
  <DomainObject.Predmet.ProtuStrankaListFormatedOIB>
    <izvorni_sadrzaj>
      <item>ZADRUGA MODIT za proizvodnju i usluge, OIB 48545546702</item>
    </izvorni_sadrzaj>
    <derivirana_varijabla naziv="DomainObject.Predmet.ProtuStrankaListFormatedOIB_1">
      <item>ZADRUGA MODIT za proizvodnju i usluge, OIB 48545546702</item>
    </derivirana_varijabla>
  </DomainObject.Predmet.ProtuStrankaListFormatedOIB>
  <DomainObject.Predmet.ProtuStrankaListFormatedWithAdress>
    <izvorni_sadrzaj>
      <item>ZADRUGA MODIT za proizvodnju i usluge, Naselje A. M. Reljkovića 49, 32000 Vukovar</item>
    </izvorni_sadrzaj>
    <derivirana_varijabla naziv="DomainObject.Predmet.ProtuStrankaListFormatedWithAdress_1">
      <item>ZADRUGA MODIT za proizvodnju i usluge, Naselje A. M. Reljkovića 49, 32000 Vukovar</item>
    </derivirana_varijabla>
  </DomainObject.Predmet.ProtuStrankaListFormatedWithAdress>
  <DomainObject.Predmet.ProtuStrankaListFormatedWithAdressOIB>
    <izvorni_sadrzaj>
      <item>ZADRUGA MODIT za proizvodnju i usluge, OIB 48545546702, Naselje A. M. Reljkovića 49, 32000 Vukovar</item>
    </izvorni_sadrzaj>
    <derivirana_varijabla naziv="DomainObject.Predmet.ProtuStrankaListFormatedWithAdressOIB_1">
      <item>ZADRUGA MODIT za proizvodnju i usluge, OIB 48545546702, Naselje A. M. Reljkovića 49, 32000 Vukovar</item>
    </derivirana_varijabla>
  </DomainObject.Predmet.ProtuStrankaListFormatedWithAdressOIB>
  <DomainObject.Predmet.ProtuStrankaListNazivFormated>
    <izvorni_sadrzaj>
      <item>ZADRUGA MODIT za proizvodnju i usluge</item>
    </izvorni_sadrzaj>
    <derivirana_varijabla naziv="DomainObject.Predmet.ProtuStrankaListNazivFormated_1">
      <item>ZADRUGA MODIT za proizvodnju i usluge</item>
    </derivirana_varijabla>
  </DomainObject.Predmet.ProtuStrankaListNazivFormated>
  <DomainObject.Predmet.ProtuStrankaListNazivFormatedOIB>
    <izvorni_sadrzaj>
      <item>ZADRUGA MODIT za proizvodnju i usluge, OIB 48545546702</item>
    </izvorni_sadrzaj>
    <derivirana_varijabla naziv="DomainObject.Predmet.ProtuStrankaListNazivFormatedOIB_1">
      <item>ZADRUGA MODIT za proizvodnju i usluge, OIB 48545546702</item>
    </derivirana_varijabla>
  </DomainObject.Predmet.ProtuStrankaListNazivFormatedOIB>
  <DomainObject.Predmet.OstaliListFormated>
    <izvorni_sadrzaj>
      <item>Denis Moskalj</item>
      <item>Dragutin Romić</item>
    </izvorni_sadrzaj>
    <derivirana_varijabla naziv="DomainObject.Predmet.OstaliListFormated_1">
      <item>Denis Moskalj</item>
      <item>Dragutin Romić</item>
    </derivirana_varijabla>
  </DomainObject.Predmet.OstaliListFormated>
  <DomainObject.Predmet.OstaliListFormatedOIB>
    <izvorni_sadrzaj>
      <item>Denis Moskalj, OIB 31809386576</item>
      <item>Dragutin Romić, OIB 07423571519</item>
    </izvorni_sadrzaj>
    <derivirana_varijabla naziv="DomainObject.Predmet.OstaliListFormatedOIB_1">
      <item>Denis Moskalj, OIB 31809386576</item>
      <item>Dragutin Romić, OIB 07423571519</item>
    </derivirana_varijabla>
  </DomainObject.Predmet.OstaliListFormatedOIB>
  <DomainObject.Predmet.OstaliListFormatedWithAdress>
    <izvorni_sadrzaj>
      <item>Denis Moskalj, Antuna  Matije Reljkovića 49, 32000 Vukovar</item>
      <item>Dragutin Romić, Ulica Papuka 28, 31431 Čepin</item>
    </izvorni_sadrzaj>
    <derivirana_varijabla naziv="DomainObject.Predmet.OstaliListFormatedWithAdress_1">
      <item>Denis Moskalj, Antuna  Matije Reljkovića 49, 32000 Vukovar</item>
      <item>Dragutin Romić, Ulica Papuka 28, 31431 Čepin</item>
    </derivirana_varijabla>
  </DomainObject.Predmet.OstaliListFormatedWithAdress>
  <DomainObject.Predmet.OstaliListFormatedWithAdressOIB>
    <izvorni_sadrzaj>
      <item>Denis Moskalj, OIB 31809386576, Antuna  Matije Reljkovića 49, 32000 Vukovar</item>
      <item>Dragutin Romić, OIB 07423571519, Ulica Papuka 28, 31431 Čepin</item>
    </izvorni_sadrzaj>
    <derivirana_varijabla naziv="DomainObject.Predmet.OstaliListFormatedWithAdressOIB_1">
      <item>Denis Moskalj, OIB 31809386576, Antuna  Matije Reljkovića 49, 32000 Vukovar</item>
      <item>Dragutin Romić, OIB 07423571519, Ulica Papuka 28, 31431 Čepin</item>
    </derivirana_varijabla>
  </DomainObject.Predmet.OstaliListFormatedWithAdressOIB>
  <DomainObject.Predmet.OstaliListNazivFormated>
    <izvorni_sadrzaj>
      <item>Denis Moskalj</item>
      <item>Dragutin Romić</item>
    </izvorni_sadrzaj>
    <derivirana_varijabla naziv="DomainObject.Predmet.OstaliListNazivFormated_1">
      <item>Denis Moskalj</item>
      <item>Dragutin Romić</item>
    </derivirana_varijabla>
  </DomainObject.Predmet.OstaliListNazivFormated>
  <DomainObject.Predmet.OstaliListNazivFormatedOIB>
    <izvorni_sadrzaj>
      <item>Denis Moskalj, OIB 31809386576</item>
      <item>Dragutin Romić, OIB 07423571519</item>
    </izvorni_sadrzaj>
    <derivirana_varijabla naziv="DomainObject.Predmet.OstaliListNazivFormatedOIB_1">
      <item>Denis Moskalj, OIB 31809386576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ZADRUGA MODIT za proizvodnju i usluge</izvorni_sadrzaj>
    <derivirana_varijabla naziv="DomainObject.Predmet.ProtustrankaIDrugi_1">ZADRUGA MODIT za proizvodnju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ZADRUGA MODIT za proizvodnju i usluge, OIB 48545546702, Naselje A. M. Reljkovića 49, 32000 Vukovar</izvorni_sadrzaj>
    <derivirana_varijabla naziv="DomainObject.Predmet.ProtustrankaIDrugiAdressOIB_1">ZADRUGA MODIT za proizvodnju i usluge, OIB 48545546702, Naselje A. M. Reljkovića 49,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MODIT za proizvodnju i usluge</item>
      <item>MINISTARSTVO FINANCIJA POREZNA UPRAVA</item>
      <item>Denis Moskalj</item>
      <item>Dragutin Romić</item>
    </izvorni_sadrzaj>
    <derivirana_varijabla naziv="DomainObject.Predmet.SudioniciListNaziv_1">
      <item>ZADRUGA MODIT za proizvodnju i usluge</item>
      <item>MINISTARSTVO FINANCIJA POREZNA UPRAVA</item>
      <item>Denis Moskalj</item>
      <item>Dragutin Romić</item>
    </derivirana_varijabla>
  </DomainObject.Predmet.SudioniciListNaziv>
  <DomainObject.Predmet.SudioniciListAdressOIB>
    <izvorni_sadrzaj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izvorni_sadrzaj>
    <derivirana_varijabla naziv="DomainObject.Predmet.SudioniciListAdressOIB_1"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48545546702</item>
      <item>, OIB 18683136487</item>
      <item>, OIB 31809386576</item>
      <item>, OIB 07423571519</item>
    </izvorni_sadrzaj>
    <derivirana_varijabla naziv="DomainObject.Predmet.SudioniciListNazivOIB_1">
      <item>, OIB 48545546702</item>
      <item>, OIB 18683136487</item>
      <item>, OIB 31809386576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1241</properties:Characters>
  <properties:Lines>47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2018-03-14T09:51:00Z</dcterms:created>
  <dc:creator>hermanj</dc:creator>
  <cp:lastModifiedBy>Maja Kocijan</cp:lastModifiedBy>
  <cp:lastPrinted>2018-03-15T07:05:00Z</cp:lastPrinted>
  <dcterms:modified xmlns:xsi="http://www.w3.org/2001/XMLSchema-instance" xsi:type="dcterms:W3CDTF">2018-03-15T07:09:00Z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