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504f" w14:paraId="cb2504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7F2743">
        <w:t>493</w:t>
      </w:r>
      <w:r>
        <w:t>/1</w:t>
      </w:r>
      <w:r w:rsidR="00A2677E">
        <w:t>6</w:t>
      </w:r>
      <w:r>
        <w:t>-</w:t>
      </w:r>
      <w:r w:rsidR="007F2743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A735F8">
        <w:t>ĐIGA d.o.o., Zadar, Miroslava Krleže 1/c, OIB: 76600047098</w:t>
      </w:r>
      <w:r w:rsidR="00F81A36" w:rsidRPr="001C5505">
        <w:t xml:space="preserve">,  </w:t>
      </w:r>
      <w:r w:rsidR="003A0A6A" w:rsidRPr="001C5505">
        <w:t xml:space="preserve">dana </w:t>
      </w:r>
      <w:r w:rsidR="008465F4">
        <w:t>21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A735F8">
        <w:t>ĐIGA d.o.o., Zadar, Miroslava Krleže 1/c, OIB: 76600047098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A735F8">
        <w:t>493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A735F8">
        <w:t xml:space="preserve">ĐIGA d.o.o., Zadar </w:t>
      </w:r>
      <w:r>
        <w:t>pokrenut je prethodni postupak i određeno ročište za utvrđivanje uvjeta za otvaranje stečajnog postupk</w:t>
      </w:r>
      <w:r w:rsidR="005D4AD8">
        <w:t>a</w:t>
      </w:r>
      <w:r w:rsidR="00F72124">
        <w:t>. Na navedeno ročište pristupio</w:t>
      </w:r>
      <w:r>
        <w:t xml:space="preserve"> je zastupni</w:t>
      </w:r>
      <w:r w:rsidR="00F72124">
        <w:t>k</w:t>
      </w:r>
      <w:r>
        <w:t xml:space="preserve"> po zakonu stečajnog dužnika i iskaza</w:t>
      </w:r>
      <w:r w:rsidR="00F72124">
        <w:t>o</w:t>
      </w:r>
      <w:r>
        <w:t xml:space="preserve"> da stečajni dužnik</w:t>
      </w:r>
      <w:r w:rsidRPr="00BB2B86">
        <w:rPr>
          <w:b/>
        </w:rPr>
        <w:t xml:space="preserve"> </w:t>
      </w:r>
      <w:r w:rsidRPr="00EB3959">
        <w:t xml:space="preserve">nema imovine, </w:t>
      </w:r>
      <w:r w:rsidR="008465F4">
        <w:t xml:space="preserve">osim potraživanja od </w:t>
      </w:r>
      <w:r w:rsidR="00A735F8">
        <w:t>oko 2</w:t>
      </w:r>
      <w:r w:rsidR="008465F4">
        <w:t xml:space="preserve">.000,00 kuna starog </w:t>
      </w:r>
      <w:r w:rsidR="00A735F8">
        <w:t>oko 3</w:t>
      </w:r>
      <w:r w:rsidR="008465F4">
        <w:t xml:space="preserve"> godin</w:t>
      </w:r>
      <w:r w:rsidR="00A735F8">
        <w:t>e</w:t>
      </w:r>
      <w:r w:rsidR="008465F4">
        <w:t xml:space="preserve"> koje nije utužio, </w:t>
      </w:r>
      <w:r w:rsidRPr="00EB3959">
        <w:t>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465F4">
        <w:t>21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7F2743">
      <w:t>493/16-9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550B"/>
    <w:rsid w:val="00085275"/>
    <w:rsid w:val="000A7106"/>
    <w:rsid w:val="000A7A8A"/>
    <w:rsid w:val="00146A4A"/>
    <w:rsid w:val="0017733B"/>
    <w:rsid w:val="001C5505"/>
    <w:rsid w:val="001E7EC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196F"/>
    <w:rsid w:val="00774D7C"/>
    <w:rsid w:val="007B312D"/>
    <w:rsid w:val="007C5ABC"/>
    <w:rsid w:val="007F2743"/>
    <w:rsid w:val="00816F81"/>
    <w:rsid w:val="008465F4"/>
    <w:rsid w:val="00864654"/>
    <w:rsid w:val="008A52F7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735F8"/>
    <w:rsid w:val="00A94666"/>
    <w:rsid w:val="00A96B54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92B79"/>
    <w:rsid w:val="00EB1AEF"/>
    <w:rsid w:val="00EB3959"/>
    <w:rsid w:val="00F56E4E"/>
    <w:rsid w:val="00F711C7"/>
    <w:rsid w:val="00F72124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ĐIGA  društvo s ograničenom odgovornošću za trgovinu i usluge</izvorni_sadrzaj>
    <derivirana_varijabla naziv="DomainObject.Predmet.ProtustrankaFormated_1">  ĐIGA  društvo s ograničenom odgovornošću za trgovinu i usluge</derivirana_varijabla>
  </DomainObject.Predmet.ProtustrankaFormated>
  <DomainObject.Predmet.ProtustrankaFormatedOIB>
    <izvorni_sadrzaj>  ĐIGA  društvo s ograničenom odgovornošću za trgovinu i usluge, OIB 76600047098</izvorni_sadrzaj>
    <derivirana_varijabla naziv="DomainObject.Predmet.ProtustrankaFormatedOIB_1">  ĐIGA  društvo s ograničenom odgovornošću za trgovinu i usluge, OIB 76600047098</derivirana_varijabla>
  </DomainObject.Predmet.ProtustrankaFormatedOIB>
  <DomainObject.Predmet.ProtustrankaFormatedWithAdress>
    <izvorni_sadrzaj> ĐIGA  društvo s ograničenom odgovornošću za trgovinu i usluge, Miroslava Krleže 1/c, 23000 Zadar</izvorni_sadrzaj>
    <derivirana_varijabla naziv="DomainObject.Predmet.ProtustrankaFormatedWithAdress_1"> ĐIGA  društvo s ograničenom odgovornošću za trgovinu i usluge, Miroslava Krleže 1/c, 23000 Zadar</derivirana_varijabla>
  </DomainObject.Predmet.ProtustrankaFormatedWithAdress>
  <DomainObject.Predmet.ProtustrankaFormatedWithAdressOIB>
    <izvorni_sadrzaj> ĐIGA  društvo s ograničenom odgovornošću za trgovinu i usluge, OIB 76600047098, Miroslava Krleže 1/c, 23000 Zadar</izvorni_sadrzaj>
    <derivirana_varijabla naziv="DomainObject.Predmet.ProtustrankaFormatedWithAdressOIB_1"> ĐIGA  društvo s ograničenom odgovornošću za trgovinu i usluge, OIB 76600047098, Miroslava Krleže 1/c, 23000 Zadar</derivirana_varijabla>
  </DomainObject.Predmet.ProtustrankaFormatedWithAdressOIB>
  <DomainObject.Predmet.ProtustrankaWithAdress>
    <izvorni_sadrzaj>ĐIGA  društvo s ograničenom odgovornošću za trgovinu i usluge Miroslava Krleže 1/c, 23000 Zadar</izvorni_sadrzaj>
    <derivirana_varijabla naziv="DomainObject.Predmet.ProtustrankaWithAdress_1">ĐIGA  društvo s ograničenom odgovornošću za trgovinu i usluge Miroslava Krleže 1/c, 23000 Zadar</derivirana_varijabla>
  </DomainObject.Predmet.ProtustrankaWithAdress>
  <DomainObject.Predmet.ProtustrankaWithAdressOIB>
    <izvorni_sadrzaj>ĐIGA  društvo s ograničenom odgovornošću za trgovinu i usluge, OIB 76600047098, Miroslava Krleže 1/c, 23000 Zadar</izvorni_sadrzaj>
    <derivirana_varijabla naziv="DomainObject.Predmet.ProtustrankaWithAdressOIB_1">ĐIGA  društvo s ograničenom odgovornošću za trgovinu i usluge, OIB 76600047098, Miroslava Krleže 1/c, 23000 Zadar</derivirana_varijabla>
  </DomainObject.Predmet.ProtustrankaWithAdressOIB>
  <DomainObject.Predmet.ProtustrankaNazivFormated>
    <izvorni_sadrzaj>ĐIGA  društvo s ograničenom odgovornošću za trgovinu i usluge</izvorni_sadrzaj>
    <derivirana_varijabla naziv="DomainObject.Predmet.ProtustrankaNazivFormated_1">ĐIGA  društvo s ograničenom odgovornošću za trgovinu i usluge</derivirana_varijabla>
  </DomainObject.Predmet.ProtustrankaNazivFormated>
  <DomainObject.Predmet.ProtustrankaNazivFormatedOIB>
    <izvorni_sadrzaj>ĐIGA  društvo s ograničenom odgovornošću za trgovinu i usluge, OIB 76600047098</izvorni_sadrzaj>
    <derivirana_varijabla naziv="DomainObject.Predmet.ProtustrankaNazivFormatedOIB_1">ĐIGA  društvo s ograničenom odgovornošću za trgovinu i usluge, OIB 76600047098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63634.40</izvorni_sadrzaj>
    <derivirana_varijabla naziv="DomainObject.Predmet.TrenutnaVrijednost_1">63634.40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ĐIGA  društvo s ograničenom odgovornošću za trgovinu i usluge</item>
    </izvorni_sadrzaj>
    <derivirana_varijabla naziv="DomainObject.Predmet.ProtuStrankaListFormated_1">
      <item>ĐIGA  društvo s ograničenom odgovornošću za trgovinu i usluge</item>
    </derivirana_varijabla>
  </DomainObject.Predmet.ProtuStrankaListFormated>
  <DomainObject.Predmet.ProtuStrankaListFormatedOIB>
    <izvorni_sadrzaj>
      <item>ĐIGA  društvo s ograničenom odgovornošću za trgovinu i usluge, OIB 76600047098</item>
    </izvorni_sadrzaj>
    <derivirana_varijabla naziv="DomainObject.Predmet.ProtuStrankaListFormatedOIB_1">
      <item>ĐIGA  društvo s ograničenom odgovornošću za trgovinu i usluge, OIB 76600047098</item>
    </derivirana_varijabla>
  </DomainObject.Predmet.ProtuStrankaListFormatedOIB>
  <DomainObject.Predmet.ProtuStrankaListFormatedWithAdress>
    <izvorni_sadrzaj>
      <item>ĐIGA  društvo s ograničenom odgovornošću za trgovinu i usluge, Miroslava Krleže 1/c, 23000 Zadar</item>
    </izvorni_sadrzaj>
    <derivirana_varijabla naziv="DomainObject.Predmet.ProtuStrankaListFormatedWithAdress_1">
      <item>ĐIGA  društvo s ograničenom odgovornošću za trgovinu i usluge, Miroslava Krleže 1/c, 23000 Zadar</item>
    </derivirana_varijabla>
  </DomainObject.Predmet.ProtuStrankaListFormatedWithAdress>
  <DomainObject.Predmet.ProtuStrankaListFormatedWithAdressOIB>
    <izvorni_sadrzaj>
      <item>ĐIGA  društvo s ograničenom odgovornošću za trgovinu i usluge, OIB 76600047098, Miroslava Krleže 1/c, 23000 Zadar</item>
    </izvorni_sadrzaj>
    <derivirana_varijabla naziv="DomainObject.Predmet.ProtuStrankaListFormatedWithAdressOIB_1">
      <item>ĐIGA  društvo s ograničenom odgovornošću za trgovinu i usluge, OIB 76600047098, Miroslava Krleže 1/c, 23000 Zadar</item>
    </derivirana_varijabla>
  </DomainObject.Predmet.ProtuStrankaListFormatedWithAdressOIB>
  <DomainObject.Predmet.ProtuStrankaListNazivFormated>
    <izvorni_sadrzaj>
      <item>ĐIGA  društvo s ograničenom odgovornošću za trgovinu i usluge</item>
    </izvorni_sadrzaj>
    <derivirana_varijabla naziv="DomainObject.Predmet.ProtuStrankaListNazivFormated_1">
      <item>ĐIGA  društvo s ograničenom odgovornošću za trgovinu i usluge</item>
    </derivirana_varijabla>
  </DomainObject.Predmet.ProtuStrankaListNazivFormated>
  <DomainObject.Predmet.ProtuStrankaListNazivFormatedOIB>
    <izvorni_sadrzaj>
      <item>ĐIGA  društvo s ograničenom odgovornošću za trgovinu i usluge, OIB 76600047098</item>
    </izvorni_sadrzaj>
    <derivirana_varijabla naziv="DomainObject.Predmet.ProtuStrankaListNazivFormatedOIB_1">
      <item>ĐIGA  društvo s ograničenom odgovornošću za trgovinu i usluge, OIB 76600047098</item>
    </derivirana_varijabla>
  </DomainObject.Predmet.ProtuStrankaListNazivFormatedOIB>
  <DomainObject.Predmet.OstaliListFormated>
    <izvorni_sadrzaj>
      <item>Roko Alavanja</item>
    </izvorni_sadrzaj>
    <derivirana_varijabla naziv="DomainObject.Predmet.OstaliListFormated_1">
      <item>Roko Alavanja</item>
    </derivirana_varijabla>
  </DomainObject.Predmet.OstaliListFormated>
  <DomainObject.Predmet.OstaliListFormatedOIB>
    <izvorni_sadrzaj>
      <item>Roko Alavanja, OIB 39775097836</item>
    </izvorni_sadrzaj>
    <derivirana_varijabla naziv="DomainObject.Predmet.OstaliListFormatedOIB_1">
      <item>Roko Alavanja, OIB 39775097836</item>
    </derivirana_varijabla>
  </DomainObject.Predmet.OstaliListFormatedOIB>
  <DomainObject.Predmet.OstaliListFormatedWithAdress>
    <izvorni_sadrzaj>
      <item>Roko Alavanja, Ulica Miroslava Krleže 1c, 23000 Zadar</item>
    </izvorni_sadrzaj>
    <derivirana_varijabla naziv="DomainObject.Predmet.OstaliListFormatedWithAdress_1">
      <item>Roko Alavanja, Ulica Miroslava Krleže 1c, 23000 Zadar</item>
    </derivirana_varijabla>
  </DomainObject.Predmet.OstaliListFormatedWithAdress>
  <DomainObject.Predmet.OstaliListFormatedWithAdressOIB>
    <izvorni_sadrzaj>
      <item>Roko Alavanja, OIB 39775097836, Ulica Miroslava Krleže 1c, 23000 Zadar</item>
    </izvorni_sadrzaj>
    <derivirana_varijabla naziv="DomainObject.Predmet.OstaliListFormatedWithAdressOIB_1">
      <item>Roko Alavanja, OIB 39775097836, Ulica Miroslava Krleže 1c, 23000 Zadar</item>
    </derivirana_varijabla>
  </DomainObject.Predmet.OstaliListFormatedWithAdressOIB>
  <DomainObject.Predmet.OstaliListNazivFormated>
    <izvorni_sadrzaj>
      <item>Roko Alavanja</item>
    </izvorni_sadrzaj>
    <derivirana_varijabla naziv="DomainObject.Predmet.OstaliListNazivFormated_1">
      <item>Roko Alavanja</item>
    </derivirana_varijabla>
  </DomainObject.Predmet.OstaliListNazivFormated>
  <DomainObject.Predmet.OstaliListNazivFormatedOIB>
    <izvorni_sadrzaj>
      <item>Roko Alavanja, OIB 39775097836</item>
    </izvorni_sadrzaj>
    <derivirana_varijabla naziv="DomainObject.Predmet.OstaliListNazivFormatedOIB_1">
      <item>Roko Alavanja, OIB 39775097836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ĐIGA  društvo s ograničenom odgovornošću za trgovinu i usluge</izvorni_sadrzaj>
    <derivirana_varijabla naziv="DomainObject.Predmet.ProtustrankaIDrugi_1">ĐIGA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ĐIGA  društvo s ograničenom odgovornošću za trgovinu i usluge, OIB 76600047098, Miroslava Krleže 1/c, 23000 Zadar</izvorni_sadrzaj>
    <derivirana_varijabla naziv="DomainObject.Predmet.ProtustrankaIDrugiAdressOIB_1">ĐIGA  društvo s ograničenom odgovornošću za trgovinu i usluge, OIB 76600047098, Miroslava Krleže 1/c,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ĐIGA  društvo s ograničenom odgovornošću za trgovinu i usluge</item>
      <item>Roko Alavanja</item>
    </izvorni_sadrzaj>
    <derivirana_varijabla naziv="DomainObject.Predmet.SudioniciListNaziv_1">
      <item>FINA</item>
      <item>ĐIGA  društvo s ograničenom odgovornošću za trgovinu i usluge</item>
      <item>Roko Alavanja</item>
    </derivirana_varijabla>
  </DomainObject.Predmet.SudioniciListNaziv>
  <DomainObject.Predmet.SudioniciListAdressOIB>
    <izvorni_sadrzaj>
      <item>FINA, OIB 85821130368</item>
      <item>ĐIGA  društvo s ograničenom odgovornošću za trgovinu i usluge, OIB 76600047098, Miroslava Krleže 1/c,23000 Zadar</item>
      <item>Roko Alavanja, OIB 39775097836, Ulica Miroslava Krleže 1c,23000 Zadar</item>
    </izvorni_sadrzaj>
    <derivirana_varijabla naziv="DomainObject.Predmet.SudioniciListAdressOIB_1">
      <item>FINA, OIB 85821130368</item>
      <item>ĐIGA  društvo s ograničenom odgovornošću za trgovinu i usluge, OIB 76600047098, Miroslava Krleže 1/c,23000 Zadar</item>
      <item>Roko Alavanja, OIB 39775097836, Ulica Miroslava Krleže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76600047098</item>
      <item>, OIB 39775097836</item>
    </izvorni_sadrzaj>
    <derivirana_varijabla naziv="DomainObject.Predmet.SudioniciListNazivOIB_1">
      <item>, OIB 85821130368</item>
      <item>, OIB 76600047098</item>
      <item>, OIB 39775097836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C4C25-526C-42BC-A30D-225255513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2469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2016-04-21T07:59:00Z</dcterms:created>
  <dc:creator>Ardena Bajlo</dc:creator>
  <cp:lastModifiedBy>wsadmin</cp:lastModifiedBy>
  <cp:lastPrinted>2016-04-19T10:48:00Z</cp:lastPrinted>
  <dcterms:modified xmlns:xsi="http://www.w3.org/2001/XMLSchema-instance" xsi:type="dcterms:W3CDTF">2016-04-22T07:03:00Z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