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1a87b8" w14:paraId="a1a87b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67EA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567EAD">
              <w:t>100/2019-3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F4C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9F4CF0" w:rsidR="00C763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predstečajnom postupku koji se vodi nad dužnikom</w:t>
      </w:r>
      <w:r w:rsidR="00567EAD">
        <w:rPr>
          <w:rFonts w:eastAsia="Times New Roman" w:hAnsi="Times New Roman" w:ascii="Times New Roman"/>
          <w:sz w:val="24"/>
          <w:szCs w:val="24"/>
          <w:lang w:eastAsia="hr-HR"/>
        </w:rPr>
        <w:t xml:space="preserve"> MASSIVE WOOD d.o.o., Dravska 40, Veliki Bukovec, OIB: 30442536221, 29. ožujka 2019</w:t>
      </w:r>
      <w:r w:rsidR="009F4CF0">
        <w:rPr>
          <w:rFonts w:hAnsi="Times New Roman" w:ascii="Times New Roman"/>
          <w:sz w:val="24"/>
          <w:szCs w:val="24"/>
        </w:rPr>
        <w:t>. donosi sljedeći</w:t>
      </w:r>
    </w:p>
    <w:p w:rsidRDefault="009F4CF0" w:rsidP="009F4CF0" w:rsidR="009F4C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F4CF0" w:rsidP="009F4CF0" w:rsidR="009F4CF0" w:rsidRPr="009F4CF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4CF0" w:rsidP="00286A2B" w:rsidR="002C578B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p w:rsidRDefault="00567EAD" w:rsidP="00286A2B" w:rsidR="00567EAD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Poziva se dužnik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MASSIVE WOOD d.o.o., Dravska 40, Veliki Bukovec, OIB: 30442536221, da u roku od 8 dana od dostave ovog zaključka, dostavi ovome sudu dopunjeni popis su</w:t>
      </w:r>
      <w:r w:rsidR="0041226B">
        <w:rPr>
          <w:rFonts w:eastAsia="Times New Roman" w:hAnsi="Times New Roman" w:ascii="Times New Roman"/>
          <w:sz w:val="24"/>
          <w:szCs w:val="24"/>
          <w:lang w:eastAsia="hr-HR"/>
        </w:rPr>
        <w:t>dskih ili postupaka koji se vode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 javnopravnim tijelom</w:t>
      </w:r>
      <w:r w:rsidR="0041226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a u kojima je dužnik stranka, jer je potrebno u tom </w:t>
      </w:r>
      <w:r w:rsidR="000A4EEE">
        <w:rPr>
          <w:rFonts w:eastAsia="Times New Roman" w:hAnsi="Times New Roman" w:ascii="Times New Roman"/>
          <w:sz w:val="24"/>
          <w:szCs w:val="24"/>
          <w:lang w:eastAsia="hr-HR"/>
        </w:rPr>
        <w:t>popisu obuhvatiti i sve postupke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koji su evidentirani u Očevidniku redoslijeda plaćanja Financijske agencije za dužnika, kojeg je dužnik </w:t>
      </w:r>
      <w:r w:rsidR="000A4EEE">
        <w:rPr>
          <w:rFonts w:eastAsia="Times New Roman" w:hAnsi="Times New Roman" w:ascii="Times New Roman"/>
          <w:sz w:val="24"/>
          <w:szCs w:val="24"/>
          <w:lang w:eastAsia="hr-HR"/>
        </w:rPr>
        <w:t>priložio uz podneseni prijedlog, s time da je potrebno navesti i visinu ili opis tr</w:t>
      </w:r>
      <w:r w:rsidR="00C41D47">
        <w:rPr>
          <w:rFonts w:eastAsia="Times New Roman" w:hAnsi="Times New Roman" w:ascii="Times New Roman"/>
          <w:sz w:val="24"/>
          <w:szCs w:val="24"/>
          <w:lang w:eastAsia="hr-HR"/>
        </w:rPr>
        <w:t>ažbine koja je predmet postupka,</w:t>
      </w:r>
      <w:r w:rsidR="0041226B">
        <w:rPr>
          <w:rFonts w:eastAsia="Times New Roman" w:hAnsi="Times New Roman" w:ascii="Times New Roman"/>
          <w:sz w:val="24"/>
          <w:szCs w:val="24"/>
          <w:lang w:eastAsia="hr-HR"/>
        </w:rPr>
        <w:t xml:space="preserve"> sa podacima o pravnoj i činjeničnoj osnovi,</w:t>
      </w:r>
      <w:r w:rsidR="00C41D47">
        <w:rPr>
          <w:rFonts w:eastAsia="Times New Roman" w:hAnsi="Times New Roman" w:ascii="Times New Roman"/>
          <w:sz w:val="24"/>
          <w:szCs w:val="24"/>
          <w:lang w:eastAsia="hr-HR"/>
        </w:rPr>
        <w:t xml:space="preserve"> jer će u protivnom sud odbaciti podnesen prijedlog u skladu s čl. 32. Stečajnog zakona ("Narodne novine" broj 71/2015 i 104/2017).</w:t>
      </w:r>
    </w:p>
    <w:p w:rsidRDefault="00567EAD" w:rsidP="009F4CF0" w:rsidR="00C763B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p w:rsidRDefault="000A4EEE" w:rsidP="009F4CF0" w:rsidR="000A4EEE" w:rsidRPr="000A4EEE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63B1" w:rsidP="00C763B1" w:rsidR="00C763B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567EAD">
        <w:rPr>
          <w:rFonts w:hAnsi="Times New Roman" w:ascii="Times New Roman"/>
          <w:sz w:val="24"/>
          <w:szCs w:val="24"/>
        </w:rPr>
        <w:t>29. ožujka 2019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A42526" w:rsidP="00C763B1" w:rsidR="00A42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C763B1" w:rsidR="006C4FAF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7EAD" w:rsidP="006C4FAF" w:rsidR="00567EAD" w:rsidRP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567EAD" w:rsid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Ksenija Flack-Makitan</w:t>
      </w:r>
    </w:p>
    <w:p w:rsidRDefault="00286A2B" w:rsidP="006C4FAF" w:rsidR="00286A2B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6C4FAF" w:rsidR="00286A2B" w:rsidRP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63B1" w:rsidP="00A42526" w:rsidR="00C763B1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C763B1" w:rsidP="00A42526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42526" w:rsidP="002E1DA4" w:rsidR="009F4CF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zaključka nije dopušten pravni lijek (čl. 19. st. 7. Stečajnog zakona).</w:t>
      </w:r>
    </w:p>
    <w:p w:rsidRDefault="009F4CF0" w:rsidP="002E1DA4" w:rsidR="009F4CF0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42DE3" w:rsidP="00B42DE3" w:rsidR="00C763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A42526" w:rsidP="00B42DE3" w:rsidR="00A42526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7EAD" w:rsidP="00286A2B" w:rsidR="00C763B1" w:rsidRPr="002C578B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 xml:space="preserve">užnik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MASSIVE WOOD d.o.o., Dravska 40, Veliki Bukovec,</w:t>
      </w:r>
    </w:p>
    <w:p w:rsidRDefault="002C578B" w:rsidP="00286A2B" w:rsidR="002C578B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C763B1" w:rsidP="00C763B1" w:rsidR="0056514C" w:rsidRPr="00C763B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sectPr w:rsidSect="00BE76E7" w:rsidR="0056514C" w:rsidRPr="00C763B1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668" w:rsidP="00501147" w:rsidR="00FA5668">
      <w:pPr>
        <w:spacing w:lineRule="auto" w:line="240" w:after="0"/>
      </w:pPr>
      <w:r>
        <w:separator/>
      </w:r>
    </w:p>
  </w:endnote>
  <w:endnote w:id="0" w:type="continuationSeparator">
    <w:p w:rsidRDefault="00FA5668" w:rsidP="00501147" w:rsidR="00FA56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668" w:rsidP="00501147" w:rsidR="00FA5668">
      <w:pPr>
        <w:spacing w:lineRule="auto" w:line="240" w:after="0"/>
      </w:pPr>
      <w:r>
        <w:separator/>
      </w:r>
    </w:p>
  </w:footnote>
  <w:footnote w:id="0" w:type="continuationSeparator">
    <w:p w:rsidRDefault="00FA5668" w:rsidP="00501147" w:rsidR="00FA56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1226B">
      <w:rPr>
        <w:rFonts w:hAnsi="Times New Roman" w:ascii="Times New Roman"/>
        <w:noProof/>
        <w:sz w:val="24"/>
        <w:szCs w:val="24"/>
      </w:rPr>
      <w:t>Poslovni broj: 5 St-100/2019-3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86A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41617F8"/>
    <w:multiLevelType w:val="hybridMultilevel"/>
    <w:tmpl w:val="1CF446A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F1DD4"/>
    <w:multiLevelType w:val="hybridMultilevel"/>
    <w:tmpl w:val="BDB0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3A71"/>
    <w:rsid w:val="0004207D"/>
    <w:rsid w:val="000671F5"/>
    <w:rsid w:val="00087C43"/>
    <w:rsid w:val="000A1FC7"/>
    <w:rsid w:val="000A4EEE"/>
    <w:rsid w:val="000B216E"/>
    <w:rsid w:val="0012525E"/>
    <w:rsid w:val="0016193F"/>
    <w:rsid w:val="0019143E"/>
    <w:rsid w:val="00194888"/>
    <w:rsid w:val="001A68CF"/>
    <w:rsid w:val="001B4535"/>
    <w:rsid w:val="001B5C42"/>
    <w:rsid w:val="001E3C62"/>
    <w:rsid w:val="001F6000"/>
    <w:rsid w:val="001F6DF0"/>
    <w:rsid w:val="002042C3"/>
    <w:rsid w:val="00227CC3"/>
    <w:rsid w:val="00237FCE"/>
    <w:rsid w:val="00247396"/>
    <w:rsid w:val="002850D5"/>
    <w:rsid w:val="00286A2B"/>
    <w:rsid w:val="002971D6"/>
    <w:rsid w:val="002C578B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1226B"/>
    <w:rsid w:val="00450291"/>
    <w:rsid w:val="0049749B"/>
    <w:rsid w:val="004A0BD1"/>
    <w:rsid w:val="004E1C60"/>
    <w:rsid w:val="004F68EC"/>
    <w:rsid w:val="00501147"/>
    <w:rsid w:val="00507360"/>
    <w:rsid w:val="0056514C"/>
    <w:rsid w:val="00567EAD"/>
    <w:rsid w:val="005E1D89"/>
    <w:rsid w:val="005F633B"/>
    <w:rsid w:val="00685195"/>
    <w:rsid w:val="006C4FAF"/>
    <w:rsid w:val="00713FC3"/>
    <w:rsid w:val="0073778C"/>
    <w:rsid w:val="00741600"/>
    <w:rsid w:val="00757A30"/>
    <w:rsid w:val="00762939"/>
    <w:rsid w:val="007802E2"/>
    <w:rsid w:val="0078776D"/>
    <w:rsid w:val="00791B7F"/>
    <w:rsid w:val="007A409A"/>
    <w:rsid w:val="00836880"/>
    <w:rsid w:val="008659E3"/>
    <w:rsid w:val="008A6557"/>
    <w:rsid w:val="008C0002"/>
    <w:rsid w:val="008C4EFB"/>
    <w:rsid w:val="008D05FD"/>
    <w:rsid w:val="0092437B"/>
    <w:rsid w:val="00957093"/>
    <w:rsid w:val="0096157B"/>
    <w:rsid w:val="0096563D"/>
    <w:rsid w:val="00975368"/>
    <w:rsid w:val="009E7C74"/>
    <w:rsid w:val="009F4CF0"/>
    <w:rsid w:val="00A31425"/>
    <w:rsid w:val="00A31587"/>
    <w:rsid w:val="00A42526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11663"/>
    <w:rsid w:val="00C22AE8"/>
    <w:rsid w:val="00C41D47"/>
    <w:rsid w:val="00C470B6"/>
    <w:rsid w:val="00C50709"/>
    <w:rsid w:val="00C67D4A"/>
    <w:rsid w:val="00C763B1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346E"/>
    <w:rsid w:val="00E56BA3"/>
    <w:rsid w:val="00EC15A5"/>
    <w:rsid w:val="00EE124A"/>
    <w:rsid w:val="00F12359"/>
    <w:rsid w:val="00F46F57"/>
    <w:rsid w:val="00F54010"/>
    <w:rsid w:val="00F85E94"/>
    <w:rsid w:val="00FA5668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A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A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St-100/2019-3</izvorni_sadrzaj>
    <derivirana_varijabla naziv="DomainObject.Oznaka_1">St-100/2019-3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predst. postupka</izvorni_sadrzaj>
    <derivirana_varijabla naziv="DomainObject.Predmet.Opis_1">Prijedlog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MASSIVE WOOD društvo s ograničenom odgovornošću za proizvodnju, trgovinu i usluge</izvorni_sadrzaj>
    <derivirana_varijabla naziv="DomainObject.Predmet.StrankaFormated_1">  MASSIVE WOOD društvo s ograničenom odgovornošću za proizvodnju, trgovinu i usluge</derivirana_varijabla>
  </DomainObject.Predmet.StrankaFormated>
  <DomainObject.Predmet.StrankaFormatedOIB>
    <izvorni_sadrzaj>  MASSIVE WOOD društvo s ograničenom odgovornošću za proizvodnju, trgovinu i usluge, OIB 30442536221</izvorni_sadrzaj>
    <derivirana_varijabla naziv="DomainObject.Predmet.StrankaFormatedOIB_1">  MASSIVE WOOD društvo s ograničenom odgovornošću za proizvodnju, trgovinu i usluge, OIB 30442536221</derivirana_varijabla>
  </DomainObject.Predmet.StrankaFormatedOIB>
  <DomainObject.Predmet.StrankaFormatedWithAdress>
    <izvorni_sadrzaj> MASSIVE WOOD društvo s ograničenom odgovornošću za proizvodnju, trgovinu i usluge, Dravska 40, 42230 Veliki Bukovec</izvorni_sadrzaj>
    <derivirana_varijabla naziv="DomainObject.Predmet.StrankaFormatedWithAdress_1"> MASSIVE WOOD društvo s ograničenom odgovornošću za proizvodnju, trgovinu i usluge, Dravska 40, 42230 Veliki Bukovec</derivirana_varijabla>
  </DomainObject.Predmet.StrankaFormatedWithAdress>
  <DomainObject.Predmet.StrankaFormatedWithAdressOIB>
    <izvorni_sadrzaj> MASSIVE WOOD društvo s ograničenom odgovornošću za proizvodnju, trgovinu i usluge, OIB 30442536221, Dravska 40, 42230 Veliki Bukovec</izvorni_sadrzaj>
    <derivirana_varijabla naziv="DomainObject.Predmet.StrankaFormatedWithAdressOIB_1"> MASSIVE WOOD društvo s ograničenom odgovornošću za proizvodnju, trgovinu i usluge, OIB 30442536221, Dravska 40, 42230 Veliki Bukovec</derivirana_varijabla>
  </DomainObject.Predmet.StrankaFormatedWithAdressOIB>
  <DomainObject.Predmet.StrankaWithAdress>
    <izvorni_sadrzaj>MASSIVE WOOD društvo s ograničenom odgovornošću za proizvodnju, trgovinu i usluge Dravska 40,42230 Veliki Bukovec</izvorni_sadrzaj>
    <derivirana_varijabla naziv="DomainObject.Predmet.StrankaWithAdress_1">MASSIVE WOOD društvo s ograničenom odgovornošću za proizvodnju, trgovinu i usluge Dravska 40,42230 Veliki Bukovec</derivirana_varijabla>
  </DomainObject.Predmet.StrankaWithAdress>
  <DomainObject.Predmet.StrankaWithAdressOIB>
    <izvorni_sadrzaj>MASSIVE WOOD društvo s ograničenom odgovornošću za proizvodnju, trgovinu i usluge, OIB 30442536221, Dravska 40,42230 Veliki Bukovec</izvorni_sadrzaj>
    <derivirana_varijabla naziv="DomainObject.Predmet.StrankaWithAdressOIB_1">MASSIVE WOOD društvo s ograničenom odgovornošću za proizvodnju, trgovinu i usluge, OIB 30442536221, Dravska 40,42230 Veliki Bukovec</derivirana_varijabla>
  </DomainObject.Predmet.StrankaWithAdressOIB>
  <DomainObject.Predmet.StrankaNazivFormated>
    <izvorni_sadrzaj>MASSIVE WOOD društvo s ograničenom odgovornošću za proizvodnju, trgovinu i usluge</izvorni_sadrzaj>
    <derivirana_varijabla naziv="DomainObject.Predmet.StrankaNazivFormated_1">MASSIVE WOOD društvo s ograničenom odgovornošću za proizvodnju, trgovinu i usluge</derivirana_varijabla>
  </DomainObject.Predmet.StrankaNazivFormated>
  <DomainObject.Predmet.StrankaNazivFormatedOIB>
    <izvorni_sadrzaj>MASSIVE WOOD društvo s ograničenom odgovornošću za proizvodnju, trgovinu i usluge, OIB 30442536221</izvorni_sadrzaj>
    <derivirana_varijabla naziv="DomainObject.Predmet.StrankaNazivFormatedOIB_1">MASSIVE WOOD društvo s ograničenom odgovornošću za proizvodnju, trgovinu i usluge, OIB 30442536221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MASSIVE WOOD društvo s ograničenom odgovornošću za proizvodnju, trgovinu i usluge</item>
    </izvorni_sadrzaj>
    <derivirana_varijabla naziv="DomainObject.Predmet.StrankaListFormated_1">
      <item>MASSIVE WOOD društvo s ograničenom odgovornošću za proizvodnju, trgovinu i usluge</item>
    </derivirana_varijabla>
  </DomainObject.Predmet.StrankaListFormated>
  <DomainObject.Predmet.StrankaListFormatedOIB>
    <izvorni_sadrzaj>
      <item>MASSIVE WOOD društvo s ograničenom odgovornošću za proizvodnju, trgovinu i usluge, OIB 30442536221</item>
    </izvorni_sadrzaj>
    <derivirana_varijabla naziv="DomainObject.Predmet.StrankaListFormatedOIB_1">
      <item>MASSIVE WOOD društvo s ograničenom odgovornošću za proizvodnju, trgovinu i usluge, OIB 30442536221</item>
    </derivirana_varijabla>
  </DomainObject.Predmet.StrankaListFormatedOIB>
  <DomainObject.Predmet.StrankaListFormatedWithAdress>
    <izvorni_sadrzaj>
      <item>MASSIVE WOOD društvo s ograničenom odgovornošću za proizvodnju, trgovinu i usluge, Dravska 40, 42230 Veliki Bukovec</item>
    </izvorni_sadrzaj>
    <derivirana_varijabla naziv="DomainObject.Predmet.StrankaListFormatedWithAdress_1">
      <item>MASSIVE WOOD društvo s ograničenom odgovornošću za proizvodnju, trgovinu i usluge, Dravska 40, 42230 Veliki Bukovec</item>
    </derivirana_varijabla>
  </DomainObject.Predmet.StrankaListFormatedWithAdress>
  <DomainObject.Predmet.StrankaListFormatedWithAdressOIB>
    <izvorni_sadrzaj>
      <item>MASSIVE WOOD društvo s ograničenom odgovornošću za proizvodnju, trgovinu i usluge, OIB 30442536221, Dravska 40, 42230 Veliki Bukovec</item>
    </izvorni_sadrzaj>
    <derivirana_varijabla naziv="DomainObject.Predmet.StrankaListFormatedWithAdressOIB_1">
      <item>MASSIVE WOOD društvo s ograničenom odgovornošću za proizvodnju, trgovinu i usluge, OIB 30442536221, Dravska 40, 42230 Veliki Bukovec</item>
    </derivirana_varijabla>
  </DomainObject.Predmet.StrankaListFormatedWithAdressOIB>
  <DomainObject.Predmet.StrankaListNazivFormated>
    <izvorni_sadrzaj>
      <item>MASSIVE WOOD društvo s ograničenom odgovornošću za proizvodnju, trgovinu i usluge</item>
    </izvorni_sadrzaj>
    <derivirana_varijabla naziv="DomainObject.Predmet.StrankaListNazivFormated_1">
      <item>MASSIVE WOOD društvo s ograničenom odgovornošću za proizvodnju, trgovinu i usluge</item>
    </derivirana_varijabla>
  </DomainObject.Predmet.StrankaListNazivFormated>
  <DomainObject.Predmet.StrankaListNazivFormatedOIB>
    <izvorni_sadrzaj>
      <item>MASSIVE WOOD društvo s ograničenom odgovornošću za proizvodnju, trgovinu i usluge, OIB 30442536221</item>
    </izvorni_sadrzaj>
    <derivirana_varijabla naziv="DomainObject.Predmet.StrankaListNazivFormatedOIB_1">
      <item>MASSIVE WOOD društvo s ograničenom odgovornošću za proizvodnju, trgovinu i usluge, OIB 30442536221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St-100/2019-3</izvorni_sadrzaj>
    <derivirana_varijabla naziv="DomainObject.PoslovniBrojDokumenta_1">St-100/2019-3</derivirana_varijabla>
  </DomainObject.PoslovniBrojDokumenta>
  <DomainObject.Predmet.StrankaIDrugi>
    <izvorni_sadrzaj>MASSIVE WOOD društvo s ograničenom odgovornošću za proizvodnju, trgovinu i usluge</izvorni_sadrzaj>
    <derivirana_varijabla naziv="DomainObject.Predmet.StrankaIDrugi_1">MASSIVE WOOD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MASSIVE WOOD društvo s ograničenom odgovornošću za proizvodnju, trgovinu i usluge, OIB 30442536221, Dravska 40, 42230 Veliki Bukovec</izvorni_sadrzaj>
    <derivirana_varijabla naziv="DomainObject.Predmet.StrankaIDrugiAdressOIB_1">MASSIVE WOOD društvo s ograničenom odgovornošću za proizvodnju, trgovinu i usluge, OIB 30442536221, Dravska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MASSIVE WOOD društvo s ograničenom odgovornošću za proizvodnju, trgovinu i usluge</item>
      <item>Financijska agencija</item>
      <item>Sudski registar Trgovačkog suda u Varaždinu</item>
    </izvorni_sadrzaj>
    <derivirana_varijabla naziv="DomainObject.Predmet.SudioniciListNaziv_1">
      <item>MASSIVE WOOD društvo s ograničenom odgovornošću za proizvodnju, trgovinu i usluge</item>
      <item>Financijska agencija</item>
      <item>Sudski registar Trgovačkog suda u Varaždinu</item>
    </derivirana_varijabla>
  </DomainObject.Predmet.SudioniciListNaziv>
  <DomainObject.Predmet.SudioniciListAdressOIB>
    <izvorni_sadrzaj>
      <item>MASSIVE WOOD društvo s ograničenom odgovornošću za proizvodnju, trgovinu i usluge, OIB 30442536221, Dravska 40,42230 Veliki Bukovec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MASSIVE WOOD društvo s ograničenom odgovornošću za proizvodnju, trgovinu i usluge, OIB 30442536221, Dravska 40,42230 Veliki Bukovec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30442536221</item>
      <item>, OIB 85821130368</item>
      <item>, OIB null</item>
    </izvorni_sadrzaj>
    <derivirana_varijabla naziv="DomainObject.Predmet.SudioniciListNazivOIB_1">
      <item>, OIB 30442536221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47286-B683-419B-BACA-E59BC8BA3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1088</properties:Characters>
  <properties:Lines>46</properties:Lines>
  <properties:Paragraphs>15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2019-04-01T06:41:00Z</cp:lastPrinted>
  <dcterms:modified xmlns:xsi="http://www.w3.org/2001/XMLSchema-instance" xsi:type="dcterms:W3CDTF">2019-04-01T06:49:00Z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St-100/2019-3 / Odluka - Zaključak (ST-100-19-3 ZAKLJUČAK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