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5c32" w14:paraId="25a5c32" w:rsidRDefault="00826C84" w:rsidP="00910611" w:rsidR="00826C8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C84" w:rsidP="00910611" w:rsidR="00826C84" w:rsidRPr="00826C84">
      <w:pPr>
        <w:rPr>
          <w:rFonts w:hAnsi="Times New Roman" w:ascii="Times New Roman"/>
          <w:b w:val="false"/>
        </w:rPr>
      </w:pPr>
      <w:r w:rsidRPr="00826C84">
        <w:rPr>
          <w:rFonts w:eastAsia="MS Mincho" w:hAnsi="Times New Roman" w:ascii="Times New Roman"/>
          <w:b w:val="false"/>
        </w:rPr>
        <w:t xml:space="preserve">   REPUBLIKA HRVATSKA</w:t>
      </w:r>
    </w:p>
    <w:p w:rsidRDefault="00826C84" w:rsidP="00910611" w:rsidR="00826C84" w:rsidRPr="00826C84">
      <w:pPr>
        <w:rPr>
          <w:rFonts w:hAnsi="Times New Roman" w:ascii="Times New Roman"/>
          <w:b w:val="false"/>
        </w:rPr>
      </w:pPr>
      <w:r w:rsidRPr="00826C84">
        <w:rPr>
          <w:rFonts w:eastAsia="MS Mincho" w:hAnsi="Times New Roman" w:ascii="Times New Roman"/>
          <w:b w:val="false"/>
        </w:rPr>
        <w:t>TRGOVAČKI SUD U RIJECI</w:t>
      </w:r>
    </w:p>
    <w:p w:rsidRDefault="00826C84" w:rsidR="00826C84" w:rsidRPr="00826C84">
      <w:pPr>
        <w:rPr>
          <w:rFonts w:eastAsia="MS Mincho" w:hAnsi="Times New Roman" w:ascii="Times New Roman"/>
          <w:b w:val="false"/>
        </w:rPr>
      </w:pPr>
      <w:r w:rsidRPr="00826C8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26C84" w:rsidP="00910611" w:rsidR="00826C84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05C76" w:rsidRPr="00F05C76">
        <w:rPr>
          <w:rFonts w:hAnsi="Times New Roman" w:ascii="Times New Roman"/>
        </w:rPr>
        <w:t>ALCUFER d.o.o. za proizvodnju i promet robom, Mrkopalj, Novi Varoš 66, OIB 25990163560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05C7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05C76" w:rsidRPr="00F05C76">
        <w:rPr>
          <w:rFonts w:hAnsi="Times New Roman" w:ascii="Times New Roman"/>
          <w:bCs/>
        </w:rPr>
        <w:t>ALCUFER d.o.o. za proizvodnju i promet robom, Mrkopalj, Novi Varoš 66, OIB 25990163560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F05C76" w:rsidRPr="00F05C76">
        <w:rPr>
          <w:rFonts w:hAnsi="Times New Roman" w:ascii="Times New Roman"/>
          <w:b w:val="false"/>
        </w:rPr>
        <w:t>Ivan Gjurašić, Zagreb, Petrinjska 28, OIB 66025260916</w:t>
      </w:r>
      <w:r w:rsidR="009F6AD1" w:rsidRPr="009F6AD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05C7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05C76" w:rsidRPr="00F05C76">
        <w:rPr>
          <w:rFonts w:hAnsi="Times New Roman" w:ascii="Times New Roman"/>
        </w:rPr>
        <w:t>ALCUFER d.o.o. za proizvodnju i promet robom, Mrkopalj, Novi Varoš 66, OIB 25990163560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83D0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05C76" w:rsidRPr="00F05C76">
        <w:rPr>
          <w:rFonts w:hAnsi="Times New Roman" w:ascii="Times New Roman"/>
          <w:b w:val="false"/>
        </w:rPr>
        <w:t xml:space="preserve">ALCUFER d.o.o. za proizvodnju i promet robom, Mrkopalj, Novi Varoš 66, OIB 25990163560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05C76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26C84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05C76" w:rsidRPr="00F05C76">
        <w:rPr>
          <w:rFonts w:hAnsi="Times New Roman" w:ascii="Times New Roman"/>
          <w:b w:val="false"/>
          <w:sz w:val="20"/>
          <w:szCs w:val="20"/>
        </w:rPr>
        <w:t>Ivan Gjurašić, Zagreb, Petrinjska 28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26C8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05C76">
      <w:rPr>
        <w:rFonts w:hAnsi="Times New Roman" w:ascii="Times New Roman"/>
      </w:rPr>
      <w:t>840</w:t>
    </w:r>
    <w:r w:rsidR="00C42EF1">
      <w:rPr>
        <w:rFonts w:hAnsi="Times New Roman" w:ascii="Times New Roman"/>
      </w:rPr>
      <w:t>/2015-</w:t>
    </w:r>
    <w:r w:rsidR="00F05C7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4220C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165A4"/>
    <w:rsid w:val="00736740"/>
    <w:rsid w:val="0076240F"/>
    <w:rsid w:val="0078206E"/>
    <w:rsid w:val="007829B2"/>
    <w:rsid w:val="007B46A8"/>
    <w:rsid w:val="007E0BC6"/>
    <w:rsid w:val="007F2F32"/>
    <w:rsid w:val="007F7E10"/>
    <w:rsid w:val="00826C84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C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C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ALCUFER d.o.o.  Mrkopalj</izvorni_sadrzaj>
    <derivirana_varijabla naziv="DomainObject.Predmet.ProtustrankaFormated_1">  ALCUFER d.o.o.  Mrkopalj</derivirana_varijabla>
  </DomainObject.Predmet.ProtustrankaFormated>
  <DomainObject.Predmet.ProtustrankaFormatedOIB>
    <izvorni_sadrzaj>  ALCUFER d.o.o.  Mrkopalj, OIB 25990163560</izvorni_sadrzaj>
    <derivirana_varijabla naziv="DomainObject.Predmet.ProtustrankaFormatedOIB_1">  ALCUFER d.o.o.  Mrkopalj, OIB 25990163560</derivirana_varijabla>
  </DomainObject.Predmet.ProtustrankaFormatedOIB>
  <DomainObject.Predmet.ProtustrankaFormatedWithAdress>
    <izvorni_sadrzaj> ALCUFER d.o.o.  Mrkopalj, Novi Varoš 66, 51315 Mrkopalj</izvorni_sadrzaj>
    <derivirana_varijabla naziv="DomainObject.Predmet.ProtustrankaFormatedWithAdress_1"> ALCUFER d.o.o.  Mrkopalj, Novi Varoš 66, 51315 Mrkopalj</derivirana_varijabla>
  </DomainObject.Predmet.ProtustrankaFormatedWithAdress>
  <DomainObject.Predmet.ProtustrankaFormatedWithAdressOIB>
    <izvorni_sadrzaj> ALCUFER d.o.o.  Mrkopalj, OIB 25990163560, Novi Varoš 66, 51315 Mrkopalj</izvorni_sadrzaj>
    <derivirana_varijabla naziv="DomainObject.Predmet.ProtustrankaFormatedWithAdressOIB_1"> ALCUFER d.o.o.  Mrkopalj, OIB 25990163560, Novi Varoš 66, 51315 Mrkopalj</derivirana_varijabla>
  </DomainObject.Predmet.ProtustrankaFormatedWithAdressOIB>
  <DomainObject.Predmet.ProtustrankaWithAdress>
    <izvorni_sadrzaj>ALCUFER d.o.o.  Mrkopalj Novi Varoš 66, 51315 Mrkopalj</izvorni_sadrzaj>
    <derivirana_varijabla naziv="DomainObject.Predmet.ProtustrankaWithAdress_1">ALCUFER d.o.o.  Mrkopalj Novi Varoš 66, 51315 Mrkopalj</derivirana_varijabla>
  </DomainObject.Predmet.ProtustrankaWithAdress>
  <DomainObject.Predmet.ProtustrankaWithAdressOIB>
    <izvorni_sadrzaj>ALCUFER d.o.o.  Mrkopalj, OIB 25990163560, Novi Varoš 66, 51315 Mrkopalj</izvorni_sadrzaj>
    <derivirana_varijabla naziv="DomainObject.Predmet.ProtustrankaWithAdressOIB_1">ALCUFER d.o.o.  Mrkopalj, OIB 25990163560, Novi Varoš 66, 51315 Mrkopalj</derivirana_varijabla>
  </DomainObject.Predmet.ProtustrankaWithAdressOIB>
  <DomainObject.Predmet.ProtustrankaNazivFormated>
    <izvorni_sadrzaj>ALCUFER d.o.o.  Mrkopalj</izvorni_sadrzaj>
    <derivirana_varijabla naziv="DomainObject.Predmet.ProtustrankaNazivFormated_1">ALCUFER d.o.o.  Mrkopalj</derivirana_varijabla>
  </DomainObject.Predmet.ProtustrankaNazivFormated>
  <DomainObject.Predmet.ProtustrankaNazivFormatedOIB>
    <izvorni_sadrzaj>ALCUFER d.o.o.  Mrkopalj, OIB 25990163560</izvorni_sadrzaj>
    <derivirana_varijabla naziv="DomainObject.Predmet.ProtustrankaNazivFormatedOIB_1">ALCUFER d.o.o.  Mrkopalj, OIB 25990163560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ALCUFER d.o.o.  Mrkopalj</item>
    </izvorni_sadrzaj>
    <derivirana_varijabla naziv="DomainObject.Predmet.ProtuStrankaListFormated_1">
      <item>ALCUFER d.o.o.  Mrkopalj</item>
    </derivirana_varijabla>
  </DomainObject.Predmet.ProtuStrankaListFormated>
  <DomainObject.Predmet.ProtuStrankaListFormatedOIB>
    <izvorni_sadrzaj>
      <item>ALCUFER d.o.o.  Mrkopalj, OIB 25990163560</item>
    </izvorni_sadrzaj>
    <derivirana_varijabla naziv="DomainObject.Predmet.ProtuStrankaListFormatedOIB_1">
      <item>ALCUFER d.o.o.  Mrkopalj, OIB 25990163560</item>
    </derivirana_varijabla>
  </DomainObject.Predmet.ProtuStrankaListFormatedOIB>
  <DomainObject.Predmet.ProtuStrankaListFormatedWithAdress>
    <izvorni_sadrzaj>
      <item>ALCUFER d.o.o.  Mrkopalj, Novi Varoš 66, 51315 Mrkopalj</item>
    </izvorni_sadrzaj>
    <derivirana_varijabla naziv="DomainObject.Predmet.ProtuStrankaListFormatedWithAdress_1">
      <item>ALCUFER d.o.o.  Mrkopalj, Novi Varoš 66, 51315 Mrkopalj</item>
    </derivirana_varijabla>
  </DomainObject.Predmet.ProtuStrankaListFormatedWithAdress>
  <DomainObject.Predmet.ProtuStrankaListFormatedWithAdressOIB>
    <izvorni_sadrzaj>
      <item>ALCUFER d.o.o.  Mrkopalj, OIB 25990163560, Novi Varoš 66, 51315 Mrkopalj</item>
    </izvorni_sadrzaj>
    <derivirana_varijabla naziv="DomainObject.Predmet.ProtuStrankaListFormatedWithAdressOIB_1">
      <item>ALCUFER d.o.o.  Mrkopalj, OIB 25990163560, Novi Varoš 66, 51315 Mrkopalj</item>
    </derivirana_varijabla>
  </DomainObject.Predmet.ProtuStrankaListFormatedWithAdressOIB>
  <DomainObject.Predmet.ProtuStrankaListNazivFormated>
    <izvorni_sadrzaj>
      <item>ALCUFER d.o.o.  Mrkopalj</item>
    </izvorni_sadrzaj>
    <derivirana_varijabla naziv="DomainObject.Predmet.ProtuStrankaListNazivFormated_1">
      <item>ALCUFER d.o.o.  Mrkopalj</item>
    </derivirana_varijabla>
  </DomainObject.Predmet.ProtuStrankaListNazivFormated>
  <DomainObject.Predmet.ProtuStrankaListNazivFormatedOIB>
    <izvorni_sadrzaj>
      <item>ALCUFER d.o.o.  Mrkopalj, OIB 25990163560</item>
    </izvorni_sadrzaj>
    <derivirana_varijabla naziv="DomainObject.Predmet.ProtuStrankaListNazivFormatedOIB_1">
      <item>ALCUFER d.o.o.  Mrkopalj, OIB 25990163560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ALCUFER d.o.o.  Mrkopalj</izvorni_sadrzaj>
    <derivirana_varijabla naziv="DomainObject.Predmet.ProtustrankaIDrugi_1">ALCUFER d.o.o.  Mrkopalj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ALCUFER d.o.o.  Mrkopalj, OIB 25990163560, Novi Varoš 66, 51315 Mrkopalj</izvorni_sadrzaj>
    <derivirana_varijabla naziv="DomainObject.Predmet.ProtustrankaIDrugiAdressOIB_1">ALCUFER d.o.o.  Mrkopalj, OIB 25990163560, Novi Varoš 66, 51315 Mrkopalj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ALCUFER d.o.o.  Mrkopalj</item>
    </izvorni_sadrzaj>
    <derivirana_varijabla naziv="DomainObject.Predmet.SudioniciListNaziv_1">
      <item>FINA  Rijeka</item>
      <item>ALCUFER d.o.o.  Mrkopalj</item>
    </derivirana_varijabla>
  </DomainObject.Predmet.SudioniciListNaziv>
  <DomainObject.Predmet.SudioniciListAdressOIB>
    <izvorni_sadrzaj>
      <item>FINA  Rijeka, OIB 85821130368, Frana Kurelca 8,51000 Rijeka</item>
      <item>ALCUFER d.o.o.  Mrkopalj, OIB 25990163560, Novi Varoš 66,51315 Mrkopalj</item>
    </izvorni_sadrzaj>
    <derivirana_varijabla naziv="DomainObject.Predmet.SudioniciListAdressOIB_1">
      <item>FINA  Rijeka, OIB 85821130368, Frana Kurelca 8,51000 Rijeka</item>
      <item>ALCUFER d.o.o.  Mrkopalj, OIB 25990163560, Novi Varoš 66,51315 Mrkopalj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25990163560</item>
    </izvorni_sadrzaj>
    <derivirana_varijabla naziv="DomainObject.Predmet.SudioniciListNazivOIB_1">
      <item>, OIB 85821130368</item>
      <item>, OIB 25990163560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51A36-5001-4342-8640-935EC2BD6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2814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2016-05-06T08:31:00Z</dcterms:created>
  <dc:creator>ksarlija</dc:creator>
  <cp:lastModifiedBy>Jasna Radulović</cp:lastModifiedBy>
  <cp:lastPrinted>2016-05-06T07:55:00Z</cp:lastPrinted>
  <dcterms:modified xmlns:xsi="http://www.w3.org/2001/XMLSchema-instance" xsi:type="dcterms:W3CDTF">2016-05-06T08:41:00Z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