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5c0e" w14:paraId="b3b5c0e" w:rsidRDefault="00F56070" w:rsidP="00F56070" w:rsidR="00D25BFE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</w:p>
    <w:p w:rsidRDefault="008255AC" w:rsidP="008255AC" w:rsidR="008255AC" w:rsidRPr="00847790">
      <w:pPr>
        <w:jc w:val="right"/>
        <w:rPr>
          <w:rStyle w:val="Naglaeno"/>
          <w:b w:val="false"/>
          <w:bCs w:val="false"/>
        </w:rPr>
      </w:pPr>
      <w:r w:rsidRPr="00847790">
        <w:t>6 St-</w:t>
      </w:r>
      <w:r w:rsidR="00F94A2E">
        <w:t>2225/16-29</w:t>
      </w:r>
    </w:p>
    <w:p w:rsidRDefault="00B63E03" w:rsidP="00B63E03" w:rsidR="00B63E0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03" w:rsidP="00B63E03" w:rsidR="00B63E03" w:rsidRPr="00D21A2C"/>
    <w:p w:rsidRDefault="00B63E03" w:rsidP="00B63E03" w:rsidR="00B63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63E03" w:rsidP="00F56893" w:rsidR="00D25BFE" w:rsidRPr="00F5689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5BFE" w:rsidP="00F56070" w:rsidR="00D25BFE">
      <w:pPr>
        <w:jc w:val="both"/>
      </w:pPr>
    </w:p>
    <w:p w:rsidRDefault="007F3265" w:rsidP="007F3265" w:rsidR="00F56070">
      <w:pPr>
        <w:jc w:val="center"/>
      </w:pPr>
      <w:r>
        <w:t>R E P U B L I K A  H R V A T S KA</w:t>
      </w:r>
    </w:p>
    <w:p w:rsidRDefault="007F3265" w:rsidP="007F3265" w:rsidR="007F3265" w:rsidRPr="007F3265">
      <w:pPr>
        <w:jc w:val="center"/>
      </w:pPr>
    </w:p>
    <w:p w:rsidRDefault="00F56070" w:rsidP="00F56070" w:rsidR="00F56070" w:rsidRPr="007F3265">
      <w:pPr>
        <w:jc w:val="center"/>
      </w:pPr>
      <w:r w:rsidRPr="007F3265">
        <w:t>R J E Š E N J E</w:t>
      </w:r>
    </w:p>
    <w:p w:rsidRDefault="00D25BFE" w:rsidP="0088785F" w:rsidR="00D25BFE">
      <w:pPr>
        <w:rPr>
          <w:b/>
        </w:rPr>
      </w:pPr>
    </w:p>
    <w:p w:rsidRDefault="00F56070" w:rsidP="00F56070" w:rsidR="00F56070">
      <w:pPr>
        <w:jc w:val="center"/>
        <w:rPr>
          <w:b/>
        </w:rPr>
      </w:pPr>
    </w:p>
    <w:p w:rsidRDefault="00F56070" w:rsidP="00CC0773" w:rsidR="0036209B">
      <w:pPr>
        <w:jc w:val="both"/>
      </w:pPr>
      <w:r>
        <w:tab/>
      </w:r>
      <w:r w:rsidR="00454B5F" w:rsidRPr="00454B5F">
        <w:t xml:space="preserve">Trgovački sud u Osijeku, po </w:t>
      </w:r>
      <w:r w:rsidR="00B63E03">
        <w:t xml:space="preserve">stečajnoj sutkinji </w:t>
      </w:r>
      <w:r w:rsidR="00454B5F" w:rsidRPr="00454B5F">
        <w:t xml:space="preserve">Nadi Roso, u stečajnom predmetu </w:t>
      </w:r>
      <w:r w:rsidR="00F94A2E">
        <w:rPr>
          <w:b/>
        </w:rPr>
        <w:t>stečajna masa iza  EMPORIUM d.o.o. „u stečaju“ Vukovar</w:t>
      </w:r>
      <w:r w:rsidR="00717882" w:rsidRPr="00717882">
        <w:rPr>
          <w:b/>
        </w:rPr>
        <w:t xml:space="preserve">, </w:t>
      </w:r>
      <w:r w:rsidR="00454B5F" w:rsidRPr="00454B5F">
        <w:t xml:space="preserve">dana </w:t>
      </w:r>
      <w:r w:rsidR="00F94A2E">
        <w:t>2. svibnja</w:t>
      </w:r>
      <w:r w:rsidR="00B63E03">
        <w:t xml:space="preserve"> 2017. g.,</w:t>
      </w:r>
    </w:p>
    <w:p w:rsidRDefault="00454B5F" w:rsidP="00CC0773" w:rsidR="00454B5F">
      <w:pPr>
        <w:jc w:val="both"/>
      </w:pPr>
    </w:p>
    <w:p w:rsidRDefault="00454B5F" w:rsidP="00CC0773" w:rsidR="00454B5F">
      <w:pPr>
        <w:jc w:val="both"/>
      </w:pPr>
    </w:p>
    <w:p w:rsidRDefault="00F56070" w:rsidP="00F56893" w:rsidR="0088785F" w:rsidRPr="00F56893">
      <w:pPr>
        <w:jc w:val="center"/>
      </w:pPr>
      <w:r w:rsidRPr="007F3265">
        <w:t>r i j e š i o    j e</w:t>
      </w:r>
    </w:p>
    <w:p w:rsidRDefault="008255AC" w:rsidP="008255AC" w:rsidR="008255AC" w:rsidRPr="008255AC">
      <w:pPr>
        <w:jc w:val="both"/>
      </w:pPr>
    </w:p>
    <w:p w:rsidRDefault="00B8207C" w:rsidP="0088785F" w:rsidR="00F56070" w:rsidRPr="00B8207C">
      <w:pPr>
        <w:pStyle w:val="Odlomakpopisa"/>
        <w:numPr>
          <w:ilvl w:val="0"/>
          <w:numId w:val="3"/>
        </w:numPr>
        <w:jc w:val="both"/>
      </w:pPr>
      <w:r>
        <w:t xml:space="preserve">ODBIJA SE </w:t>
      </w:r>
      <w:r w:rsidR="00E37484">
        <w:t>zahtj</w:t>
      </w:r>
      <w:r w:rsidR="00B63E03">
        <w:t>ev</w:t>
      </w:r>
      <w:r w:rsidR="00F56893">
        <w:t xml:space="preserve"> Janka </w:t>
      </w:r>
      <w:proofErr w:type="spellStart"/>
      <w:r w:rsidR="00F56893">
        <w:t>Lender</w:t>
      </w:r>
      <w:proofErr w:type="spellEnd"/>
      <w:r w:rsidR="00F56893">
        <w:t xml:space="preserve"> iz Opatije, </w:t>
      </w:r>
      <w:proofErr w:type="spellStart"/>
      <w:r w:rsidR="00F56893">
        <w:t>Varljenska</w:t>
      </w:r>
      <w:proofErr w:type="spellEnd"/>
      <w:r w:rsidR="00F56893">
        <w:t xml:space="preserve"> cesta 7a od 31.3.2017. g.</w:t>
      </w:r>
      <w:r w:rsidR="008255AC">
        <w:t>, kao neosnovan.</w:t>
      </w:r>
    </w:p>
    <w:p w:rsidRDefault="00F56070" w:rsidP="00CC0773" w:rsidR="00D25BFE">
      <w:pPr>
        <w:jc w:val="both"/>
      </w:pPr>
      <w:r>
        <w:tab/>
      </w:r>
    </w:p>
    <w:p w:rsidRDefault="00F56070" w:rsidP="00CC0773" w:rsidR="00F56070" w:rsidRPr="007F3265">
      <w:pPr>
        <w:jc w:val="center"/>
      </w:pPr>
      <w:r w:rsidRPr="007F3265">
        <w:t>Obrazloženje</w:t>
      </w:r>
    </w:p>
    <w:p w:rsidRDefault="00D25BFE" w:rsidP="00CC0773" w:rsidR="00D25BFE">
      <w:pPr>
        <w:jc w:val="center"/>
        <w:rPr>
          <w:b/>
        </w:rPr>
      </w:pPr>
    </w:p>
    <w:p w:rsidRDefault="00A5714A" w:rsidP="00A5714A" w:rsidR="00F56893">
      <w:pPr>
        <w:jc w:val="both"/>
      </w:pPr>
      <w:r>
        <w:tab/>
        <w:t xml:space="preserve">Podneskom od </w:t>
      </w:r>
      <w:r w:rsidR="00F56893">
        <w:t>31</w:t>
      </w:r>
      <w:r w:rsidR="00B63E03">
        <w:t>. ožujka 2017. g.</w:t>
      </w:r>
      <w:r>
        <w:t xml:space="preserve"> </w:t>
      </w:r>
      <w:r w:rsidR="00F56893">
        <w:t xml:space="preserve">Janko </w:t>
      </w:r>
      <w:proofErr w:type="spellStart"/>
      <w:r w:rsidR="00F56893">
        <w:t>Lender</w:t>
      </w:r>
      <w:proofErr w:type="spellEnd"/>
      <w:r w:rsidR="00F56893">
        <w:t xml:space="preserve"> iz Opatije podnio je zahtjev da sud donese rješenje o zamjeni i postavljanju Janka </w:t>
      </w:r>
      <w:proofErr w:type="spellStart"/>
      <w:r w:rsidR="00F56893">
        <w:t>Lendera</w:t>
      </w:r>
      <w:proofErr w:type="spellEnd"/>
      <w:r w:rsidR="00F56893">
        <w:t xml:space="preserve"> na viši isplatni red na mjesto Porezne uprave Vukovar a po Rješenju od 21. ožujka 2017. g.</w:t>
      </w:r>
    </w:p>
    <w:p w:rsidRDefault="00F56893" w:rsidP="00A5714A" w:rsidR="00F56893">
      <w:pPr>
        <w:jc w:val="both"/>
      </w:pPr>
    </w:p>
    <w:p w:rsidRDefault="00F56893" w:rsidP="00A5714A" w:rsidR="00F56893">
      <w:pPr>
        <w:jc w:val="both"/>
      </w:pPr>
      <w:r>
        <w:tab/>
        <w:t xml:space="preserve">Uvidom u Rješenje Trgovačkog suda u Osijeku poslovni broj St-2225/16 od 21. ožujka 2017. g. kojim Rješenjem su utvrđene tražbine vjerovnika II višeg isplatnog reda u stečajnom postupku stečajna masa iza </w:t>
      </w:r>
      <w:proofErr w:type="spellStart"/>
      <w:r>
        <w:t>Emprium</w:t>
      </w:r>
      <w:proofErr w:type="spellEnd"/>
      <w:r>
        <w:t xml:space="preserve"> d.o.o. „u stečaju“ Vukovar utvrđeno je da je u navedenom Rješenju kao vjerovnik II višeg isplatnog reda uvrštena RH MF Porezna uprava Područni ured Slavonija i Baranja zastupani po ŽDO Vukovar te da je iznos prijavljene i priznate tražbine 1.724,38 kn a koje Rješenje je postalo pravomoćno dana 10.4.2017. g. </w:t>
      </w:r>
    </w:p>
    <w:p w:rsidRDefault="00F56893" w:rsidP="00A5714A" w:rsidR="00F56893">
      <w:pPr>
        <w:jc w:val="both"/>
      </w:pPr>
    </w:p>
    <w:p w:rsidRDefault="00F56893" w:rsidP="00F56893" w:rsidR="000F748C">
      <w:pPr>
        <w:jc w:val="both"/>
      </w:pPr>
      <w:r>
        <w:tab/>
        <w:t xml:space="preserve">Nadlaje, iz očitovanja RH MF Porezne uprave Područni ured Vukovar od 19.4. i 18.4.2017. g. proizlazi da uplata Janka </w:t>
      </w:r>
      <w:proofErr w:type="spellStart"/>
      <w:r>
        <w:t>Lender</w:t>
      </w:r>
      <w:proofErr w:type="spellEnd"/>
      <w:r>
        <w:t xml:space="preserve"> iz Opatije kao osnivača prednika stečajnog dužnika na ime podmirenja prijavljene odnosno priznate tražbine RH MF Porezne uprave u iznosu od 1.724,38 kn  je nezakonita i u suprotnosti sa prirodom instituta ustupa, zaloga i pljenidbe prava iz porezno-dužničkog odnosa definiranim čl. 25 Općeg poreznog zakona (NN 115/16).</w:t>
      </w:r>
    </w:p>
    <w:p w:rsidRDefault="00F56893" w:rsidP="00F56893" w:rsidR="00F56893">
      <w:pPr>
        <w:jc w:val="both"/>
      </w:pPr>
    </w:p>
    <w:p w:rsidRDefault="00F56893" w:rsidP="00F56893" w:rsidR="00F56893">
      <w:pPr>
        <w:jc w:val="both"/>
      </w:pPr>
      <w:r>
        <w:tab/>
        <w:t xml:space="preserve">Također iz očitovanja stečajnog upravitelja Bojana </w:t>
      </w:r>
      <w:proofErr w:type="spellStart"/>
      <w:r>
        <w:t>Sudarević</w:t>
      </w:r>
      <w:proofErr w:type="spellEnd"/>
      <w:r>
        <w:t xml:space="preserve"> od 28. travnja 2017. g. proizlazi da stečajni upravitelj nije dao suglasnost Janku </w:t>
      </w:r>
      <w:proofErr w:type="spellStart"/>
      <w:r>
        <w:t>Lender</w:t>
      </w:r>
      <w:proofErr w:type="spellEnd"/>
      <w:r>
        <w:t xml:space="preserve"> iz Opatije kao osnivaču prednika stečajnog dužnika da poduzima bilo kakve radnje u svezi s tražbinom RH Porezne uprave Vukovar te da smatra da je isti postupio samovoljno i nezakonito uplatio dug stečajnog dužnika Poreznoj upravi Vukovar bez pravno utemeljenog akta.</w:t>
      </w:r>
    </w:p>
    <w:p w:rsidRDefault="00F56893" w:rsidP="00F56893" w:rsidR="00F56893">
      <w:pPr>
        <w:jc w:val="both"/>
      </w:pPr>
    </w:p>
    <w:p w:rsidRDefault="00F56893" w:rsidP="00F56893" w:rsidR="00F56893" w:rsidRPr="00847790">
      <w:pPr>
        <w:jc w:val="right"/>
        <w:rPr>
          <w:rStyle w:val="Naglaeno"/>
          <w:b w:val="false"/>
          <w:bCs w:val="false"/>
        </w:rPr>
      </w:pPr>
      <w:r w:rsidRPr="00847790">
        <w:lastRenderedPageBreak/>
        <w:t>6 St-</w:t>
      </w:r>
      <w:r>
        <w:t>2225/16-29</w:t>
      </w:r>
    </w:p>
    <w:p w:rsidRDefault="00F56893" w:rsidP="00F56893" w:rsidR="00F56893">
      <w:pPr>
        <w:jc w:val="both"/>
      </w:pPr>
    </w:p>
    <w:p w:rsidRDefault="00F56893" w:rsidP="00F56893" w:rsidR="00F56893">
      <w:pPr>
        <w:jc w:val="both"/>
      </w:pPr>
    </w:p>
    <w:p w:rsidRDefault="00F56893" w:rsidP="00F56893" w:rsidR="0088785F">
      <w:pPr>
        <w:ind w:firstLine="708"/>
        <w:jc w:val="both"/>
      </w:pPr>
      <w:r>
        <w:t>Slijedom navedenog</w:t>
      </w:r>
      <w:r w:rsidR="002C00ED">
        <w:t xml:space="preserve"> a budući je stečajni upravitelj osporio uplatu Janka </w:t>
      </w:r>
      <w:proofErr w:type="spellStart"/>
      <w:r w:rsidR="002C00ED">
        <w:t>Lendera</w:t>
      </w:r>
      <w:proofErr w:type="spellEnd"/>
      <w:r w:rsidR="002C00ED">
        <w:t xml:space="preserve"> za tražbinu vjerovnika II višeg isplatnog reda RH MF Porezne uprave a u odnosu na koju uplatu se očitovala i RH MF Porezna uprava da je ista nezakonita a kako je to gore sve i navedeno,  </w:t>
      </w:r>
      <w:r>
        <w:t>valjalo je</w:t>
      </w:r>
      <w:r w:rsidR="002C00ED">
        <w:t xml:space="preserve"> sukladno čl. 260 st. 2 Stečajnog zakona (NN br. 71/15) </w:t>
      </w:r>
      <w:r>
        <w:t>odlučiti kao u izreci.</w:t>
      </w:r>
    </w:p>
    <w:p w:rsidRDefault="00EF1BB3" w:rsidP="00F56893" w:rsidR="00EF1BB3">
      <w:pPr>
        <w:ind w:firstLine="708"/>
        <w:jc w:val="both"/>
      </w:pPr>
    </w:p>
    <w:p w:rsidRDefault="00EF1BB3" w:rsidP="00F56893" w:rsidR="00EF1BB3">
      <w:pPr>
        <w:ind w:firstLine="708"/>
        <w:jc w:val="both"/>
      </w:pPr>
    </w:p>
    <w:p w:rsidRDefault="00F56893" w:rsidP="00F56893" w:rsidR="00F56893">
      <w:pPr>
        <w:ind w:firstLine="708"/>
        <w:jc w:val="both"/>
      </w:pPr>
    </w:p>
    <w:p w:rsidRDefault="0088785F" w:rsidP="0088785F" w:rsidR="00D25BFE">
      <w:pPr>
        <w:jc w:val="both"/>
      </w:pPr>
      <w:r>
        <w:tab/>
      </w:r>
    </w:p>
    <w:p w:rsidRDefault="00483421" w:rsidP="00CC0773" w:rsidR="00367219">
      <w:pPr>
        <w:jc w:val="both"/>
      </w:pPr>
      <w:r>
        <w:tab/>
      </w:r>
    </w:p>
    <w:p w:rsidRDefault="00CE0431" w:rsidP="00CC0773" w:rsidR="005F1DCE">
      <w:pPr>
        <w:jc w:val="center"/>
      </w:pPr>
      <w:r>
        <w:t>U Osijeku</w:t>
      </w:r>
      <w:r w:rsidR="009B13D6">
        <w:t xml:space="preserve"> </w:t>
      </w:r>
      <w:r w:rsidR="00F56893">
        <w:t>2. svibnja</w:t>
      </w:r>
      <w:r w:rsidR="00B63E03">
        <w:t xml:space="preserve"> 2017. g.</w:t>
      </w:r>
    </w:p>
    <w:p w:rsidRDefault="005F1DCE" w:rsidP="00CC0773" w:rsidR="005F1DCE">
      <w:pPr>
        <w:jc w:val="center"/>
      </w:pPr>
    </w:p>
    <w:p w:rsidRDefault="005F1DCE" w:rsidP="00CC12C2" w:rsidR="005F1DCE"/>
    <w:p w:rsidRDefault="00F56893" w:rsidP="00CC12C2" w:rsidR="00F56893"/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9B13D6">
        <w:t>Danijela Sekulić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      </w:t>
      </w:r>
      <w:r w:rsidR="00B63E03">
        <w:t xml:space="preserve">                             </w:t>
      </w:r>
      <w:r>
        <w:t xml:space="preserve"> </w:t>
      </w:r>
      <w:r w:rsidR="00B63E03">
        <w:t>STEČAJNA SUTKINJA</w:t>
      </w:r>
    </w:p>
    <w:p w:rsidRDefault="005F1DCE" w:rsidP="00CC12C2" w:rsidR="00CC0773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F56893" w:rsidP="00CC12C2" w:rsidR="00F56893" w:rsidRPr="00CC12C2">
      <w:pPr>
        <w:jc w:val="center"/>
      </w:pPr>
    </w:p>
    <w:p w:rsidRDefault="00CC0773" w:rsidP="00CC0773" w:rsidR="00CC0773">
      <w:pPr>
        <w:jc w:val="both"/>
        <w:rPr>
          <w:b/>
        </w:rPr>
      </w:pP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5F1DCE" w:rsidP="00CC0773" w:rsidR="005F1DCE">
      <w:pPr>
        <w:jc w:val="both"/>
      </w:pPr>
    </w:p>
    <w:p w:rsidRDefault="0088785F" w:rsidP="00CC0773" w:rsidR="0088785F">
      <w:pPr>
        <w:jc w:val="both"/>
      </w:pPr>
    </w:p>
    <w:p w:rsidRDefault="0088785F" w:rsidP="00CC0773" w:rsidR="0088785F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88785F" w:rsidP="005A6D5F" w:rsidR="002C00ED">
      <w:pPr>
        <w:numPr>
          <w:ilvl w:val="0"/>
          <w:numId w:val="2"/>
        </w:numPr>
        <w:jc w:val="both"/>
      </w:pPr>
      <w:r>
        <w:t>e-</w:t>
      </w:r>
      <w:proofErr w:type="spellStart"/>
      <w:r w:rsidR="00144E85">
        <w:t>ogl</w:t>
      </w:r>
      <w:proofErr w:type="spellEnd"/>
      <w:r w:rsidR="00144E85">
        <w:t>. pl.</w:t>
      </w:r>
      <w:r w:rsidR="002C00ED">
        <w:t xml:space="preserve"> uz podneske Janka </w:t>
      </w:r>
      <w:proofErr w:type="spellStart"/>
      <w:r w:rsidR="002C00ED">
        <w:t>Lender</w:t>
      </w:r>
      <w:proofErr w:type="spellEnd"/>
      <w:r w:rsidR="002C00ED">
        <w:t xml:space="preserve"> od 31.3.2017. g. s prilozima (str. 121-124 spisa), podnesak ŽDO Vukovar s prilogom od 19.4.2017. g. (str. 126 i 127 spisa) i podnesak st. uprav. od 28.4.2017. g. (str. 129 spisa)</w:t>
      </w:r>
    </w:p>
    <w:p w:rsidRDefault="002C00ED" w:rsidP="005A6D5F" w:rsidR="00144E85">
      <w:pPr>
        <w:numPr>
          <w:ilvl w:val="0"/>
          <w:numId w:val="2"/>
        </w:numPr>
        <w:jc w:val="both"/>
      </w:pPr>
      <w:r>
        <w:t>k-2.6.</w:t>
      </w:r>
    </w:p>
    <w:p w:rsidRDefault="00144E85" w:rsidP="00144E85" w:rsidR="00144E85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7F3265" w:rsidP="00144E85" w:rsidR="007F3265">
      <w:pPr>
        <w:jc w:val="both"/>
      </w:pPr>
    </w:p>
    <w:p w:rsidRDefault="00B63E03" w:rsidP="00F3536D" w:rsidR="007F3265">
      <w:pPr>
        <w:tabs>
          <w:tab w:pos="4536" w:val="center"/>
          <w:tab w:pos="9072" w:val="right"/>
        </w:tabs>
      </w:pPr>
      <w:r>
        <w:tab/>
      </w:r>
      <w:bookmarkStart w:name="_GoBack" w:id="0"/>
      <w:bookmarkEnd w:id="0"/>
    </w:p>
    <w:p w:rsidRDefault="00144E85" w:rsidP="00144E85" w:rsidR="00144E85">
      <w:pPr>
        <w:jc w:val="both"/>
      </w:pPr>
    </w:p>
    <w:sectPr w:rsidR="00144E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0B2" w:rsidP="00E5585D" w:rsidR="006700B2">
      <w:r>
        <w:separator/>
      </w:r>
    </w:p>
  </w:endnote>
  <w:endnote w:id="0" w:type="continuationSeparator">
    <w:p w:rsidRDefault="006700B2" w:rsidP="00E5585D" w:rsidR="00670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0B2" w:rsidP="00E5585D" w:rsidR="006700B2">
      <w:r>
        <w:separator/>
      </w:r>
    </w:p>
  </w:footnote>
  <w:footnote w:id="0" w:type="continuationSeparator">
    <w:p w:rsidRDefault="006700B2" w:rsidP="00E5585D" w:rsidR="006700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6A8" w:rsidR="002F06A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3536D">
      <w:rPr>
        <w:noProof/>
      </w:rPr>
      <w:t>3</w:t>
    </w:r>
    <w:r>
      <w:fldChar w:fldCharType="end"/>
    </w:r>
  </w:p>
  <w:p w:rsidRDefault="002F06A8" w:rsidR="002F06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66693B"/>
    <w:multiLevelType w:val="hybridMultilevel"/>
    <w:tmpl w:val="9BB05092"/>
    <w:lvl w:tplc="066E22E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53A54"/>
    <w:rsid w:val="00086B16"/>
    <w:rsid w:val="000A3EB4"/>
    <w:rsid w:val="000F748C"/>
    <w:rsid w:val="00144E85"/>
    <w:rsid w:val="002124EE"/>
    <w:rsid w:val="002133C0"/>
    <w:rsid w:val="00223D66"/>
    <w:rsid w:val="00234854"/>
    <w:rsid w:val="00256CDC"/>
    <w:rsid w:val="002607B5"/>
    <w:rsid w:val="00260DE1"/>
    <w:rsid w:val="002927DD"/>
    <w:rsid w:val="002C00ED"/>
    <w:rsid w:val="002F06A8"/>
    <w:rsid w:val="00331041"/>
    <w:rsid w:val="0034238C"/>
    <w:rsid w:val="0036209B"/>
    <w:rsid w:val="0036637D"/>
    <w:rsid w:val="00367219"/>
    <w:rsid w:val="00383660"/>
    <w:rsid w:val="003A7DFD"/>
    <w:rsid w:val="003B17FD"/>
    <w:rsid w:val="003C0950"/>
    <w:rsid w:val="003C6CFC"/>
    <w:rsid w:val="003C73CA"/>
    <w:rsid w:val="003D1B3D"/>
    <w:rsid w:val="00444289"/>
    <w:rsid w:val="00454B5F"/>
    <w:rsid w:val="00473872"/>
    <w:rsid w:val="00483421"/>
    <w:rsid w:val="004A4D12"/>
    <w:rsid w:val="0052195A"/>
    <w:rsid w:val="005666FF"/>
    <w:rsid w:val="00574743"/>
    <w:rsid w:val="005A6BE4"/>
    <w:rsid w:val="005A6D5F"/>
    <w:rsid w:val="005F1DCE"/>
    <w:rsid w:val="00615654"/>
    <w:rsid w:val="006700B2"/>
    <w:rsid w:val="006C76A2"/>
    <w:rsid w:val="006E047C"/>
    <w:rsid w:val="00717882"/>
    <w:rsid w:val="0074446F"/>
    <w:rsid w:val="007A5C21"/>
    <w:rsid w:val="007F3265"/>
    <w:rsid w:val="008255AC"/>
    <w:rsid w:val="00832977"/>
    <w:rsid w:val="008441FC"/>
    <w:rsid w:val="008470CC"/>
    <w:rsid w:val="0088785F"/>
    <w:rsid w:val="008F734B"/>
    <w:rsid w:val="00946F5A"/>
    <w:rsid w:val="00992BAB"/>
    <w:rsid w:val="009B13D6"/>
    <w:rsid w:val="009B675F"/>
    <w:rsid w:val="00A24DA1"/>
    <w:rsid w:val="00A3481D"/>
    <w:rsid w:val="00A5714A"/>
    <w:rsid w:val="00A663FF"/>
    <w:rsid w:val="00AF5B80"/>
    <w:rsid w:val="00B121FD"/>
    <w:rsid w:val="00B23F29"/>
    <w:rsid w:val="00B56458"/>
    <w:rsid w:val="00B63E03"/>
    <w:rsid w:val="00B8207C"/>
    <w:rsid w:val="00B94DBA"/>
    <w:rsid w:val="00BC0D4D"/>
    <w:rsid w:val="00BD69E9"/>
    <w:rsid w:val="00C06DA1"/>
    <w:rsid w:val="00CB5EF6"/>
    <w:rsid w:val="00CC0773"/>
    <w:rsid w:val="00CC12C2"/>
    <w:rsid w:val="00CE0431"/>
    <w:rsid w:val="00CF4659"/>
    <w:rsid w:val="00CF4D85"/>
    <w:rsid w:val="00D25BFE"/>
    <w:rsid w:val="00D37E5E"/>
    <w:rsid w:val="00D42213"/>
    <w:rsid w:val="00D57645"/>
    <w:rsid w:val="00DB3EED"/>
    <w:rsid w:val="00DC1FD9"/>
    <w:rsid w:val="00E17FAB"/>
    <w:rsid w:val="00E26A1D"/>
    <w:rsid w:val="00E37484"/>
    <w:rsid w:val="00E50896"/>
    <w:rsid w:val="00E5585D"/>
    <w:rsid w:val="00E72AD7"/>
    <w:rsid w:val="00E931F8"/>
    <w:rsid w:val="00EC0557"/>
    <w:rsid w:val="00ED3055"/>
    <w:rsid w:val="00EF0D5F"/>
    <w:rsid w:val="00EF1BB3"/>
    <w:rsid w:val="00F3536D"/>
    <w:rsid w:val="00F43647"/>
    <w:rsid w:val="00F56070"/>
    <w:rsid w:val="00F56893"/>
    <w:rsid w:val="00F57BAB"/>
    <w:rsid w:val="00F9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63E03"/>
    <w:rPr>
      <w:b/>
      <w:bCs/>
    </w:rPr>
  </w:style>
  <w:style w:styleId="Odlomakpopisa" w:type="paragraph">
    <w:name w:val="List Paragraph"/>
    <w:basedOn w:val="Normal"/>
    <w:uiPriority w:val="34"/>
    <w:qFormat/>
    <w:rsid w:val="008878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53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5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63E03"/>
    <w:rPr>
      <w:b/>
      <w:bCs/>
    </w:rPr>
  </w:style>
  <w:style w:styleId="Odlomakpopisa" w:type="paragraph">
    <w:name w:val="List Paragraph"/>
    <w:basedOn w:val="Normal"/>
    <w:uiPriority w:val="34"/>
    <w:qFormat/>
    <w:rsid w:val="008878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53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5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St-2225/2016</izvorni_sadrzaj>
    <derivirana_varijabla naziv="DomainObject.Predmet.OznakaBroj_1">St-2225/2016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EMPORIUM d.o.o. za proizvodnju, trgovinu i usluge</izvorni_sadrzaj>
    <derivirana_varijabla naziv="DomainObject.Predmet.ProtustrankaFormated_1">  EMPORIUM d.o.o. za proizvodnju, trgovinu i usluge</derivirana_varijabla>
  </DomainObject.Predmet.ProtustrankaFormated>
  <DomainObject.Predmet.ProtustrankaFormatedOIB>
    <izvorni_sadrzaj>  EMPORIUM d.o.o. za proizvodnju, trgovinu i usluge, OIB 04905149931</izvorni_sadrzaj>
    <derivirana_varijabla naziv="DomainObject.Predmet.ProtustrankaFormatedOIB_1">  EMPORIUM d.o.o. za proizvodnju, trgovinu i usluge, OIB 04905149931</derivirana_varijabla>
  </DomainObject.Predmet.ProtustrankaFormatedOIB>
  <DomainObject.Predmet.ProtustrankaFormatedWithAdress>
    <izvorni_sadrzaj> EMPORIUM d.o.o. za proizvodnju, trgovinu i usluge, Tri Ruže 32, 32000 Vukovar</izvorni_sadrzaj>
    <derivirana_varijabla naziv="DomainObject.Predmet.ProtustrankaFormatedWithAdress_1"> EMPORIUM d.o.o. za proizvodnju, trgovinu i usluge, Tri Ruže 32, 32000 Vukovar</derivirana_varijabla>
  </DomainObject.Predmet.ProtustrankaFormatedWithAdress>
  <DomainObject.Predmet.ProtustrankaFormatedWithAdressOIB>
    <izvorni_sadrzaj> EMPORIUM d.o.o. za proizvodnju, trgovinu i usluge, OIB 04905149931, Tri Ruže 32, 32000 Vukovar</izvorni_sadrzaj>
    <derivirana_varijabla naziv="DomainObject.Predmet.ProtustrankaFormatedWithAdressOIB_1"> EMPORIUM d.o.o. za proizvodnju, trgovinu i usluge, OIB 04905149931, Tri Ruže 32, 32000 Vukovar</derivirana_varijabla>
  </DomainObject.Predmet.ProtustrankaFormatedWithAdressOIB>
  <DomainObject.Predmet.ProtustrankaWithAdress>
    <izvorni_sadrzaj>EMPORIUM d.o.o. za proizvodnju, trgovinu i usluge Tri Ruže 32, 32000 Vukovar</izvorni_sadrzaj>
    <derivirana_varijabla naziv="DomainObject.Predmet.ProtustrankaWithAdress_1">EMPORIUM d.o.o. za proizvodnju, trgovinu i usluge Tri Ruže 32, 32000 Vukovar</derivirana_varijabla>
  </DomainObject.Predmet.ProtustrankaWithAdress>
  <DomainObject.Predmet.ProtustrankaWithAdressOIB>
    <izvorni_sadrzaj>EMPORIUM d.o.o. za proizvodnju, trgovinu i usluge, OIB 04905149931, Tri Ruže 32, 32000 Vukovar</izvorni_sadrzaj>
    <derivirana_varijabla naziv="DomainObject.Predmet.ProtustrankaWithAdressOIB_1">EMPORIUM d.o.o. za proizvodnju, trgovinu i usluge, OIB 04905149931, Tri Ruže 32, 32000 Vukovar</derivirana_varijabla>
  </DomainObject.Predmet.ProtustrankaWithAdressOIB>
  <DomainObject.Predmet.ProtustrankaNazivFormated>
    <izvorni_sadrzaj>EMPORIUM d.o.o. za proizvodnju, trgovinu i usluge</izvorni_sadrzaj>
    <derivirana_varijabla naziv="DomainObject.Predmet.ProtustrankaNazivFormated_1">EMPORIUM d.o.o. za proizvodnju, trgovinu i usluge</derivirana_varijabla>
  </DomainObject.Predmet.ProtustrankaNazivFormated>
  <DomainObject.Predmet.ProtustrankaNazivFormatedOIB>
    <izvorni_sadrzaj>EMPORIUM d.o.o. za proizvodnju, trgovinu i usluge, OIB 04905149931</izvorni_sadrzaj>
    <derivirana_varijabla naziv="DomainObject.Predmet.ProtustrankaNazivFormatedOIB_1">EMPORIUM d.o.o. za proizvodnju, trgovinu i usluge, OIB 04905149931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 Lender</izvorni_sadrzaj>
    <derivirana_varijabla naziv="DomainObject.Predmet.StrankaFormated_1">  Janko Lender</derivirana_varijabla>
  </DomainObject.Predmet.StrankaFormated>
  <DomainObject.Predmet.StrankaFormatedOIB>
    <izvorni_sadrzaj>  Janko Lender, OIB 53904640279</izvorni_sadrzaj>
    <derivirana_varijabla naziv="DomainObject.Predmet.StrankaFormatedOIB_1">  Janko Lender, OIB 53904640279</derivirana_varijabla>
  </DomainObject.Predmet.StrankaFormatedOIB>
  <DomainObject.Predmet.StrankaFormatedWithAdress>
    <izvorni_sadrzaj> Janko Lender, Varljenska cesta 7a, 51410 Opatija</izvorni_sadrzaj>
    <derivirana_varijabla naziv="DomainObject.Predmet.StrankaFormatedWithAdress_1"> Janko Lender, Varljenska cesta 7a, 51410 Opatija</derivirana_varijabla>
  </DomainObject.Predmet.StrankaFormatedWithAdress>
  <DomainObject.Predmet.StrankaFormatedWithAdressOIB>
    <izvorni_sadrzaj> Janko Lender, OIB 53904640279, Varljenska cesta 7a, 51410 Opatija</izvorni_sadrzaj>
    <derivirana_varijabla naziv="DomainObject.Predmet.StrankaFormatedWithAdressOIB_1"> Janko Lender, OIB 53904640279, Varljenska cesta 7a, 51410 Opatija</derivirana_varijabla>
  </DomainObject.Predmet.StrankaFormatedWithAdressOIB>
  <DomainObject.Predmet.StrankaWithAdress>
    <izvorni_sadrzaj>Janko Lender Varljenska cesta 7a,51410 Opatija</izvorni_sadrzaj>
    <derivirana_varijabla naziv="DomainObject.Predmet.StrankaWithAdress_1">Janko Lender Varljenska cesta 7a,51410 Opatija</derivirana_varijabla>
  </DomainObject.Predmet.StrankaWithAdress>
  <DomainObject.Predmet.StrankaWithAdressOIB>
    <izvorni_sadrzaj>Janko Lender, OIB 53904640279, Varljenska cesta 7a,51410 Opatija</izvorni_sadrzaj>
    <derivirana_varijabla naziv="DomainObject.Predmet.StrankaWithAdressOIB_1">Janko Lender, OIB 53904640279, Varljenska cesta 7a,51410 Opatija</derivirana_varijabla>
  </DomainObject.Predmet.StrankaWithAdressOIB>
  <DomainObject.Predmet.StrankaNazivFormated>
    <izvorni_sadrzaj>Janko Lender</izvorni_sadrzaj>
    <derivirana_varijabla naziv="DomainObject.Predmet.StrankaNazivFormated_1">Janko Lender</derivirana_varijabla>
  </DomainObject.Predmet.StrankaNazivFormated>
  <DomainObject.Predmet.StrankaNazivFormatedOIB>
    <izvorni_sadrzaj>Janko Lender, OIB 53904640279</izvorni_sadrzaj>
    <derivirana_varijabla naziv="DomainObject.Predmet.StrankaNazivFormatedOIB_1">Janko Lender, OIB 53904640279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Janko Lender</item>
    </izvorni_sadrzaj>
    <derivirana_varijabla naziv="DomainObject.Predmet.StrankaListFormated_1">
      <item>Janko Lender</item>
    </derivirana_varijabla>
  </DomainObject.Predmet.StrankaListFormated>
  <DomainObject.Predmet.StrankaListFormatedOIB>
    <izvorni_sadrzaj>
      <item>Janko Lender, OIB 53904640279</item>
    </izvorni_sadrzaj>
    <derivirana_varijabla naziv="DomainObject.Predmet.StrankaListFormatedOIB_1">
      <item>Janko Lender, OIB 53904640279</item>
    </derivirana_varijabla>
  </DomainObject.Predmet.StrankaListFormatedOIB>
  <DomainObject.Predmet.StrankaListFormatedWithAdress>
    <izvorni_sadrzaj>
      <item>Janko Lender, Varljenska cesta 7a, 51410 Opatija</item>
    </izvorni_sadrzaj>
    <derivirana_varijabla naziv="DomainObject.Predmet.StrankaListFormatedWithAdress_1">
      <item>Janko Lender, Varljenska cesta 7a, 51410 Opatija</item>
    </derivirana_varijabla>
  </DomainObject.Predmet.StrankaListFormatedWithAdress>
  <DomainObject.Predmet.StrankaListFormatedWithAdressOIB>
    <izvorni_sadrzaj>
      <item>Janko Lender, OIB 53904640279, Varljenska cesta 7a, 51410 Opatija</item>
    </izvorni_sadrzaj>
    <derivirana_varijabla naziv="DomainObject.Predmet.StrankaListFormatedWithAdressOIB_1">
      <item>Janko Lender, OIB 53904640279, Varljenska cesta 7a, 51410 Opatija</item>
    </derivirana_varijabla>
  </DomainObject.Predmet.StrankaListFormatedWithAdressOIB>
  <DomainObject.Predmet.StrankaListNazivFormated>
    <izvorni_sadrzaj>
      <item>Janko Lender</item>
    </izvorni_sadrzaj>
    <derivirana_varijabla naziv="DomainObject.Predmet.StrankaListNazivFormated_1">
      <item>Janko Lender</item>
    </derivirana_varijabla>
  </DomainObject.Predmet.StrankaListNazivFormated>
  <DomainObject.Predmet.StrankaListNazivFormatedOIB>
    <izvorni_sadrzaj>
      <item>Janko Lender, OIB 53904640279</item>
    </izvorni_sadrzaj>
    <derivirana_varijabla naziv="DomainObject.Predmet.StrankaListNazivFormatedOIB_1">
      <item>Janko Lender, OIB 53904640279</item>
    </derivirana_varijabla>
  </DomainObject.Predmet.StrankaListNazivFormatedOIB>
  <DomainObject.Predmet.ProtuStrankaListFormated>
    <izvorni_sadrzaj>
      <item>EMPORIUM d.o.o. za proizvodnju, trgovinu i usluge</item>
    </izvorni_sadrzaj>
    <derivirana_varijabla naziv="DomainObject.Predmet.ProtuStrankaListFormated_1">
      <item>EMPORIUM d.o.o. za proizvodnju, trgovinu i usluge</item>
    </derivirana_varijabla>
  </DomainObject.Predmet.ProtuStrankaListFormated>
  <DomainObject.Predmet.ProtuStrankaListFormatedOIB>
    <izvorni_sadrzaj>
      <item>EMPORIUM d.o.o. za proizvodnju, trgovinu i usluge, OIB 04905149931</item>
    </izvorni_sadrzaj>
    <derivirana_varijabla naziv="DomainObject.Predmet.ProtuStrankaListFormatedOIB_1">
      <item>EMPORIUM d.o.o. za proizvodnju, trgovinu i usluge, OIB 04905149931</item>
    </derivirana_varijabla>
  </DomainObject.Predmet.ProtuStrankaListFormatedOIB>
  <DomainObject.Predmet.ProtuStrankaListFormatedWithAdress>
    <izvorni_sadrzaj>
      <item>EMPORIUM d.o.o. za proizvodnju, trgovinu i usluge, Tri Ruže 32, 32000 Vukovar</item>
    </izvorni_sadrzaj>
    <derivirana_varijabla naziv="DomainObject.Predmet.ProtuStrankaListFormatedWithAdress_1">
      <item>EMPORIUM d.o.o. za proizvodnju, trgovinu i usluge, Tri Ruže 32, 32000 Vukovar</item>
    </derivirana_varijabla>
  </DomainObject.Predmet.ProtuStrankaListFormatedWithAdress>
  <DomainObject.Predmet.ProtuStrankaListFormatedWithAdressOIB>
    <izvorni_sadrzaj>
      <item>EMPORIUM d.o.o. za proizvodnju, trgovinu i usluge, OIB 04905149931, Tri Ruže 32, 32000 Vukovar</item>
    </izvorni_sadrzaj>
    <derivirana_varijabla naziv="DomainObject.Predmet.ProtuStrankaListFormatedWithAdressOIB_1">
      <item>EMPORIUM d.o.o. za proizvodnju, trgovinu i usluge, OIB 04905149931, Tri Ruže 32, 32000 Vukovar</item>
    </derivirana_varijabla>
  </DomainObject.Predmet.ProtuStrankaListFormatedWithAdressOIB>
  <DomainObject.Predmet.ProtuStrankaListNazivFormated>
    <izvorni_sadrzaj>
      <item>EMPORIUM d.o.o. za proizvodnju, trgovinu i usluge</item>
    </izvorni_sadrzaj>
    <derivirana_varijabla naziv="DomainObject.Predmet.ProtuStrankaListNazivFormated_1">
      <item>EMPORIUM d.o.o. za proizvodnju, trgovinu i usluge</item>
    </derivirana_varijabla>
  </DomainObject.Predmet.ProtuStrankaListNazivFormated>
  <DomainObject.Predmet.ProtuStrankaListNazivFormatedOIB>
    <izvorni_sadrzaj>
      <item>EMPORIUM d.o.o. za proizvodnju, trgovinu i usluge, OIB 04905149931</item>
    </izvorni_sadrzaj>
    <derivirana_varijabla naziv="DomainObject.Predmet.ProtuStrankaListNazivFormatedOIB_1">
      <item>EMPORIUM d.o.o. za proizvodnju, trgovinu i usluge, OIB 04905149931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 Lender</izvorni_sadrzaj>
    <derivirana_varijabla naziv="DomainObject.Predmet.StrankaIDrugi_1">Janko Lender</derivirana_varijabla>
  </DomainObject.Predmet.StrankaIDrugi>
  <DomainObject.Predmet.ProtustrankaIDrugi>
    <izvorni_sadrzaj>EMPORIUM d.o.o. za proizvodnju, trgovinu i usluge</izvorni_sadrzaj>
    <derivirana_varijabla naziv="DomainObject.Predmet.ProtustrankaIDrugi_1">EMPORIUM d.o.o. za proizvodnju, trgovinu i usluge</derivirana_varijabla>
  </DomainObject.Predmet.ProtustrankaIDrugi>
  <DomainObject.Predmet.StrankaIDrugiAdressOIB>
    <izvorni_sadrzaj>Janko Lender, OIB 53904640279, Varljenska cesta 7a, 51410 Opatija</izvorni_sadrzaj>
    <derivirana_varijabla naziv="DomainObject.Predmet.StrankaIDrugiAdressOIB_1">Janko Lender, OIB 53904640279, Varljenska cesta 7a, 51410 Opatija</derivirana_varijabla>
  </DomainObject.Predmet.StrankaIDrugiAdressOIB>
  <DomainObject.Predmet.ProtustrankaIDrugiAdressOIB>
    <izvorni_sadrzaj>EMPORIUM d.o.o. za proizvodnju, trgovinu i usluge, OIB 04905149931, Tri Ruže 32, 32000 Vukovar</izvorni_sadrzaj>
    <derivirana_varijabla naziv="DomainObject.Predmet.ProtustrankaIDrugiAdressOIB_1">EMPORIUM d.o.o. za proizvodnju, trgovinu i usluge, OIB 04905149931, Tri Ruže 32,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EMPORIUM d.o.o. za proizvodnju, trgovinu i usluge</item>
      <item>Janko Lender</item>
    </izvorni_sadrzaj>
    <derivirana_varijabla naziv="DomainObject.Predmet.SudioniciListNaziv_1">
      <item>EMPORIUM d.o.o. za proizvodnju, trgovinu i usluge</item>
      <item>Janko Lender</item>
    </derivirana_varijabla>
  </DomainObject.Predmet.SudioniciListNaziv>
  <DomainObject.Predmet.SudioniciListAdressOIB>
    <izvorni_sadrzaj>
      <item>EMPORIUM d.o.o. za proizvodnju, trgovinu i usluge, OIB 04905149931, Tri Ruže 32,32000 Vukovar</item>
      <item>Janko Lender, OIB 53904640279, Varljenska cesta 7a,51410 Opatija</item>
    </izvorni_sadrzaj>
    <derivirana_varijabla naziv="DomainObject.Predmet.SudioniciListAdressOIB_1">
      <item>EMPORIUM d.o.o. za proizvodnju, trgovinu i usluge, OIB 04905149931, Tri Ruže 32,32000 Vukovar</item>
      <item>Janko Lender, OIB 53904640279, Varljenska cesta 7a,51410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04905149931</item>
      <item>, OIB 53904640279</item>
    </izvorni_sadrzaj>
    <derivirana_varijabla naziv="DomainObject.Predmet.SudioniciListNazivOIB_1">
      <item>, OIB 04905149931</item>
      <item>, OIB 53904640279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628BB-395C-42C3-878F-C2AD0F3B2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484</properties:Words>
  <properties:Characters>2408</properties:Characters>
  <properties:Lines>125</properties:Lines>
  <properties:Paragraphs>24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2017-05-02T10:17:00Z</dcterms:created>
  <dc:creator>grgicv</dc:creator>
  <cp:lastModifiedBy>Danijela Sekulić</cp:lastModifiedBy>
  <cp:lastPrinted>2017-05-02T12:00:00Z</cp:lastPrinted>
  <dcterms:modified xmlns:xsi="http://www.w3.org/2001/XMLSchema-instance" xsi:type="dcterms:W3CDTF">2017-05-02T12:00:00Z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