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fa7c" w14:paraId="00cfa7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A054F">
        <w:rPr>
          <w:rFonts w:hAnsi="Times New Roman" w:ascii="Times New Roman"/>
          <w:b/>
          <w:sz w:val="24"/>
          <w:szCs w:val="24"/>
        </w:rPr>
        <w:t>4</w:t>
      </w:r>
      <w:r w:rsidR="001D1E78">
        <w:rPr>
          <w:rFonts w:hAnsi="Times New Roman" w:ascii="Times New Roman"/>
          <w:b/>
          <w:sz w:val="24"/>
          <w:szCs w:val="24"/>
        </w:rPr>
        <w:t>74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9A054F">
        <w:rPr>
          <w:rFonts w:hAnsi="Times New Roman" w:ascii="Times New Roman"/>
        </w:rPr>
        <w:t>4</w:t>
      </w:r>
      <w:r w:rsidR="001D1E78">
        <w:rPr>
          <w:rFonts w:hAnsi="Times New Roman" w:ascii="Times New Roman"/>
        </w:rPr>
        <w:t>74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1D1E78" w:rsidRPr="001D1E78">
        <w:rPr>
          <w:rFonts w:hAnsi="Times New Roman" w:ascii="Times New Roman"/>
        </w:rPr>
        <w:t>LEDENI SVIJET jednostavno društvo s ograničenom odgovornošću za trgovinu i usluge</w:t>
      </w:r>
      <w:r w:rsidR="00F80032" w:rsidRPr="00F80032">
        <w:rPr>
          <w:rFonts w:hAnsi="Times New Roman" w:ascii="Times New Roman"/>
        </w:rPr>
        <w:t>.</w:t>
      </w:r>
      <w:r w:rsidR="00D85A78">
        <w:rPr>
          <w:rFonts w:hAnsi="Times New Roman" w:ascii="Times New Roman"/>
        </w:rPr>
        <w:t>,</w:t>
      </w:r>
      <w:r w:rsidR="00A52947">
        <w:rPr>
          <w:rFonts w:hAnsi="Times New Roman" w:ascii="Times New Roman"/>
        </w:rPr>
        <w:t xml:space="preserve"> </w:t>
      </w:r>
      <w:r w:rsidR="00F80032">
        <w:rPr>
          <w:rFonts w:hAnsi="Times New Roman" w:ascii="Times New Roman"/>
        </w:rPr>
        <w:t xml:space="preserve">iz Zagreba,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1D1E78" w:rsidRPr="001D1E78">
        <w:rPr>
          <w:rFonts w:hAnsi="Times New Roman" w:ascii="Times New Roman"/>
        </w:rPr>
        <w:t>72968985770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D1E78"/>
    <w:rsid w:val="001D3172"/>
    <w:rsid w:val="001F7FA9"/>
    <w:rsid w:val="0020468C"/>
    <w:rsid w:val="00242A32"/>
    <w:rsid w:val="002A06BE"/>
    <w:rsid w:val="002A487B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85A78"/>
    <w:rsid w:val="00DA08A0"/>
    <w:rsid w:val="00DC3EE9"/>
    <w:rsid w:val="00DF6A4B"/>
    <w:rsid w:val="00E311C9"/>
    <w:rsid w:val="00E40D93"/>
    <w:rsid w:val="00E52B55"/>
    <w:rsid w:val="00E66FE6"/>
    <w:rsid w:val="00E7447B"/>
    <w:rsid w:val="00E80126"/>
    <w:rsid w:val="00E97B3C"/>
    <w:rsid w:val="00EB6026"/>
    <w:rsid w:val="00F05981"/>
    <w:rsid w:val="00F33125"/>
    <w:rsid w:val="00F4448A"/>
    <w:rsid w:val="00F46F19"/>
    <w:rsid w:val="00F558D7"/>
    <w:rsid w:val="00F80032"/>
    <w:rsid w:val="00F81987"/>
    <w:rsid w:val="00F81DAA"/>
    <w:rsid w:val="00FE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1C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1C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1C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1C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1C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1C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1C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1C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1474</izvorni_sadrzaj>
    <derivirana_varijabla naziv="DomainObject.Predmet.Broj_1">1474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St-1474/2016</izvorni_sadrzaj>
    <derivirana_varijabla naziv="DomainObject.Predmet.OznakaBroj_1">St-1474/2016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
delegacija</izvorni_sadrzaj>
    <derivirana_varijabla naziv="DomainObject.Predmet.PrimjedbaSuca_1">spis u ormaru 
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LEDENI SVIJET jednostavno društvo s ograničenom odgovornošću za trgovinu i usluge</izvorni_sadrzaj>
    <derivirana_varijabla naziv="DomainObject.Predmet.ProtustrankaFormated_1">  LEDENI SVIJET jednostavno društvo s ograničenom odgovornošću za trgovinu i usluge</derivirana_varijabla>
  </DomainObject.Predmet.ProtustrankaFormated>
  <DomainObject.Predmet.ProtustrankaFormatedOIB>
    <izvorni_sadrzaj>  LEDENI SVIJET jednostavno društvo s ograničenom odgovornošću za trgovinu i usluge, OIB 72968985770</izvorni_sadrzaj>
    <derivirana_varijabla naziv="DomainObject.Predmet.ProtustrankaFormatedOIB_1">  LEDENI SVIJET jednostavno društvo s ograničenom odgovornošću za trgovinu i usluge, OIB 72968985770</derivirana_varijabla>
  </DomainObject.Predmet.ProtustrankaFormatedOIB>
  <DomainObject.Predmet.ProtustrankaFormatedWithAdress>
    <izvorni_sadrzaj> LEDENI SVIJET jednostavno društvo s ograničenom odgovornošću za trgovinu i usluge, Mate Lovraka 7, 10000 Zagreb</izvorni_sadrzaj>
    <derivirana_varijabla naziv="DomainObject.Predmet.ProtustrankaFormatedWithAdress_1"> LEDENI SVIJET jednostavno društvo s ograničenom odgovornošću za trgovinu i usluge, Mate Lovraka 7, 10000 Zagreb</derivirana_varijabla>
  </DomainObject.Predmet.ProtustrankaFormatedWithAdress>
  <DomainObject.Predmet.ProtustrankaFormatedWithAdressOIB>
    <izvorni_sadrzaj> LEDENI SVIJET jednostavno društvo s ograničenom odgovornošću za trgovinu i usluge, OIB 72968985770, Mate Lovraka 7, 10000 Zagreb</izvorni_sadrzaj>
    <derivirana_varijabla naziv="DomainObject.Predmet.ProtustrankaFormatedWithAdressOIB_1"> LEDENI SVIJET jednostavno društvo s ograničenom odgovornošću za trgovinu i usluge, OIB 72968985770, Mate Lovraka 7, 10000 Zagreb</derivirana_varijabla>
  </DomainObject.Predmet.ProtustrankaFormatedWithAdressOIB>
  <DomainObject.Predmet.ProtustrankaWithAdress>
    <izvorni_sadrzaj>LEDENI SVIJET jednostavno društvo s ograničenom odgovornošću za trgovinu i usluge Mate Lovraka 7, 10000 Zagreb</izvorni_sadrzaj>
    <derivirana_varijabla naziv="DomainObject.Predmet.ProtustrankaWithAdress_1">LEDENI SVIJET jednostavno društvo s ograničenom odgovornošću za trgovinu i usluge Mate Lovraka 7, 10000 Zagreb</derivirana_varijabla>
  </DomainObject.Predmet.ProtustrankaWithAdress>
  <DomainObject.Predmet.ProtustrankaWithAdressOIB>
    <izvorni_sadrzaj>LEDENI SVIJET jednostavno društvo s ograničenom odgovornošću za trgovinu i usluge, OIB 72968985770, Mate Lovraka 7, 10000 Zagreb</izvorni_sadrzaj>
    <derivirana_varijabla naziv="DomainObject.Predmet.ProtustrankaWithAdressOIB_1">LEDENI SVIJET jednostavno društvo s ograničenom odgovornošću za trgovinu i usluge, OIB 72968985770, Mate Lovraka 7, 10000 Zagreb</derivirana_varijabla>
  </DomainObject.Predmet.ProtustrankaWithAdressOIB>
  <DomainObject.Predmet.ProtustrankaNazivFormated>
    <izvorni_sadrzaj>LEDENI SVIJET jednostavno društvo s ograničenom odgovornošću za trgovinu i usluge</izvorni_sadrzaj>
    <derivirana_varijabla naziv="DomainObject.Predmet.ProtustrankaNazivFormated_1">LEDENI SVIJET jednostavno društvo s ograničenom odgovornošću za trgovinu i usluge</derivirana_varijabla>
  </DomainObject.Predmet.ProtustrankaNazivFormated>
  <DomainObject.Predmet.ProtustrankaNazivFormatedOIB>
    <izvorni_sadrzaj>LEDENI SVIJET jednostavno društvo s ograničenom odgovornošću za trgovinu i usluge, OIB 72968985770</izvorni_sadrzaj>
    <derivirana_varijabla naziv="DomainObject.Predmet.ProtustrankaNazivFormatedOIB_1">LEDENI SVIJET jednostavno društvo s ograničenom odgovornošću za trgovinu i usluge, OIB 72968985770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LEDENI SVIJET jednostavno društvo s ograničenom odgovornošću za trgovinu i usluge</item>
    </izvorni_sadrzaj>
    <derivirana_varijabla naziv="DomainObject.Predmet.ProtuStrankaListFormated_1">
      <item>LEDENI SVIJET jednostavno društvo s ograničenom odgovornošću za trgovinu i usluge</item>
    </derivirana_varijabla>
  </DomainObject.Predmet.ProtuStrankaListFormated>
  <DomainObject.Predmet.ProtuStrankaListFormatedOIB>
    <izvorni_sadrzaj>
      <item>LEDENI SVIJET jednostavno društvo s ograničenom odgovornošću za trgovinu i usluge, OIB 72968985770</item>
    </izvorni_sadrzaj>
    <derivirana_varijabla naziv="DomainObject.Predmet.ProtuStrankaListFormatedOIB_1">
      <item>LEDENI SVIJET jednostavno društvo s ograničenom odgovornošću za trgovinu i usluge, OIB 72968985770</item>
    </derivirana_varijabla>
  </DomainObject.Predmet.ProtuStrankaListFormatedOIB>
  <DomainObject.Predmet.ProtuStrankaListFormatedWithAdress>
    <izvorni_sadrzaj>
      <item>LEDENI SVIJET jednostavno društvo s ograničenom odgovornošću za trgovinu i usluge, Mate Lovraka 7, 10000 Zagreb</item>
    </izvorni_sadrzaj>
    <derivirana_varijabla naziv="DomainObject.Predmet.ProtuStrankaListFormatedWithAdress_1">
      <item>LEDENI SVIJET jednostavno društvo s ograničenom odgovornošću za trgovinu i usluge, Mate Lovraka 7, 10000 Zagreb</item>
    </derivirana_varijabla>
  </DomainObject.Predmet.ProtuStrankaListFormatedWithAdress>
  <DomainObject.Predmet.ProtuStrankaListFormatedWithAdressOIB>
    <izvorni_sadrzaj>
      <item>LEDENI SVIJET jednostavno društvo s ograničenom odgovornošću za trgovinu i usluge, OIB 72968985770, Mate Lovraka 7, 10000 Zagreb</item>
    </izvorni_sadrzaj>
    <derivirana_varijabla naziv="DomainObject.Predmet.ProtuStrankaListFormatedWithAdressOIB_1">
      <item>LEDENI SVIJET jednostavno društvo s ograničenom odgovornošću za trgovinu i usluge, OIB 72968985770, Mate Lovraka 7, 10000 Zagreb</item>
    </derivirana_varijabla>
  </DomainObject.Predmet.ProtuStrankaListFormatedWithAdressOIB>
  <DomainObject.Predmet.ProtuStrankaListNazivFormated>
    <izvorni_sadrzaj>
      <item>LEDENI SVIJET jednostavno društvo s ograničenom odgovornošću za trgovinu i usluge</item>
    </izvorni_sadrzaj>
    <derivirana_varijabla naziv="DomainObject.Predmet.ProtuStrankaListNazivFormated_1">
      <item>LEDENI SVIJET jednostavno društvo s ograničenom odgovornošću za trgovinu i usluge</item>
    </derivirana_varijabla>
  </DomainObject.Predmet.ProtuStrankaListNazivFormated>
  <DomainObject.Predmet.ProtuStrankaListNazivFormatedOIB>
    <izvorni_sadrzaj>
      <item>LEDENI SVIJET jednostavno društvo s ograničenom odgovornošću za trgovinu i usluge, OIB 72968985770</item>
    </izvorni_sadrzaj>
    <derivirana_varijabla naziv="DomainObject.Predmet.ProtuStrankaListNazivFormatedOIB_1">
      <item>LEDENI SVIJET jednostavno društvo s ograničenom odgovornošću za trgovinu i usluge, OIB 72968985770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LEDENI SVIJET jednostavno društvo s ograničenom odgovornošću za trgovinu i usluge</izvorni_sadrzaj>
    <derivirana_varijabla naziv="DomainObject.Predmet.ProtustrankaIDrugi_1">LEDENI SVIJET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LEDENI SVIJET jednostavno društvo s ograničenom odgovornošću za trgovinu i usluge, OIB 72968985770, Mate Lovraka 7, 10000 Zagreb</izvorni_sadrzaj>
    <derivirana_varijabla naziv="DomainObject.Predmet.ProtustrankaIDrugiAdressOIB_1">LEDENI SVIJET jednostavno društvo s ograničenom odgovornošću za trgovinu i usluge, OIB 72968985770, Mate Lovraka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LEDENI SVIJET jednostavno društvo s ograničenom odgovornošću za trgovinu i usluge</item>
    </izvorni_sadrzaj>
    <derivirana_varijabla naziv="DomainObject.Predmet.SudioniciListNaziv_1">
      <item>FINA Regionalni centar Zagreb</item>
      <item>LEDENI SVIJET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LEDENI SVIJET jednostavno društvo s ograničenom odgovornošću za trgovinu i usluge, OIB 72968985770, Mate Lovraka 7,10000 Zagreb</item>
    </izvorni_sadrzaj>
    <derivirana_varijabla naziv="DomainObject.Predmet.SudioniciListAdressOIB_1">
      <item>FINA Regionalni centar Zagreb, OIB 85821130368, Trg svibanjskih žrtava 1995. br. 1,10000 Zagreb</item>
      <item>LEDENI SVIJET jednostavno društvo s ograničenom odgovornošću za trgovinu i usluge, OIB 72968985770, Mate Lovraka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72968985770</item>
    </izvorni_sadrzaj>
    <derivirana_varijabla naziv="DomainObject.Predmet.SudioniciListNazivOIB_1">
      <item>, OIB 85821130368</item>
      <item>, OIB 72968985770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818</properties:Characters>
  <properties:Lines>50</properties:Lines>
  <properties:Paragraphs>21</properties:Paragraphs>
  <properties:TotalTime>307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2016-04-20T10:24:00Z</cp:lastPrinted>
  <dcterms:modified xmlns:xsi="http://www.w3.org/2001/XMLSchema-instance" xsi:type="dcterms:W3CDTF">2016-04-20T10:25:00Z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