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b011" w14:paraId="0c3b0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1D6F33" w:rsidP="00997BA9" w:rsidR="001D6F3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F80EC3">
        <w:rPr>
          <w:rFonts w:hAnsi="Times New Roman" w:ascii="Times New Roman"/>
          <w:szCs w:val="24"/>
          <w:lang w:val="hr-HR"/>
        </w:rPr>
        <w:t>sud u Splitu po sutkinji Katarini Mikulić, na prijedlog sudskog savjetnika</w:t>
      </w:r>
      <w:r w:rsidR="001D6F33">
        <w:rPr>
          <w:rFonts w:hAnsi="Times New Roman" w:ascii="Times New Roman"/>
          <w:szCs w:val="24"/>
          <w:lang w:val="hr-HR"/>
        </w:rPr>
        <w:t xml:space="preserve"> Larija Glavaša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22B30">
        <w:rPr>
          <w:rFonts w:hAnsi="Times New Roman" w:ascii="Times New Roman"/>
          <w:szCs w:val="24"/>
          <w:lang w:val="hr-HR"/>
        </w:rPr>
        <w:t xml:space="preserve">EPULUM d.o.o., Stari Grad, OIB: 86399282418, </w:t>
      </w:r>
      <w:r w:rsidRPr="002521D2">
        <w:rPr>
          <w:rFonts w:hAnsi="Times New Roman" w:ascii="Times New Roman"/>
          <w:szCs w:val="24"/>
          <w:lang w:val="hr-HR"/>
        </w:rPr>
        <w:t xml:space="preserve">dana </w:t>
      </w:r>
      <w:r w:rsidR="00C22B30">
        <w:rPr>
          <w:rFonts w:hAnsi="Times New Roman" w:ascii="Times New Roman"/>
          <w:szCs w:val="24"/>
          <w:lang w:val="hr-HR"/>
        </w:rPr>
        <w:t>4. srpnja 2018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  <w:r w:rsidR="00C22B30">
        <w:rPr>
          <w:rFonts w:hAnsi="Times New Roman" w:ascii="Times New Roman"/>
          <w:szCs w:val="24"/>
          <w:lang w:val="hr-HR"/>
        </w:rPr>
        <w:t>godine</w:t>
      </w:r>
    </w:p>
    <w:p w:rsidRDefault="00F80EC3" w:rsidP="00997BA9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C22B30" w:rsidP="00997BA9" w:rsidR="00C22B3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F80EC3" w:rsidP="00F80EC3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C22B30" w:rsidP="00F80EC3" w:rsidR="00C22B30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B7F1C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F80EC3" w:rsidRPr="00F80EC3">
        <w:rPr>
          <w:rFonts w:hAnsi="Times New Roman" w:ascii="Times New Roman"/>
          <w:szCs w:val="24"/>
          <w:lang w:val="hr-HR"/>
        </w:rPr>
        <w:t xml:space="preserve"> </w:t>
      </w:r>
      <w:r w:rsidR="00C22B30" w:rsidRPr="00C22B30">
        <w:rPr>
          <w:rFonts w:hAnsi="Times New Roman" w:ascii="Times New Roman"/>
          <w:szCs w:val="24"/>
          <w:lang w:val="hr-HR"/>
        </w:rPr>
        <w:t>EPULUM d.o.o., Stari Grad, OIB: 86399282418</w:t>
      </w:r>
      <w:r w:rsidR="00EB7F1C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F80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</w:t>
      </w:r>
      <w:r w:rsidR="00F80EC3">
        <w:rPr>
          <w:rFonts w:hAnsi="Times New Roman" w:ascii="Times New Roman"/>
          <w:szCs w:val="24"/>
          <w:lang w:val="hr-HR"/>
        </w:rPr>
        <w:t>je, Regionalni centar Split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F80EC3">
        <w:rPr>
          <w:rFonts w:hAnsi="Times New Roman" w:ascii="Times New Roman"/>
          <w:szCs w:val="24"/>
          <w:lang w:val="hr-HR"/>
        </w:rPr>
        <w:t>nakon izvšenog uvida u sudski registar</w:t>
      </w:r>
      <w:r w:rsidR="00C22B30">
        <w:rPr>
          <w:rFonts w:hAnsi="Times New Roman" w:ascii="Times New Roman"/>
          <w:szCs w:val="24"/>
          <w:lang w:val="hr-HR"/>
        </w:rPr>
        <w:t>, objavio oglas dana 9. svibnja 2018</w:t>
      </w:r>
      <w:r w:rsidR="00F80EC3">
        <w:rPr>
          <w:rFonts w:hAnsi="Times New Roman" w:ascii="Times New Roman"/>
          <w:szCs w:val="24"/>
          <w:lang w:val="hr-HR"/>
        </w:rPr>
        <w:t xml:space="preserve">. godine, kojim se poziva ovlaštena osoba za zastupanje dužnika u roku od 15 dana od dana objave oglasa podnijeti sudu javnobilježnički ovjerovljen popis imovine i obveza dužnika na propisanom obrascu, sukladno odredbi članka 430. Stečajnog zakona (NN 71/15), te pozivaju vjerovnici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80EC3">
        <w:rPr>
          <w:rFonts w:hAnsi="Times New Roman" w:ascii="Times New Roman"/>
          <w:szCs w:val="24"/>
          <w:lang w:val="hr-HR"/>
        </w:rPr>
        <w:t>predložiti otvaranje stečajnog postupka nad dužnikom u roku od 45 dana od dana objave oglasa.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C22B30" w:rsidP="00F80EC3" w:rsidR="00EB7F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12. lipnja 2018</w:t>
      </w:r>
      <w:r w:rsidR="00EB7F1C">
        <w:rPr>
          <w:rFonts w:hAnsi="Times New Roman" w:ascii="Times New Roman"/>
          <w:szCs w:val="24"/>
          <w:lang w:val="hr-HR"/>
        </w:rPr>
        <w:t>. godine, vjerovnik Republika Hrvatska, zastupana po ŽDO u Splitu, predložio je otvaranje stečajnog postupka nad dužnikom. U podnesku se navodi kako dužnik raspolaže imovinom koja bi bila dostatna za namirenje troškova kako prethodnog, tako i otvorenog stečajnog postupka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B7F1C">
        <w:rPr>
          <w:rFonts w:hAnsi="Times New Roman" w:ascii="Times New Roman"/>
          <w:szCs w:val="24"/>
          <w:lang w:val="hr-HR"/>
        </w:rPr>
        <w:t>Vjerovnik je uz prijedlog dostavio i odgovarajuće isprave iz kojih je razvidno da dužnik raspolaže imovinom.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 xml:space="preserve">vjerovnici, to je </w:t>
      </w:r>
      <w:r w:rsidRPr="002A2249">
        <w:rPr>
          <w:rFonts w:hAnsi="Times New Roman" w:ascii="Times New Roman"/>
          <w:szCs w:val="24"/>
          <w:lang w:val="hr-HR"/>
        </w:rPr>
        <w:lastRenderedPageBreak/>
        <w:t>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="00EB7F1C">
        <w:rPr>
          <w:rFonts w:hAnsi="Times New Roman" w:ascii="Times New Roman"/>
          <w:szCs w:val="24"/>
          <w:lang w:val="hr-HR"/>
        </w:rPr>
        <w:t>, s time da vjerovnik nije dužan platiti predujam na namirenje troškova stečajnog postupka u skladu s odredbom članka 114. SZ-a, a u vezi s odredbom članka 434.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 w:rsidRPr="002A224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C22B30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Splitu, 4. srpnja 2018</w:t>
      </w:r>
      <w:r w:rsidR="00D44D4F">
        <w:rPr>
          <w:rFonts w:hAnsi="Times New Roman" w:ascii="Times New Roman"/>
          <w:lang w:val="hr-HR"/>
        </w:rPr>
        <w:t>. godine</w:t>
      </w: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D44D4F" w:rsidP="004B4034" w:rsidR="00EB7F1C">
      <w:pPr>
        <w:tabs>
          <w:tab w:pos="663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6028E1">
        <w:rPr>
          <w:rFonts w:hAnsi="Times New Roman" w:ascii="Times New Roman"/>
          <w:lang w:val="hr-HR"/>
        </w:rPr>
        <w:t xml:space="preserve">         SUDAC:</w:t>
      </w:r>
    </w:p>
    <w:p w:rsidRDefault="00EB7F1C" w:rsidP="006028E1" w:rsidR="00EB7F1C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028E1" w:rsidP="006028E1" w:rsidR="006028E1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Katarina Mikulić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0EC3">
        <w:rPr>
          <w:rFonts w:hAnsi="Times New Roman" w:ascii="Times New Roman"/>
          <w:szCs w:val="24"/>
          <w:lang w:val="hr-HR"/>
        </w:rPr>
        <w:t xml:space="preserve">rješenja </w:t>
      </w:r>
      <w:r w:rsidRPr="00F80EC3">
        <w:rPr>
          <w:rFonts w:hAnsi="Times New Roman" w:ascii="Times New Roman"/>
          <w:szCs w:val="24"/>
          <w:lang w:val="hr-HR"/>
        </w:rPr>
        <w:t>dopuštena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je </w:t>
      </w:r>
      <w:r w:rsidRPr="00F80EC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0EC3">
        <w:rPr>
          <w:rFonts w:hAnsi="Times New Roman" w:ascii="Times New Roman"/>
          <w:szCs w:val="24"/>
          <w:lang w:val="hr-HR"/>
        </w:rPr>
        <w:t xml:space="preserve">, </w:t>
      </w:r>
      <w:r w:rsidR="00182088" w:rsidRPr="00F80EC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0EC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EC3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EB7F1C">
        <w:rPr>
          <w:rFonts w:hAnsi="Times New Roman" w:ascii="Times New Roman"/>
          <w:szCs w:val="24"/>
          <w:lang w:val="hr-HR"/>
        </w:rPr>
        <w:t>u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04" w:rsidP="00DB4528" w:rsidR="002C5804">
      <w:r>
        <w:separator/>
      </w:r>
    </w:p>
  </w:endnote>
  <w:endnote w:id="0" w:type="continuationSeparator">
    <w:p w:rsidRDefault="002C5804" w:rsidP="00DB4528" w:rsidR="002C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04" w:rsidP="00DB4528" w:rsidR="002C5804">
      <w:r>
        <w:separator/>
      </w:r>
    </w:p>
  </w:footnote>
  <w:footnote w:id="0" w:type="continuationSeparator">
    <w:p w:rsidRDefault="002C5804" w:rsidP="00DB4528" w:rsidR="002C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47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80EC3" w:rsidR="00DB4528" w:rsidRPr="00F80E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 xml:space="preserve">23 </w:t>
    </w:r>
    <w:r w:rsidR="00C22B30">
      <w:rPr>
        <w:rFonts w:hAnsi="Times New Roman" w:ascii="Times New Roman"/>
        <w:lang w:val="hr-HR"/>
      </w:rPr>
      <w:t>ST-2928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4CB6">
      <w:rPr>
        <w:rFonts w:hAnsi="Times New Roman" w:ascii="Times New Roman"/>
        <w:lang w:val="hr-HR"/>
      </w:rPr>
      <w:t>23 ST-2928</w:t>
    </w:r>
    <w:r w:rsidR="00F80E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EB7F1C">
    <w:pPr>
      <w:pStyle w:val="Zaglavlje"/>
      <w:ind w:left="567"/>
      <w:rPr>
        <w:rFonts w:hAnsi="Times New Roman" w:ascii="Times New Roman"/>
        <w:lang w:val="hr-HR"/>
      </w:rPr>
    </w:pPr>
    <w:r w:rsidRPr="00EB7F1C">
      <w:rPr>
        <w:rFonts w:hAnsi="Times New Roman" w:ascii="Times New Roman"/>
        <w:lang w:val="hr-HR"/>
      </w:rPr>
      <w:t xml:space="preserve">REPUBLIKA HRVATSKA </w:t>
    </w:r>
  </w:p>
  <w:p w:rsidRDefault="00F80EC3" w:rsidP="00840E3D" w:rsidR="00840E3D" w:rsidRPr="00EB7F1C">
    <w:pPr>
      <w:pStyle w:val="Zaglavlje"/>
      <w:ind w:left="567"/>
      <w:rPr>
        <w:rFonts w:hAnsi="Times New Roman" w:ascii="Times New Roman"/>
        <w:lang w:val="hr-HR"/>
      </w:rPr>
    </w:pPr>
    <w:r w:rsidRPr="00EB7F1C">
      <w:rPr>
        <w:rFonts w:hAnsi="Times New Roman" w:ascii="Times New Roman"/>
        <w:lang w:val="hr-HR"/>
      </w:rPr>
      <w:t>Trgovački sud u Split</w:t>
    </w:r>
  </w:p>
  <w:p w:rsidRDefault="00F80EC3" w:rsidP="00840E3D" w:rsidR="00840E3D" w:rsidRPr="00EB7F1C">
    <w:pPr>
      <w:pStyle w:val="Zaglavlje"/>
      <w:ind w:left="567"/>
      <w:rPr>
        <w:rFonts w:hAnsi="Times New Roman" w:ascii="Times New Roman"/>
        <w:lang w:val="hr-HR"/>
      </w:rPr>
    </w:pPr>
    <w:r w:rsidRPr="00EB7F1C"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CB6"/>
    <w:rsid w:val="000B609B"/>
    <w:rsid w:val="000C47B3"/>
    <w:rsid w:val="00112B50"/>
    <w:rsid w:val="00182088"/>
    <w:rsid w:val="001D6F33"/>
    <w:rsid w:val="002C5804"/>
    <w:rsid w:val="0042162E"/>
    <w:rsid w:val="004B4034"/>
    <w:rsid w:val="00532B71"/>
    <w:rsid w:val="005940E9"/>
    <w:rsid w:val="006028E1"/>
    <w:rsid w:val="006356C5"/>
    <w:rsid w:val="00721730"/>
    <w:rsid w:val="00730EAB"/>
    <w:rsid w:val="007A29F9"/>
    <w:rsid w:val="007B40A4"/>
    <w:rsid w:val="007B4772"/>
    <w:rsid w:val="00840E3D"/>
    <w:rsid w:val="00867F16"/>
    <w:rsid w:val="00932813"/>
    <w:rsid w:val="00997BA9"/>
    <w:rsid w:val="009F3F6A"/>
    <w:rsid w:val="009F5765"/>
    <w:rsid w:val="00A95334"/>
    <w:rsid w:val="00AB7883"/>
    <w:rsid w:val="00AF40B4"/>
    <w:rsid w:val="00B03169"/>
    <w:rsid w:val="00C22B30"/>
    <w:rsid w:val="00C8576C"/>
    <w:rsid w:val="00CF2939"/>
    <w:rsid w:val="00D44D4F"/>
    <w:rsid w:val="00D955F3"/>
    <w:rsid w:val="00DB29D2"/>
    <w:rsid w:val="00DB4528"/>
    <w:rsid w:val="00E32402"/>
    <w:rsid w:val="00EB7F1C"/>
    <w:rsid w:val="00EE5750"/>
    <w:rsid w:val="00EE69E5"/>
    <w:rsid w:val="00F62A72"/>
    <w:rsid w:val="00F667BC"/>
    <w:rsid w:val="00F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4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7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7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7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7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4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7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7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7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7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St-2928/2015</izvorni_sadrzaj>
    <derivirana_varijabla naziv="DomainObject.Predmet.OznakaBroj_1">St-2928/2015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EPULUM, društvo s ograničenom odgovornošću za preradu, proizvodnju i trgovinu</izvorni_sadrzaj>
    <derivirana_varijabla naziv="DomainObject.Predmet.ProtustrankaFormated_1">  EPULUM, društvo s ograničenom odgovornošću za preradu, proizvodnju i trgovinu</derivirana_varijabla>
  </DomainObject.Predmet.ProtustrankaFormated>
  <DomainObject.Predmet.ProtustrankaFormatedOIB>
    <izvorni_sadrzaj>  EPULUM, društvo s ograničenom odgovornošću za preradu, proizvodnju i trgovinu, OIB 86399282418</izvorni_sadrzaj>
    <derivirana_varijabla naziv="DomainObject.Predmet.ProtustrankaFormatedOIB_1">  EPULUM, društvo s ograničenom odgovornošću za preradu, proizvodnju i trgovinu, OIB 86399282418</derivirana_varijabla>
  </DomainObject.Predmet.ProtustrankaFormatedOIB>
  <DomainObject.Predmet.ProtustrankaFormatedWithAdress>
    <izvorni_sadrzaj> EPULUM, društvo s ograničenom odgovornošću za preradu, proizvodnju i trgovinu, Stari Grad, 21460 Stari Grad</izvorni_sadrzaj>
    <derivirana_varijabla naziv="DomainObject.Predmet.ProtustrankaFormatedWithAdress_1"> EPULUM, društvo s ograničenom odgovornošću za preradu, proizvodnju i trgovinu, Stari Grad, 21460 Stari Grad</derivirana_varijabla>
  </DomainObject.Predmet.ProtustrankaFormatedWithAdress>
  <DomainObject.Predmet.ProtustrankaFormatedWithAdressOIB>
    <izvorni_sadrzaj> EPULUM, društvo s ograničenom odgovornošću za preradu, proizvodnju i trgovinu, OIB 86399282418, Stari Grad, 21460 Stari Grad</izvorni_sadrzaj>
    <derivirana_varijabla naziv="DomainObject.Predmet.ProtustrankaFormatedWithAdressOIB_1"> EPULUM, društvo s ograničenom odgovornošću za preradu, proizvodnju i trgovinu, OIB 86399282418, Stari Grad, 21460 Stari Grad</derivirana_varijabla>
  </DomainObject.Predmet.ProtustrankaFormatedWithAdressOIB>
  <DomainObject.Predmet.ProtustrankaWithAdress>
    <izvorni_sadrzaj>EPULUM, društvo s ograničenom odgovornošću za preradu, proizvodnju i trgovinu Stari Grad, 21460 Stari Grad</izvorni_sadrzaj>
    <derivirana_varijabla naziv="DomainObject.Predmet.ProtustrankaWithAdress_1">EPULUM, društvo s ograničenom odgovornošću za preradu, proizvodnju i trgovinu Stari Grad, 21460 Stari Grad</derivirana_varijabla>
  </DomainObject.Predmet.ProtustrankaWithAdress>
  <DomainObject.Predmet.ProtustrankaWithAdressOIB>
    <izvorni_sadrzaj>EPULUM, društvo s ograničenom odgovornošću za preradu, proizvodnju i trgovinu, OIB 86399282418, Stari Grad, 21460 Stari Grad</izvorni_sadrzaj>
    <derivirana_varijabla naziv="DomainObject.Predmet.ProtustrankaWithAdressOIB_1">EPULUM, društvo s ograničenom odgovornošću za preradu, proizvodnju i trgovinu, OIB 86399282418, Stari Grad, 21460 Stari Grad</derivirana_varijabla>
  </DomainObject.Predmet.ProtustrankaWithAdressOIB>
  <DomainObject.Predmet.ProtustrankaNazivFormated>
    <izvorni_sadrzaj>EPULUM, društvo s ograničenom odgovornošću za preradu, proizvodnju i trgovinu</izvorni_sadrzaj>
    <derivirana_varijabla naziv="DomainObject.Predmet.ProtustrankaNazivFormated_1">EPULUM, društvo s ograničenom odgovornošću za preradu, proizvodnju i trgovinu</derivirana_varijabla>
  </DomainObject.Predmet.ProtustrankaNazivFormated>
  <DomainObject.Predmet.ProtustrankaNazivFormatedOIB>
    <izvorni_sadrzaj>EPULUM, društvo s ograničenom odgovornošću za preradu, proizvodnju i trgovinu, OIB 86399282418</izvorni_sadrzaj>
    <derivirana_varijabla naziv="DomainObject.Predmet.ProtustrankaNazivFormatedOIB_1">EPULUM, društvo s ograničenom odgovornošću za preradu, proizvodnju i trgovinu, OIB 86399282418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3776588.19</izvorni_sadrzaj>
    <derivirana_varijabla naziv="DomainObject.Predmet.TrenutnaVrijednost_1">3776588.19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EPULUM, društvo s ograničenom odgovornošću za preradu, proizvodnju i trgovinu</item>
    </izvorni_sadrzaj>
    <derivirana_varijabla naziv="DomainObject.Predmet.ProtuStrankaListFormated_1">
      <item>EPULUM, društvo s ograničenom odgovornošću za preradu, proizvodnju i trgovinu</item>
    </derivirana_varijabla>
  </DomainObject.Predmet.ProtuStrankaListFormated>
  <DomainObject.Predmet.ProtuStrankaListFormatedOIB>
    <izvorni_sadrzaj>
      <item>EPULUM, društvo s ograničenom odgovornošću za preradu, proizvodnju i trgovinu, OIB 86399282418</item>
    </izvorni_sadrzaj>
    <derivirana_varijabla naziv="DomainObject.Predmet.ProtuStrankaListFormatedOIB_1">
      <item>EPULUM, društvo s ograničenom odgovornošću za preradu, proizvodnju i trgovinu, OIB 86399282418</item>
    </derivirana_varijabla>
  </DomainObject.Predmet.ProtuStrankaListFormatedOIB>
  <DomainObject.Predmet.ProtuStrankaListFormatedWithAdress>
    <izvorni_sadrzaj>
      <item>EPULUM, društvo s ograničenom odgovornošću za preradu, proizvodnju i trgovinu, Stari Grad, 21460 Stari Grad</item>
    </izvorni_sadrzaj>
    <derivirana_varijabla naziv="DomainObject.Predmet.ProtuStrankaListFormatedWithAdress_1">
      <item>EPULUM, društvo s ograničenom odgovornošću za preradu, proizvodnju i trgovinu, Stari Grad, 21460 Stari Grad</item>
    </derivirana_varijabla>
  </DomainObject.Predmet.ProtuStrankaListFormatedWithAdress>
  <DomainObject.Predmet.ProtuStrankaListFormatedWithAdressOIB>
    <izvorni_sadrzaj>
      <item>EPULUM, društvo s ograničenom odgovornošću za preradu, proizvodnju i trgovinu, OIB 86399282418, Stari Grad, 21460 Stari Grad</item>
    </izvorni_sadrzaj>
    <derivirana_varijabla naziv="DomainObject.Predmet.ProtuStrankaListFormatedWithAdressOIB_1">
      <item>EPULUM, društvo s ograničenom odgovornošću za preradu, proizvodnju i trgovinu, OIB 86399282418, Stari Grad, 21460 Stari Grad</item>
    </derivirana_varijabla>
  </DomainObject.Predmet.ProtuStrankaListFormatedWithAdressOIB>
  <DomainObject.Predmet.ProtuStrankaListNazivFormated>
    <izvorni_sadrzaj>
      <item>EPULUM, društvo s ograničenom odgovornošću za preradu, proizvodnju i trgovinu</item>
    </izvorni_sadrzaj>
    <derivirana_varijabla naziv="DomainObject.Predmet.ProtuStrankaListNazivFormated_1">
      <item>EPULUM, društvo s ograničenom odgovornošću za preradu, proizvodnju i trgovinu</item>
    </derivirana_varijabla>
  </DomainObject.Predmet.ProtuStrankaListNazivFormated>
  <DomainObject.Predmet.ProtuStrankaListNazivFormatedOIB>
    <izvorni_sadrzaj>
      <item>EPULUM, društvo s ograničenom odgovornošću za preradu, proizvodnju i trgovinu, OIB 86399282418</item>
    </izvorni_sadrzaj>
    <derivirana_varijabla naziv="DomainObject.Predmet.ProtuStrankaListNazivFormatedOIB_1">
      <item>EPULUM, društvo s ograničenom odgovornošću za preradu, proizvodnju i trgovinu, OIB 86399282418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EPULUM, društvo s ograničenom odgovornošću za preradu, proizvodnju i trgovinu</izvorni_sadrzaj>
    <derivirana_varijabla naziv="DomainObject.Predmet.ProtustrankaIDrugi_1">EPULUM, društvo s ograničenom odgovornošću za preradu, proizvodnju i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EPULUM, društvo s ograničenom odgovornošću za preradu, proizvodnju i trgovinu, OIB 86399282418, Stari Grad, 21460 Stari Grad</izvorni_sadrzaj>
    <derivirana_varijabla naziv="DomainObject.Predmet.ProtustrankaIDrugiAdressOIB_1">EPULUM, društvo s ograničenom odgovornošću za preradu, proizvodnju i trgovinu, OIB 86399282418,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EPULUM, društvo s ograničenom odgovornošću za preradu, proizvodnju i trgovinu</item>
    </izvorni_sadrzaj>
    <derivirana_varijabla naziv="DomainObject.Predmet.SudioniciListNaziv_1">
      <item>FINANCIJSKA AGENCIJA, RC SPLIT, Podružnica Split</item>
      <item>EPULUM, društvo s ograničenom odgovornošću za preradu, proizvodnju i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EPULUM, društvo s ograničenom odgovornošću za preradu, proizvodnju i trgovinu, OIB 86399282418, Stari Grad,21460 Stari Grad</item>
    </izvorni_sadrzaj>
    <derivirana_varijabla naziv="DomainObject.Predmet.SudioniciListAdressOIB_1">
      <item>FINANCIJSKA AGENCIJA, RC SPLIT, Podružnica Split, OIB 85821130368, Mažuranićevo šetalište 24b,21000 Split</item>
      <item>EPULUM, društvo s ograničenom odgovornošću za preradu, proizvodnju i trgovinu, OIB 86399282418, Stari Grad,21460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86399282418</item>
    </izvorni_sadrzaj>
    <derivirana_varijabla naziv="DomainObject.Predmet.SudioniciListNazivOIB_1">
      <item>, OIB 85821130368</item>
      <item>, OIB 86399282418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2067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2018-07-04T05:41:00Z</dcterms:created>
  <dc:creator>Sudsko vijeæe</dc:creator>
  <cp:lastModifiedBy>Lari Glavaš</cp:lastModifiedBy>
  <cp:lastPrinted>2016-06-01T09:40:00Z</cp:lastPrinted>
  <dcterms:modified xmlns:xsi="http://www.w3.org/2001/XMLSchema-instance" xsi:type="dcterms:W3CDTF">2018-07-04T06:50:00Z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po prijedlogu vjerovnika ST-2928-2015.docx)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