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d88da" w14:paraId="62d88da" w:rsidRDefault="00F9317C" w:rsidP="00F9317C" w:rsidR="00F9317C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>Posl. br. 18 St-</w:t>
      </w:r>
      <w:r w:rsidR="002B779C">
        <w:rPr>
          <w:b/>
        </w:rPr>
        <w:t>1550</w:t>
      </w:r>
      <w:r w:rsidR="00AA295C">
        <w:rPr>
          <w:b/>
        </w:rPr>
        <w:t>/201</w:t>
      </w:r>
      <w:r w:rsidR="002B779C">
        <w:rPr>
          <w:b/>
        </w:rPr>
        <w:t>6</w:t>
      </w:r>
      <w:r w:rsidR="005721B4">
        <w:rPr>
          <w:b/>
        </w:rPr>
        <w:t>-</w:t>
      </w:r>
      <w:r w:rsidR="002B779C">
        <w:rPr>
          <w:b/>
        </w:rPr>
        <w:t>72</w:t>
      </w:r>
    </w:p>
    <w:p w:rsidRDefault="00F9317C" w:rsidP="00F9317C" w:rsidR="00F9317C" w:rsidRPr="005153ED">
      <w:pPr>
        <w:rPr>
          <w:b/>
        </w:rPr>
      </w:pPr>
    </w:p>
    <w:p w:rsidRDefault="00F9317C" w:rsidP="00F9317C" w:rsidR="00F9317C" w:rsidRPr="005153ED">
      <w:pPr>
        <w:rPr>
          <w:b/>
        </w:rPr>
      </w:pPr>
      <w:r>
        <w:rPr>
          <w:b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762000" cx="6667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0694" cx="6656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9317C" w:rsidP="00F9317C" w:rsidR="00F9317C" w:rsidRPr="005153ED">
      <w:pPr>
        <w:rPr>
          <w:b/>
        </w:rPr>
      </w:pPr>
      <w:r w:rsidRPr="005153ED">
        <w:rPr>
          <w:b/>
        </w:rPr>
        <w:t>REPUBLIKA HRVATSKA</w:t>
      </w:r>
    </w:p>
    <w:p w:rsidRDefault="00F9317C" w:rsidP="00F9317C" w:rsidR="00F9317C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AA295C" w:rsidP="00AA295C" w:rsidR="00AA295C" w:rsidRPr="00AA295C">
      <w:pPr>
        <w:rPr>
          <w:b/>
        </w:rPr>
      </w:pPr>
      <w:r w:rsidRPr="00AA295C">
        <w:rPr>
          <w:b/>
        </w:rPr>
        <w:t>STALNA SLUŽBA U DUBROVNIKU</w:t>
      </w:r>
    </w:p>
    <w:p w:rsidRDefault="00AA295C" w:rsidP="00AA295C" w:rsidR="00F9317C">
      <w:r w:rsidRPr="00AA295C">
        <w:rPr>
          <w:b/>
        </w:rPr>
        <w:t>Dubrovnik, Dr. Ante Starčevića 23</w:t>
      </w:r>
    </w:p>
    <w:p w:rsidRDefault="006331DE" w:rsidP="002B779C" w:rsidR="006331DE">
      <w:pPr>
        <w:rPr>
          <w:b/>
        </w:rPr>
      </w:pPr>
    </w:p>
    <w:p w:rsidRDefault="00F9317C" w:rsidP="002B779C" w:rsidR="002B779C">
      <w:pPr>
        <w:jc w:val="center"/>
        <w:rPr>
          <w:b/>
        </w:rPr>
      </w:pPr>
      <w:r w:rsidRPr="006C7F48">
        <w:rPr>
          <w:b/>
        </w:rPr>
        <w:t>R</w:t>
      </w:r>
      <w:r w:rsidR="00746805">
        <w:rPr>
          <w:b/>
        </w:rPr>
        <w:t xml:space="preserve"> </w:t>
      </w:r>
      <w:r w:rsidRPr="006C7F48">
        <w:rPr>
          <w:b/>
        </w:rPr>
        <w:t>E</w:t>
      </w:r>
      <w:r w:rsidR="00746805">
        <w:rPr>
          <w:b/>
        </w:rPr>
        <w:t xml:space="preserve"> </w:t>
      </w:r>
      <w:r w:rsidRPr="006C7F48">
        <w:rPr>
          <w:b/>
        </w:rPr>
        <w:t>P</w:t>
      </w:r>
      <w:r w:rsidR="00746805">
        <w:rPr>
          <w:b/>
        </w:rPr>
        <w:t xml:space="preserve"> </w:t>
      </w:r>
      <w:r w:rsidRPr="006C7F48">
        <w:rPr>
          <w:b/>
        </w:rPr>
        <w:t>U</w:t>
      </w:r>
      <w:r w:rsidR="00746805">
        <w:rPr>
          <w:b/>
        </w:rPr>
        <w:t xml:space="preserve"> </w:t>
      </w:r>
      <w:r w:rsidRPr="006C7F48">
        <w:rPr>
          <w:b/>
        </w:rPr>
        <w:t>B</w:t>
      </w:r>
      <w:r w:rsidR="00746805">
        <w:rPr>
          <w:b/>
        </w:rPr>
        <w:t xml:space="preserve"> </w:t>
      </w:r>
      <w:r w:rsidRPr="006C7F48">
        <w:rPr>
          <w:b/>
        </w:rPr>
        <w:t>L</w:t>
      </w:r>
      <w:r w:rsidR="00746805">
        <w:rPr>
          <w:b/>
        </w:rPr>
        <w:t xml:space="preserve"> </w:t>
      </w:r>
      <w:r w:rsidRPr="006C7F48">
        <w:rPr>
          <w:b/>
        </w:rPr>
        <w:t>I</w:t>
      </w:r>
      <w:r w:rsidR="00746805">
        <w:rPr>
          <w:b/>
        </w:rPr>
        <w:t xml:space="preserve"> </w:t>
      </w:r>
      <w:r w:rsidRPr="006C7F48">
        <w:rPr>
          <w:b/>
        </w:rPr>
        <w:t>K</w:t>
      </w:r>
      <w:r w:rsidR="00746805">
        <w:rPr>
          <w:b/>
        </w:rPr>
        <w:t xml:space="preserve"> </w:t>
      </w:r>
      <w:r w:rsidRPr="006C7F48">
        <w:rPr>
          <w:b/>
        </w:rPr>
        <w:t xml:space="preserve">A </w:t>
      </w:r>
      <w:r w:rsidR="00746805">
        <w:rPr>
          <w:b/>
        </w:rPr>
        <w:t xml:space="preserve"> </w:t>
      </w:r>
      <w:r w:rsidRPr="006C7F48">
        <w:rPr>
          <w:b/>
        </w:rPr>
        <w:t>H</w:t>
      </w:r>
      <w:r w:rsidR="00746805">
        <w:rPr>
          <w:b/>
        </w:rPr>
        <w:t xml:space="preserve"> </w:t>
      </w:r>
      <w:r w:rsidRPr="006C7F48">
        <w:rPr>
          <w:b/>
        </w:rPr>
        <w:t>R</w:t>
      </w:r>
      <w:r w:rsidR="00746805">
        <w:rPr>
          <w:b/>
        </w:rPr>
        <w:t xml:space="preserve"> </w:t>
      </w:r>
      <w:r w:rsidRPr="006C7F48">
        <w:rPr>
          <w:b/>
        </w:rPr>
        <w:t>V</w:t>
      </w:r>
      <w:r w:rsidR="00746805">
        <w:rPr>
          <w:b/>
        </w:rPr>
        <w:t xml:space="preserve"> </w:t>
      </w:r>
      <w:r w:rsidRPr="006C7F48">
        <w:rPr>
          <w:b/>
        </w:rPr>
        <w:t>A</w:t>
      </w:r>
      <w:r w:rsidR="00746805">
        <w:rPr>
          <w:b/>
        </w:rPr>
        <w:t xml:space="preserve"> </w:t>
      </w:r>
      <w:r w:rsidRPr="006C7F48">
        <w:rPr>
          <w:b/>
        </w:rPr>
        <w:t>T</w:t>
      </w:r>
      <w:r w:rsidR="00746805">
        <w:rPr>
          <w:b/>
        </w:rPr>
        <w:t xml:space="preserve"> </w:t>
      </w:r>
      <w:r w:rsidRPr="006C7F48">
        <w:rPr>
          <w:b/>
        </w:rPr>
        <w:t>S</w:t>
      </w:r>
      <w:r w:rsidR="00746805">
        <w:rPr>
          <w:b/>
        </w:rPr>
        <w:t xml:space="preserve"> </w:t>
      </w:r>
      <w:r w:rsidRPr="006C7F48">
        <w:rPr>
          <w:b/>
        </w:rPr>
        <w:t>K</w:t>
      </w:r>
      <w:r w:rsidR="00746805">
        <w:rPr>
          <w:b/>
        </w:rPr>
        <w:t xml:space="preserve"> </w:t>
      </w:r>
      <w:r w:rsidRPr="006C7F48">
        <w:rPr>
          <w:b/>
        </w:rPr>
        <w:t>A</w:t>
      </w:r>
    </w:p>
    <w:p w:rsidRDefault="00A64506" w:rsidP="002B779C" w:rsidR="002275E2" w:rsidRPr="002B779C">
      <w:pPr>
        <w:jc w:val="center"/>
        <w:rPr>
          <w:b/>
        </w:rPr>
      </w:pPr>
      <w:r w:rsidRPr="002B779C">
        <w:rPr>
          <w:b/>
        </w:rPr>
        <w:t>Z A K LJ U Č A K</w:t>
      </w:r>
    </w:p>
    <w:p w:rsidRDefault="00AA650B" w:rsidP="00FB4301" w:rsidR="00AA650B" w:rsidRPr="00AA650B">
      <w:pPr>
        <w:jc w:val="both"/>
      </w:pPr>
    </w:p>
    <w:p w:rsidRDefault="00FB4301" w:rsidP="002B779C" w:rsidR="00EA3334" w:rsidRPr="002B779C">
      <w:pPr>
        <w:jc w:val="both"/>
      </w:pPr>
      <w:r w:rsidRPr="00AA650B">
        <w:tab/>
        <w:t xml:space="preserve">Trgovački sud u </w:t>
      </w:r>
      <w:r w:rsidR="002275E2" w:rsidRPr="00AA650B">
        <w:t xml:space="preserve">Splitu, </w:t>
      </w:r>
      <w:r w:rsidRPr="00AA650B">
        <w:t>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u stečajnom postupku nad dužnikom </w:t>
      </w:r>
      <w:r w:rsidR="002B779C" w:rsidRPr="002B779C">
        <w:t>GEORAD d.o.o. u stečaju, Makarska, Zrinsko Frankopanska S-7, MBS: 060208723, OIB: 78126748207 zastupano po stečajnom upravitelju Dražen Vidman, izvan r</w:t>
      </w:r>
      <w:r w:rsidR="002B779C">
        <w:t>očišta, dana 29. svibnja 2018.g</w:t>
      </w:r>
      <w:r w:rsidR="00FF68CD">
        <w:t>.</w:t>
      </w:r>
    </w:p>
    <w:p w:rsidRDefault="006331DE" w:rsidP="005E3D72" w:rsidR="006331DE">
      <w:pPr>
        <w:jc w:val="center"/>
        <w:rPr>
          <w:b/>
        </w:rPr>
      </w:pPr>
    </w:p>
    <w:p w:rsidRDefault="00A64506" w:rsidP="005E3D72" w:rsidR="006B1910">
      <w:pPr>
        <w:jc w:val="center"/>
        <w:rPr>
          <w:b/>
        </w:rPr>
      </w:pPr>
      <w:r w:rsidRPr="00AA650B">
        <w:rPr>
          <w:b/>
        </w:rPr>
        <w:t>z a k lj u č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452088" w:rsidP="00A70495" w:rsidR="00452088">
      <w:pPr>
        <w:ind w:hanging="705" w:left="705"/>
        <w:jc w:val="both"/>
      </w:pPr>
      <w:r>
        <w:t>I.</w:t>
      </w:r>
      <w:r>
        <w:tab/>
        <w:t xml:space="preserve">Poziva se stečajni upravitelj </w:t>
      </w:r>
      <w:r w:rsidR="002B779C" w:rsidRPr="002B779C">
        <w:t>Dražen Vidman</w:t>
      </w:r>
      <w:r w:rsidR="00AA295C">
        <w:t>,</w:t>
      </w:r>
      <w:r>
        <w:t xml:space="preserve"> u rok</w:t>
      </w:r>
      <w:r w:rsidR="0008421D">
        <w:t>u</w:t>
      </w:r>
      <w:r w:rsidR="00A77ADB">
        <w:t xml:space="preserve"> osam dana</w:t>
      </w:r>
      <w:r w:rsidR="0008421D">
        <w:t xml:space="preserve"> </w:t>
      </w:r>
      <w:r w:rsidR="00A77ADB" w:rsidRPr="00A77ADB">
        <w:t>u spis dostaviti izvješće</w:t>
      </w:r>
      <w:r w:rsidR="00BA02EC">
        <w:t xml:space="preserve"> </w:t>
      </w:r>
      <w:r w:rsidR="00A77ADB" w:rsidRPr="00A77ADB">
        <w:t>o tijeku stečajnoga postupka i o stanju stečajne mase, te se posebno očitovati o</w:t>
      </w:r>
      <w:r w:rsidR="00BA02EC">
        <w:t xml:space="preserve"> </w:t>
      </w:r>
      <w:r w:rsidR="00746805">
        <w:t xml:space="preserve">stvarnom stanju </w:t>
      </w:r>
      <w:r w:rsidR="00BA02EC">
        <w:t>nekretnin</w:t>
      </w:r>
      <w:r w:rsidR="00746805">
        <w:t>a</w:t>
      </w:r>
      <w:r w:rsidR="00BA02EC">
        <w:t xml:space="preserve"> stečajnog dužnika koje su označene kao poljoprivredne površine</w:t>
      </w:r>
      <w:r w:rsidR="001018F1">
        <w:t xml:space="preserve"> prema </w:t>
      </w:r>
      <w:r w:rsidR="00746805">
        <w:t>opisu</w:t>
      </w:r>
      <w:r w:rsidR="001018F1">
        <w:t xml:space="preserve"> u zemljišniku i katastru</w:t>
      </w:r>
      <w:r w:rsidR="00BA02EC">
        <w:t xml:space="preserve"> (oranice, vrtovi, livade, pašnjaci, voćnjaci, maslinici, vinogradi, ribnjaci, trstici, močvare, kao i drugo zemljište koje se može privesti poljoprivrednoj proizvodnji</w:t>
      </w:r>
      <w:r w:rsidR="001018F1">
        <w:t>, kao i neizgrađeno građevinsko zemljište</w:t>
      </w:r>
      <w:r w:rsidR="00BA02EC">
        <w:t>)</w:t>
      </w:r>
      <w:r w:rsidR="001018F1">
        <w:t xml:space="preserve">. </w:t>
      </w:r>
    </w:p>
    <w:p w:rsidRDefault="006331DE" w:rsidP="002B779C" w:rsidR="006331DE">
      <w:pPr>
        <w:rPr>
          <w:b/>
        </w:rPr>
      </w:pPr>
    </w:p>
    <w:p w:rsidRDefault="00A77ADB" w:rsidP="00A77ADB" w:rsidR="00A77ADB">
      <w:pPr>
        <w:jc w:val="center"/>
        <w:rPr>
          <w:b/>
        </w:rPr>
      </w:pPr>
      <w:r w:rsidRPr="00452088">
        <w:rPr>
          <w:b/>
        </w:rPr>
        <w:t>Obrazloženje</w:t>
      </w:r>
    </w:p>
    <w:p w:rsidRDefault="00A77ADB" w:rsidP="00A77ADB" w:rsidR="00A77ADB">
      <w:pPr>
        <w:jc w:val="both"/>
      </w:pPr>
    </w:p>
    <w:p w:rsidRDefault="00A77ADB" w:rsidP="00A77ADB" w:rsidR="00A77ADB">
      <w:pPr>
        <w:ind w:firstLine="708"/>
        <w:jc w:val="both"/>
      </w:pPr>
      <w:r>
        <w:t xml:space="preserve">Prema čl. 89 st. 2 Stečajnog zakona (Narodne novine broj 71/15, dalje u tekstu SZ) stečajni upravitelj dužan je podnositi na propisanom obrascu pisana izvješća o tijeku stečajnoga postupka i o stanju stečajne mase, i to najmanje jedanput u tri mjeseca. </w:t>
      </w:r>
      <w:r w:rsidRPr="00F076DC">
        <w:t>Rad stečajnoga upravitelja nadzire sud, odbor vjerovnika i skupština vjerovnika koji su ovlašteni u svako doba zatražiti obavijesti ili izvješća iz članka 89. stavka 2. ovoga Zakona</w:t>
      </w:r>
      <w:r>
        <w:t xml:space="preserve"> (čl. 90 SZ-a)</w:t>
      </w:r>
      <w:r w:rsidRPr="00F076DC">
        <w:t>.</w:t>
      </w:r>
    </w:p>
    <w:p w:rsidRDefault="001018F1" w:rsidP="00A77ADB" w:rsidR="001018F1">
      <w:pPr>
        <w:ind w:firstLine="708"/>
        <w:jc w:val="both"/>
      </w:pPr>
    </w:p>
    <w:p w:rsidRDefault="002B779C" w:rsidP="00746805" w:rsidR="00746805">
      <w:pPr>
        <w:ind w:firstLine="708"/>
        <w:jc w:val="both"/>
      </w:pPr>
      <w:r>
        <w:t>S</w:t>
      </w:r>
      <w:r w:rsidR="001018F1">
        <w:t xml:space="preserve">ud </w:t>
      </w:r>
      <w:r>
        <w:t xml:space="preserve">je </w:t>
      </w:r>
      <w:r w:rsidR="001018F1">
        <w:t>uočio da</w:t>
      </w:r>
      <w:r w:rsidRPr="002B779C">
        <w:t xml:space="preserve"> </w:t>
      </w:r>
      <w:r>
        <w:t xml:space="preserve">je </w:t>
      </w:r>
      <w:r w:rsidRPr="002B779C">
        <w:t xml:space="preserve">čest. br. 78/3 – pašnjak površine 1272 m2 </w:t>
      </w:r>
      <w:r w:rsidR="001018F1">
        <w:t>u vlasništvu stečajnog dužnika pisan</w:t>
      </w:r>
      <w:r>
        <w:t>a</w:t>
      </w:r>
      <w:r w:rsidR="001018F1">
        <w:t xml:space="preserve"> kao </w:t>
      </w:r>
      <w:r w:rsidRPr="002B779C">
        <w:t>pašnjak</w:t>
      </w:r>
      <w:r w:rsidR="001018F1">
        <w:t xml:space="preserve">, pa u smislu Zakona </w:t>
      </w:r>
      <w:r w:rsidR="001018F1" w:rsidRPr="001018F1">
        <w:t>o poljoprivrednom zemljištu (Narodne novine 34/91)</w:t>
      </w:r>
      <w:r w:rsidR="001018F1">
        <w:t xml:space="preserve"> takve bi ukoliko su tada bile u društvenom vlasništvu ex lege posta</w:t>
      </w:r>
      <w:r w:rsidR="006E2555">
        <w:t>le</w:t>
      </w:r>
      <w:r>
        <w:t xml:space="preserve"> vlasništvo Republike Hrvatske, pa je potrebno navedeno provjeriti. </w:t>
      </w:r>
      <w:r w:rsidR="006E2555">
        <w:t xml:space="preserve"> Radi navedenog potrebno je utvrditi</w:t>
      </w:r>
      <w:r>
        <w:t xml:space="preserve"> i</w:t>
      </w:r>
      <w:r w:rsidR="006E2555">
        <w:t xml:space="preserve"> stvarno stanje nekretn</w:t>
      </w:r>
      <w:r>
        <w:t>ina, odnosno stanje u naravi tog</w:t>
      </w:r>
      <w:r w:rsidR="006E2555">
        <w:t xml:space="preserve"> zemljišta.</w:t>
      </w:r>
      <w:r w:rsidR="00746805">
        <w:t xml:space="preserve"> Poziva se stečajni upravitelj očitovati</w:t>
      </w:r>
      <w:r w:rsidR="006E2555">
        <w:t xml:space="preserve"> i</w:t>
      </w:r>
      <w:r w:rsidR="00746805">
        <w:t xml:space="preserve"> </w:t>
      </w:r>
      <w:r w:rsidR="006E2555">
        <w:t>je li eventualno postoji tužba Republike Hrvatske prema stečajnom dužniku s osnova utvrđenja prava vlasništva.</w:t>
      </w:r>
    </w:p>
    <w:p w:rsidRDefault="00766C86" w:rsidP="00766C86" w:rsidR="00766C86">
      <w:pPr>
        <w:ind w:firstLine="708"/>
        <w:jc w:val="both"/>
      </w:pPr>
    </w:p>
    <w:p w:rsidRDefault="00766C86" w:rsidP="00766C86" w:rsidR="00766C86">
      <w:pPr>
        <w:ind w:firstLine="708"/>
        <w:jc w:val="both"/>
      </w:pPr>
      <w:r>
        <w:t>Slijedom  navedenog, odlučeno je kao u izreci.</w:t>
      </w:r>
    </w:p>
    <w:p w:rsidRDefault="00A77ADB" w:rsidP="00A77ADB" w:rsidR="00A77ADB">
      <w:pPr>
        <w:rPr>
          <w:b/>
        </w:rPr>
      </w:pPr>
    </w:p>
    <w:p w:rsidRDefault="00A77ADB" w:rsidP="00A77ADB" w:rsidR="00A77ADB">
      <w:pPr>
        <w:jc w:val="center"/>
        <w:rPr>
          <w:b/>
        </w:rPr>
      </w:pPr>
      <w:r w:rsidRPr="00FD23BA">
        <w:rPr>
          <w:b/>
        </w:rPr>
        <w:t xml:space="preserve">U </w:t>
      </w:r>
      <w:r w:rsidR="00AA295C">
        <w:rPr>
          <w:b/>
        </w:rPr>
        <w:t>Dubrovnik</w:t>
      </w:r>
      <w:r w:rsidRPr="00FD23BA">
        <w:rPr>
          <w:b/>
        </w:rPr>
        <w:t xml:space="preserve">u, dana </w:t>
      </w:r>
      <w:r w:rsidR="002B779C">
        <w:rPr>
          <w:b/>
        </w:rPr>
        <w:t>29</w:t>
      </w:r>
      <w:r w:rsidRPr="00FD23BA">
        <w:rPr>
          <w:b/>
        </w:rPr>
        <w:t xml:space="preserve">. </w:t>
      </w:r>
      <w:r w:rsidR="002B779C">
        <w:rPr>
          <w:b/>
        </w:rPr>
        <w:t>svibnj</w:t>
      </w:r>
      <w:r>
        <w:rPr>
          <w:b/>
        </w:rPr>
        <w:t>a</w:t>
      </w:r>
      <w:r w:rsidRPr="00FD23BA">
        <w:rPr>
          <w:b/>
        </w:rPr>
        <w:t xml:space="preserve"> 201</w:t>
      </w:r>
      <w:r w:rsidR="002B779C">
        <w:rPr>
          <w:b/>
        </w:rPr>
        <w:t>8</w:t>
      </w:r>
      <w:r w:rsidRPr="00FD23BA">
        <w:rPr>
          <w:b/>
        </w:rPr>
        <w:t xml:space="preserve">. </w:t>
      </w:r>
      <w:r>
        <w:rPr>
          <w:b/>
        </w:rPr>
        <w:t>g</w:t>
      </w:r>
      <w:r w:rsidRPr="00FD23BA">
        <w:rPr>
          <w:b/>
        </w:rPr>
        <w:t>odine</w:t>
      </w:r>
    </w:p>
    <w:p w:rsidRDefault="00A77ADB" w:rsidP="00A77ADB" w:rsidR="00A77ADB" w:rsidRPr="00FD23BA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F9317C">
        <w:rPr>
          <w:b/>
        </w:rPr>
        <w:t>S</w:t>
      </w:r>
      <w:r w:rsidRPr="00FD23BA">
        <w:rPr>
          <w:b/>
        </w:rPr>
        <w:t>udac:</w:t>
      </w:r>
    </w:p>
    <w:p w:rsidRDefault="00A77ADB" w:rsidP="00A77ADB" w:rsidR="00A77ADB" w:rsidRPr="00FD23BA">
      <w:pPr>
        <w:jc w:val="both"/>
        <w:rPr>
          <w:b/>
        </w:rPr>
      </w:pPr>
    </w:p>
    <w:p w:rsidRDefault="00A77ADB" w:rsidP="00A77ADB" w:rsidR="00A77ADB" w:rsidRPr="00B401D0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Katarina Franković</w:t>
      </w:r>
    </w:p>
    <w:p w:rsidRDefault="00A77ADB" w:rsidP="00A77ADB" w:rsidR="00A77ADB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A77ADB" w:rsidP="00A77ADB" w:rsidR="00A77ADB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A77ADB" w:rsidP="00A77ADB" w:rsidR="00A77ADB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A77ADB" w:rsidP="00A77ADB" w:rsidR="00A77ADB">
      <w:pPr>
        <w:jc w:val="both"/>
      </w:pPr>
      <w:r>
        <w:t>-</w:t>
      </w:r>
      <w:r>
        <w:tab/>
        <w:t xml:space="preserve">mrežna stranica e-oglasna ploča suda </w:t>
      </w:r>
    </w:p>
    <w:p w:rsidRDefault="00A77ADB" w:rsidP="00A77ADB" w:rsidR="00A77ADB" w:rsidRPr="00AA650B">
      <w:pPr>
        <w:jc w:val="both"/>
      </w:pPr>
      <w:r>
        <w:t>-</w:t>
      </w:r>
      <w:r>
        <w:tab/>
        <w:t>stečajnom upravitelju</w:t>
      </w:r>
      <w:r w:rsidR="006E3EBD">
        <w:t>, putem e oglasna ploča</w:t>
      </w:r>
    </w:p>
    <w:p w:rsidRDefault="002861BF" w:rsidP="00A77ADB" w:rsidR="002861BF" w:rsidRPr="00AA650B">
      <w:pPr>
        <w:jc w:val="center"/>
      </w:pPr>
    </w:p>
    <w:sectPr w:rsidSect="00F15945" w:rsidR="002861BF" w:rsidRPr="00AA650B">
      <w:headerReference w:type="even" r:id="rId11"/>
      <w:headerReference w:type="default" r:id="rId12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366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B779C" w:rsidP="002B779C" w:rsidR="00CF6E73">
    <w:pPr>
      <w:pStyle w:val="Zaglavlje"/>
      <w:jc w:val="right"/>
    </w:pPr>
    <w:r w:rsidRPr="002B779C">
      <w:t>Posl. br. 18 St-1550/2016-72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53562"/>
    <w:rsid w:val="0008421D"/>
    <w:rsid w:val="00094DB3"/>
    <w:rsid w:val="000A5E6E"/>
    <w:rsid w:val="000B272F"/>
    <w:rsid w:val="000C01E5"/>
    <w:rsid w:val="000C1BCC"/>
    <w:rsid w:val="001018F1"/>
    <w:rsid w:val="00117D42"/>
    <w:rsid w:val="0019668C"/>
    <w:rsid w:val="001C5A85"/>
    <w:rsid w:val="001D5702"/>
    <w:rsid w:val="001E7803"/>
    <w:rsid w:val="002275E2"/>
    <w:rsid w:val="00240993"/>
    <w:rsid w:val="00247938"/>
    <w:rsid w:val="00261FAC"/>
    <w:rsid w:val="002677AF"/>
    <w:rsid w:val="002861BF"/>
    <w:rsid w:val="00291E84"/>
    <w:rsid w:val="00292FE3"/>
    <w:rsid w:val="002B779C"/>
    <w:rsid w:val="002D3D06"/>
    <w:rsid w:val="002E5B38"/>
    <w:rsid w:val="00300C34"/>
    <w:rsid w:val="003038DE"/>
    <w:rsid w:val="00311B16"/>
    <w:rsid w:val="00312010"/>
    <w:rsid w:val="00335153"/>
    <w:rsid w:val="003C1E56"/>
    <w:rsid w:val="004002A6"/>
    <w:rsid w:val="00402D8B"/>
    <w:rsid w:val="00402FE3"/>
    <w:rsid w:val="0044366C"/>
    <w:rsid w:val="00452088"/>
    <w:rsid w:val="004533D2"/>
    <w:rsid w:val="004A6FC0"/>
    <w:rsid w:val="004C03FF"/>
    <w:rsid w:val="004E6FD4"/>
    <w:rsid w:val="00506E10"/>
    <w:rsid w:val="0051241E"/>
    <w:rsid w:val="00555A9E"/>
    <w:rsid w:val="00555CCB"/>
    <w:rsid w:val="005721B4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331DE"/>
    <w:rsid w:val="006B1910"/>
    <w:rsid w:val="006B5FFE"/>
    <w:rsid w:val="006D1B0D"/>
    <w:rsid w:val="006D1E3F"/>
    <w:rsid w:val="006D455D"/>
    <w:rsid w:val="006E2555"/>
    <w:rsid w:val="006E3EBD"/>
    <w:rsid w:val="00730E96"/>
    <w:rsid w:val="007333EE"/>
    <w:rsid w:val="00741D3F"/>
    <w:rsid w:val="00746805"/>
    <w:rsid w:val="00766C86"/>
    <w:rsid w:val="00780E26"/>
    <w:rsid w:val="00794EDF"/>
    <w:rsid w:val="007967AA"/>
    <w:rsid w:val="007C7BED"/>
    <w:rsid w:val="007F479E"/>
    <w:rsid w:val="00802491"/>
    <w:rsid w:val="008547FD"/>
    <w:rsid w:val="008723DD"/>
    <w:rsid w:val="00876429"/>
    <w:rsid w:val="00884229"/>
    <w:rsid w:val="00887CF2"/>
    <w:rsid w:val="00895237"/>
    <w:rsid w:val="008A0A5F"/>
    <w:rsid w:val="008B029A"/>
    <w:rsid w:val="008C10A1"/>
    <w:rsid w:val="00900A88"/>
    <w:rsid w:val="009047CC"/>
    <w:rsid w:val="0090622A"/>
    <w:rsid w:val="00924513"/>
    <w:rsid w:val="0097520F"/>
    <w:rsid w:val="00986C2A"/>
    <w:rsid w:val="009E441E"/>
    <w:rsid w:val="00A246E5"/>
    <w:rsid w:val="00A64506"/>
    <w:rsid w:val="00A70495"/>
    <w:rsid w:val="00A77ADB"/>
    <w:rsid w:val="00A802E5"/>
    <w:rsid w:val="00A83539"/>
    <w:rsid w:val="00A97CB5"/>
    <w:rsid w:val="00AA295C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9324D"/>
    <w:rsid w:val="00B96F11"/>
    <w:rsid w:val="00BA02EC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8AC"/>
    <w:rsid w:val="00D7190E"/>
    <w:rsid w:val="00D73702"/>
    <w:rsid w:val="00D77043"/>
    <w:rsid w:val="00D81606"/>
    <w:rsid w:val="00D84686"/>
    <w:rsid w:val="00D8609F"/>
    <w:rsid w:val="00DA4361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15945"/>
    <w:rsid w:val="00F23C78"/>
    <w:rsid w:val="00F32265"/>
    <w:rsid w:val="00F32AC1"/>
    <w:rsid w:val="00F61FED"/>
    <w:rsid w:val="00F8029B"/>
    <w:rsid w:val="00F83C8B"/>
    <w:rsid w:val="00F9317C"/>
    <w:rsid w:val="00FA2FDB"/>
    <w:rsid w:val="00FB4301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36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366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366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366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366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36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366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366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366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366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1550</izvorni_sadrzaj>
    <derivirana_varijabla naziv="DomainObject.Predmet.Broj_1">1550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31 zaposlenik</izvorni_sadrzaj>
    <derivirana_varijabla naziv="DomainObject.Predmet.Opis_1">31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St-1550/2016</izvorni_sadrzaj>
    <derivirana_varijabla naziv="DomainObject.Predmet.OznakaBroj_1">St-1550/2016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SZPod brojem 14. Stpn-45/2014 - odobrena 
predstečajna nagodba</izvorni_sadrzaj>
    <derivirana_varijabla naziv="DomainObject.Predmet.PrimjedbaSuca_1">Čl. 110. st. 1. SZPod brojem 14. Stpn-45/2014 - odobrena 
predstečajna nagodba</derivirana_varijabla>
  </DomainObject.Predmet.PrimjedbaSuca>
  <DomainObject.Predmet.ProtustrankaFormated>
    <izvorni_sadrzaj>  GEORAD društvo s ograničenom odgovornošću za građenje i prijevoz zastupanog po punomoćniku Dražen Vidman, stečajni upravitelj</izvorni_sadrzaj>
    <derivirana_varijabla naziv="DomainObject.Predmet.ProtustrankaFormated_1">  GEORAD društvo s ograničenom odgovornošću za građenje i prijevoz zastupanog po punomoćniku Dražen Vidman, stečajni upravitelj</derivirana_varijabla>
  </DomainObject.Predmet.ProtustrankaFormated>
  <DomainObject.Predmet.ProtustrankaFormatedOIB>
    <izvorni_sadrzaj>  GEORAD društvo s ograničenom odgovornošću za građenje i prijevoz, OIB 78126748207 zastupanog po punomoćniku Dražen Vidman, stečajni upravitelj</izvorni_sadrzaj>
    <derivirana_varijabla naziv="DomainObject.Predmet.ProtustrankaFormatedOIB_1">  GEORAD društvo s ograničenom odgovornošću za građenje i prijevoz, OIB 78126748207 zastupanog po punomoćniku Dražen Vidman, stečajni upravitelj</derivirana_varijabla>
  </DomainObject.Predmet.ProtustrankaFormatedOIB>
  <DomainObject.Predmet.ProtustrankaFormatedWithAdress>
    <izvorni_sadrzaj> GEORAD društvo s ograničenom odgovornošću za građenje i prijevoz, Zrinsko-Frankopanska, S-7/1, 21300 Makarska zastupanog po punomoćniku Dražen Vidman, stečajni upravitelj</izvorni_sadrzaj>
    <derivirana_varijabla naziv="DomainObject.Predmet.ProtustrankaFormatedWithAdress_1"> GEORAD društvo s ograničenom odgovornošću za građenje i prijevoz, Zrinsko-Frankopanska, S-7/1, 21300 Makarska zastupanog po punomoćniku Dražen Vidman, stečajni upravitelj</derivirana_varijabla>
  </DomainObject.Predmet.ProtustrankaFormatedWithAdress>
  <DomainObject.Predmet.ProtustrankaFormatedWithAdressOIB>
    <izvorni_sadrzaj> GEORAD društvo s ograničenom odgovornošću za građenje i prijevoz, OIB 78126748207, Zrinsko-Frankopanska, S-7/1, 21300 Makarska zastupanog po punomoćniku Dražen Vidman, stečajni upravitelj</izvorni_sadrzaj>
    <derivirana_varijabla naziv="DomainObject.Predmet.ProtustrankaFormatedWithAdressOIB_1"> GEORAD društvo s ograničenom odgovornošću za građenje i prijevoz, OIB 78126748207, Zrinsko-Frankopanska, S-7/1, 21300 Makarska zastupanog po punomoćniku Dražen Vidman, stečajni upravitelj</derivirana_varijabla>
  </DomainObject.Predmet.ProtustrankaFormatedWithAdressOIB>
  <DomainObject.Predmet.ProtustrankaWithAdress>
    <izvorni_sadrzaj>GEORAD društvo s ograničenom odgovornošću za građenje i prijevoz Zrinsko-Frankopanska, S-7/1, 21300 Makarska</izvorni_sadrzaj>
    <derivirana_varijabla naziv="DomainObject.Predmet.ProtustrankaWithAdress_1">GEORAD društvo s ograničenom odgovornošću za građenje i prijevoz Zrinsko-Frankopanska, S-7/1, 21300 Makarska</derivirana_varijabla>
  </DomainObject.Predmet.ProtustrankaWithAdress>
  <DomainObject.Predmet.ProtustrankaWithAdressOIB>
    <izvorni_sadrzaj>GEORAD društvo s ograničenom odgovornošću za građenje i prijevoz, OIB 78126748207, Zrinsko-Frankopanska, S-7/1, 21300 Makarska</izvorni_sadrzaj>
    <derivirana_varijabla naziv="DomainObject.Predmet.ProtustrankaWithAdressOIB_1">GEORAD društvo s ograničenom odgovornošću za građenje i prijevoz, OIB 78126748207, Zrinsko-Frankopanska, S-7/1, 21300 Makarska</derivirana_varijabla>
  </DomainObject.Predmet.ProtustrankaWithAdressOIB>
  <DomainObject.Predmet.ProtustrankaNazivFormated>
    <izvorni_sadrzaj>GEORAD društvo s ograničenom odgovornošću za građenje i prijevoz</izvorni_sadrzaj>
    <derivirana_varijabla naziv="DomainObject.Predmet.ProtustrankaNazivFormated_1">GEORAD društvo s ograničenom odgovornošću za građenje i prijevoz</derivirana_varijabla>
  </DomainObject.Predmet.ProtustrankaNazivFormated>
  <DomainObject.Predmet.ProtustrankaNazivFormatedOIB>
    <izvorni_sadrzaj>GEORAD društvo s ograničenom odgovornošću za građenje i prijevoz, OIB 78126748207</izvorni_sadrzaj>
    <derivirana_varijabla naziv="DomainObject.Predmet.ProtustrankaNazivFormatedOIB_1">GEORAD društvo s ograničenom odgovornošću za građenje i prijevoz, OIB 78126748207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KUHN-Hrvatska, društvo s ograničenom odgovornošću za trgovinu građevinskim i sličnim strojevima zastupanog po punomoćniku Marcel Barilar</izvorni_sadrzaj>
    <derivirana_varijabla naziv="DomainObject.Predmet.StrankaFormated_1">  FINANCIJSKA AGENCIJA, RC SPLIT; KUHN-Hrvatska, društvo s ograničenom odgovornošću za trgovinu građevinskim i sličnim strojevima zastupanog po punomoćniku Marcel Barilar</derivirana_varijabla>
  </DomainObject.Predmet.StrankaFormated>
  <DomainObject.Predmet.StrankaFormatedOIB>
    <izvorni_sadrzaj>  FINANCIJSKA AGENCIJA, RC SPLIT, OIB 85821130368; KUHN-Hrvatska, društvo s ograničenom odgovornošću za trgovinu građevinskim i sličnim strojevima, OIB 04057188037 zastupanog po punomoćniku Marcel Barilar</izvorni_sadrzaj>
    <derivirana_varijabla naziv="DomainObject.Predmet.StrankaFormatedOIB_1">  FINANCIJSKA AGENCIJA, RC SPLIT, OIB 85821130368; KUHN-Hrvatska, društvo s ograničenom odgovornošću za trgovinu građevinskim i sličnim strojevima, OIB 04057188037 zastupanog po punomoćniku Marcel Barilar</derivirana_varijabla>
  </DomainObject.Predmet.StrankaFormatedOIB>
  <DomainObject.Predmet.StrankaFormatedWithAdress>
    <izvorni_sadrzaj> FINANCIJSKA AGENCIJA, RC SPLIT, Mažuranićevo šetalište 24 b, 21000 Split; KUHN-Hrvatska, društvo s ograničenom odgovornošću za trgovinu građevinskim i sličnim strojevima, Rakitnica 4, 10000 Zagreb zastupanog po punomoćniku Marcel Barilar</izvorni_sadrzaj>
    <derivirana_varijabla naziv="DomainObject.Predmet.StrankaFormatedWithAdress_1"> FINANCIJSKA AGENCIJA, RC SPLIT, Mažuranićevo šetalište 24 b, 21000 Split; KUHN-Hrvatska, društvo s ograničenom odgovornošću za trgovinu građevinskim i sličnim strojevima, Rakitnica 4, 10000 Zagreb zastupanog po punomoćniku Marcel Barilar</derivirana_varijabla>
  </DomainObject.Predmet.StrankaFormatedWithAdress>
  <DomainObject.Predmet.StrankaFormatedWithAdressOIB>
    <izvorni_sadrzaj> FINANCIJSKA AGENCIJA, RC SPLIT, OIB 85821130368, Mažuranićevo šetalište 24 b, 21000 Split; KUHN-Hrvatska, društvo s ograničenom odgovornošću za trgovinu građevinskim i sličnim strojevima, OIB 04057188037, Rakitnica 4, 10000 Zagreb zastupanog po punomoćniku Marcel Barilar</izvorni_sadrzaj>
    <derivirana_varijabla naziv="DomainObject.Predmet.StrankaFormatedWithAdressOIB_1"> FINANCIJSKA AGENCIJA, RC SPLIT, OIB 85821130368, Mažuranićevo šetalište 24 b, 21000 Split; KUHN-Hrvatska, društvo s ograničenom odgovornošću za trgovinu građevinskim i sličnim strojevima, OIB 04057188037, Rakitnica 4, 10000 Zagreb zastupanog po punomoćniku Marcel Barilar</derivirana_varijabla>
  </DomainObject.Predmet.StrankaFormatedWithAdressOIB>
  <DomainObject.Predmet.StrankaWithAdress>
    <izvorni_sadrzaj>FINANCIJSKA AGENCIJA, RC SPLIT Mažuranićevo šetalište 24 b,21000 Split,KUHN-Hrvatska, društvo s ograničenom odgovornošću za trgovinu građevinskim i sličnim strojevima Rakitnica 4,10000 Zagreb</izvorni_sadrzaj>
    <derivirana_varijabla naziv="DomainObject.Predmet.StrankaWithAdress_1">FINANCIJSKA AGENCIJA, RC SPLIT Mažuranićevo šetalište 24 b,21000 Split,KUHN-Hrvatska, društvo s ograničenom odgovornošću za trgovinu građevinskim i sličnim strojevima Rakitnica 4,10000 Zagreb</derivirana_varijabla>
  </DomainObject.Predmet.StrankaWithAdress>
  <DomainObject.Predmet.StrankaWithAdressOIB>
    <izvorni_sadrzaj>FINANCIJSKA AGENCIJA, RC SPLIT, OIB 85821130368, Mažuranićevo šetalište 24 b,21000 Split,KUHN-Hrvatska, društvo s ograničenom odgovornošću za trgovinu građevinskim i sličnim strojevima, OIB 04057188037, Rakitnica 4,10000 Zagreb</izvorni_sadrzaj>
    <derivirana_varijabla naziv="DomainObject.Predmet.StrankaWithAdressOIB_1">FINANCIJSKA AGENCIJA, RC SPLIT, OIB 85821130368, Mažuranićevo šetalište 24 b,21000 Split,KUHN-Hrvatska, društvo s ograničenom odgovornošću za trgovinu građevinskim i sličnim strojevima, OIB 04057188037, Rakitnica 4,10000 Zagreb</derivirana_varijabla>
  </DomainObject.Predmet.StrankaWithAdressOIB>
  <DomainObject.Predmet.StrankaNazivFormated>
    <izvorni_sadrzaj>FINANCIJSKA AGENCIJA, RC SPLIT,KUHN-Hrvatska, društvo s ograničenom odgovornošću za trgovinu građevinskim i sličnim strojevima</izvorni_sadrzaj>
    <derivirana_varijabla naziv="DomainObject.Predmet.StrankaNazivFormated_1">FINANCIJSKA AGENCIJA, RC SPLIT,KUHN-Hrvatska, društvo s ograničenom odgovornošću za trgovinu građevinskim i sličnim strojevima</derivirana_varijabla>
  </DomainObject.Predmet.StrankaNazivFormated>
  <DomainObject.Predmet.StrankaNazivFormatedOIB>
    <izvorni_sadrzaj>FINANCIJSKA AGENCIJA, RC SPLIT, OIB 85821130368,KUHN-Hrvatska, društvo s ograničenom odgovornošću za trgovinu građevinskim i sličnim strojevima, OIB 04057188037</izvorni_sadrzaj>
    <derivirana_varijabla naziv="DomainObject.Predmet.StrankaNazivFormatedOIB_1">FINANCIJSKA AGENCIJA, RC SPLIT, OIB 85821130368,KUHN-Hrvatska, društvo s ograničenom odgovornošću za trgovinu građevinskim i sličnim strojevima, OIB 04057188037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10735722.02</izvorni_sadrzaj>
    <derivirana_varijabla naziv="DomainObject.Predmet.TrenutnaVrijednost_1">10735722.02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  <item>KUHN-Hrvatska, društvo s ograničenom odgovornošću za trgovinu građevinskim i sličnim strojevima zastupanog po punomoćniku Marcel Barilar</item>
    </izvorni_sadrzaj>
    <derivirana_varijabla naziv="DomainObject.Predmet.StrankaListFormated_1">
      <item>FINANCIJSKA AGENCIJA, RC SPLIT</item>
      <item>KUHN-Hrvatska, društvo s ograničenom odgovornošću za trgovinu građevinskim i sličnim strojevima zastupanog po punomoćniku Marcel Barilar</item>
    </derivirana_varijabla>
  </DomainObject.Predmet.StrankaListFormated>
  <DomainObject.Predmet.StrankaListFormatedOIB>
    <izvorni_sadrzaj>
      <item>FINANCIJSKA AGENCIJA, RC SPLIT, OIB 85821130368</item>
      <item>KUHN-Hrvatska, društvo s ograničenom odgovornošću za trgovinu građevinskim i sličnim strojevima, OIB 04057188037 zastupanog po punomoćniku Marcel Barilar</item>
    </izvorni_sadrzaj>
    <derivirana_varijabla naziv="DomainObject.Predmet.StrankaListFormatedOIB_1">
      <item>FINANCIJSKA AGENCIJA, RC SPLIT, OIB 85821130368</item>
      <item>KUHN-Hrvatska, društvo s ograničenom odgovornošću za trgovinu građevinskim i sličnim strojevima, OIB 04057188037 zastupanog po punomoćniku Marcel Barilar</item>
    </derivirana_varijabla>
  </DomainObject.Predmet.StrankaListFormatedOIB>
  <DomainObject.Predmet.StrankaListFormatedWithAdress>
    <izvorni_sadrzaj>
      <item>FINANCIJSKA AGENCIJA, RC SPLIT, Mažuranićevo šetalište 24 b, 21000 Split</item>
      <item>KUHN-Hrvatska, društvo s ograničenom odgovornošću za trgovinu građevinskim i sličnim strojevima, Rakitnica 4, 10000 Zagreb zastupanog po punomoćniku Marcel Barilar</item>
    </izvorni_sadrzaj>
    <derivirana_varijabla naziv="DomainObject.Predmet.StrankaListFormatedWithAdress_1">
      <item>FINANCIJSKA AGENCIJA, RC SPLIT, Mažuranićevo šetalište 24 b, 21000 Split</item>
      <item>KUHN-Hrvatska, društvo s ograničenom odgovornošću za trgovinu građevinskim i sličnim strojevima, Rakitnica 4, 10000 Zagreb zastupanog po punomoćniku Marcel Barilar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KUHN-Hrvatska, društvo s ograničenom odgovornošću za trgovinu građevinskim i sličnim strojevima, OIB 04057188037, Rakitnica 4, 10000 Zagreb zastupanog po punomoćniku Marcel Barilar</item>
    </izvorni_sadrzaj>
    <derivirana_varijabla naziv="DomainObject.Predmet.StrankaListFormatedWithAdressOIB_1">
      <item>FINANCIJSKA AGENCIJA, RC SPLIT, OIB 85821130368, Mažuranićevo šetalište 24 b, 21000 Split</item>
      <item>KUHN-Hrvatska, društvo s ograničenom odgovornošću za trgovinu građevinskim i sličnim strojevima, OIB 04057188037, Rakitnica 4, 10000 Zagreb zastupanog po punomoćniku Marcel Barilar</item>
    </derivirana_varijabla>
  </DomainObject.Predmet.StrankaListFormatedWithAdressOIB>
  <DomainObject.Predmet.StrankaListNazivFormated>
    <izvorni_sadrzaj>
      <item>FINANCIJSKA AGENCIJA, RC SPLIT</item>
      <item>KUHN-Hrvatska, društvo s ograničenom odgovornošću za trgovinu građevinskim i sličnim strojevima</item>
    </izvorni_sadrzaj>
    <derivirana_varijabla naziv="DomainObject.Predmet.StrankaListNazivFormated_1">
      <item>FINANCIJSKA AGENCIJA, RC SPLIT</item>
      <item>KUHN-Hrvatska, društvo s ograničenom odgovornošću za trgovinu građevinskim i sličnim strojevima</item>
    </derivirana_varijabla>
  </DomainObject.Predmet.StrankaListNazivFormated>
  <DomainObject.Predmet.StrankaListNazivFormatedOIB>
    <izvorni_sadrzaj>
      <item>FINANCIJSKA AGENCIJA, RC SPLIT, OIB 85821130368</item>
      <item>KUHN-Hrvatska, društvo s ograničenom odgovornošću za trgovinu građevinskim i sličnim strojevima, OIB 04057188037</item>
    </izvorni_sadrzaj>
    <derivirana_varijabla naziv="DomainObject.Predmet.StrankaListNazivFormatedOIB_1">
      <item>FINANCIJSKA AGENCIJA, RC SPLIT, OIB 85821130368</item>
      <item>KUHN-Hrvatska, društvo s ograničenom odgovornošću za trgovinu građevinskim i sličnim strojevima, OIB 04057188037</item>
    </derivirana_varijabla>
  </DomainObject.Predmet.StrankaListNazivFormatedOIB>
  <DomainObject.Predmet.ProtuStrankaListFormated>
    <izvorni_sadrzaj>
      <item>GEORAD društvo s ograničenom odgovornošću za građenje i prijevoz zastupanog po punomoćniku Dražen Vidman, stečajni upravitelj</item>
    </izvorni_sadrzaj>
    <derivirana_varijabla naziv="DomainObject.Predmet.ProtuStrankaListFormated_1">
      <item>GEORAD društvo s ograničenom odgovornošću za građenje i prijevoz zastupanog po punomoćniku Dražen Vidman, stečajni upravitelj</item>
    </derivirana_varijabla>
  </DomainObject.Predmet.ProtuStrankaListFormated>
  <DomainObject.Predmet.ProtuStrankaListFormatedOIB>
    <izvorni_sadrzaj>
      <item>GEORAD društvo s ograničenom odgovornošću za građenje i prijevoz, OIB 78126748207 zastupanog po punomoćniku Dražen Vidman, stečajni upravitelj</item>
    </izvorni_sadrzaj>
    <derivirana_varijabla naziv="DomainObject.Predmet.ProtuStrankaListFormatedOIB_1">
      <item>GEORAD društvo s ograničenom odgovornošću za građenje i prijevoz, OIB 78126748207 zastupanog po punomoćniku Dražen Vidman, stečajni upravitelj</item>
    </derivirana_varijabla>
  </DomainObject.Predmet.ProtuStrankaListFormatedOIB>
  <DomainObject.Predmet.ProtuStrankaListFormatedWithAdress>
    <izvorni_sadrzaj>
      <item>GEORAD društvo s ograničenom odgovornošću za građenje i prijevoz, Zrinsko-Frankopanska, S-7/1, 21300 Makarska zastupanog po punomoćniku Dražen Vidman, stečajni upravitelj</item>
    </izvorni_sadrzaj>
    <derivirana_varijabla naziv="DomainObject.Predmet.ProtuStrankaListFormatedWithAdress_1">
      <item>GEORAD društvo s ograničenom odgovornošću za građenje i prijevoz, Zrinsko-Frankopanska, S-7/1, 21300 Makarska zastupanog po punomoćniku Dražen Vidman, stečajni upravitelj</item>
    </derivirana_varijabla>
  </DomainObject.Predmet.ProtuStrankaListFormatedWithAdress>
  <DomainObject.Predmet.ProtuStrankaListFormatedWithAdressOIB>
    <izvorni_sadrzaj>
      <item>GEORAD društvo s ograničenom odgovornošću za građenje i prijevoz, OIB 78126748207, Zrinsko-Frankopanska, S-7/1, 21300 Makarska zastupanog po punomoćniku Dražen Vidman, stečajni upravitelj</item>
    </izvorni_sadrzaj>
    <derivirana_varijabla naziv="DomainObject.Predmet.ProtuStrankaListFormatedWithAdressOIB_1">
      <item>GEORAD društvo s ograničenom odgovornošću za građenje i prijevoz, OIB 78126748207, Zrinsko-Frankopanska, S-7/1, 21300 Makarska zastupanog po punomoćniku Dražen Vidman, stečajni upravitelj</item>
    </derivirana_varijabla>
  </DomainObject.Predmet.ProtuStrankaListFormatedWithAdressOIB>
  <DomainObject.Predmet.ProtuStrankaListNazivFormated>
    <izvorni_sadrzaj>
      <item>GEORAD društvo s ograničenom odgovornošću za građenje i prijevoz</item>
    </izvorni_sadrzaj>
    <derivirana_varijabla naziv="DomainObject.Predmet.ProtuStrankaListNazivFormated_1">
      <item>GEORAD društvo s ograničenom odgovornošću za građenje i prijevoz</item>
    </derivirana_varijabla>
  </DomainObject.Predmet.ProtuStrankaListNazivFormated>
  <DomainObject.Predmet.ProtuStrankaListNazivFormatedOIB>
    <izvorni_sadrzaj>
      <item>GEORAD društvo s ograničenom odgovornošću za građenje i prijevoz, OIB 78126748207</item>
    </izvorni_sadrzaj>
    <derivirana_varijabla naziv="DomainObject.Predmet.ProtuStrankaListNazivFormatedOIB_1">
      <item>GEORAD društvo s ograničenom odgovornošću za građenje i prijevoz, OIB 78126748207</item>
    </derivirana_varijabla>
  </DomainObject.Predmet.ProtuStrankaListNazivFormatedOIB>
  <DomainObject.Predmet.OstaliListFormated>
    <izvorni_sadrzaj>
      <item>Marcel Barilar punomoćnik sudionika u postupku KUHN-Hrvatska, društvo s ograničenom odgovornošću za trgovinu građevinskim i sličnim strojevima</item>
      <item>PK društvo s ograničenom odgovornošću za proizvodnju, zastupanje i uvoz - izvoz</item>
      <item>HRVATSKE ŠUME društvo s ograničenom odgovornošću</item>
      <item>HRVATSKA POŠTANSKA BANKA, dioničko društvo</item>
      <item>REPUBLIKA HRVATSKA MINISTARSTVO FINANCIJA</item>
      <item>CEMEX BETON d.o.o. za proizvodnju i transport betona, pijeska i šljunka</item>
      <item>Financijska agencija</item>
      <item>MESSER CROATIA PLIN Poduzeće za proizvodnju i prodaju tehničkih plinova d.o.o.</item>
      <item>Hrvatski Telekom d.d.</item>
      <item>TEMBO d.o.o. za unutarnju i vanjsku trgovinu</item>
      <item>LIBUKOM JURDANI društvo s ograničenom odgovornošću za računovodstvene usluge</item>
      <item>TEHNIKA dioničko društvo za graditeljstvo, inženjering, proizvodnju i trgovinu</item>
      <item>RO - tehnologija društvo s ograničenom odgovornošću za inženjering</item>
      <item>ČISTOĆA društvo s ograničenom odgovornošću za obavljanje komunalnih djelatnosti održavanja čistoće i odlaganja komunalnog otpada</item>
      <item>HEP ELEKTRA d.o.o. za opskrbu električnom energijom</item>
      <item>HEP-Operator distribucijskog sustava d.o.o. za distribuciju i opskrbu električne energije</item>
      <item>PETROL društvo s ograničenom odgovornošću za trgovinu i prijevoz nafte i naftnih derivata</item>
      <item>BIT PROMET d.o.o. za trgovinu i graditeljstvo</item>
      <item>ALLIANZ ZAGREB dioničko društvo za osiguranje</item>
      <item>Splitska banka dioničko društvo</item>
      <item>SPV ZA SANACIJU d.o.o. za poslovne usluge</item>
      <item>AUTO HRVATSKA dioničko društvo</item>
      <item>UNIQA osiguranje d.d.</item>
      <item>MAKARSKI KOMUNALAC društvo s ograničenom odgovornošću za obavljanje komunalnih poslova</item>
      <item>PODUZEĆE ZA CESTE SPLIT dioničko društvo</item>
      <item>B2  KAPITAL d.o.o. za poslovne usluge</item>
      <item>HUP-ZAGREB dioničko društvo hotelijerstvo, ugostiteljstvo i turizam</item>
      <item>ZAGREBAČKI HOLDING, društvo s ograničenom odgovornošću za javni prijevoz, opskrbu vodom, održavanje čistoće, putnička agencija, šport, upravljanje objektima i poslovanje nekretninama</item>
      <item>OPTIMA LEASING d.o.o. za usluge u likvidaciji</item>
      <item>Wiener osiguranje Vienna Insurance Group dioničko društvo za osiguranje</item>
      <item>WÜRTH-HRVATSKA d.o.o. za trgovinu, usluge i zastupanje</item>
      <item>PLOVPUT trgovačko društvo s ograničenom odgovornošću za održavanje pomorskih plovnih putova i radijske službe</item>
      <item>ERSTE&amp;STEIERMÄRKISCHE BANKA dioničko društvo</item>
      <item>OSIJEK-KOTEKS dioničko društvo za graditeljstvo, proizvodnju i trgovinu</item>
      <item>Hrvatske ceste društvo s ograničenom odgovornošću, za upravljanje, građenje i održavanje državnih cesta</item>
      <item>KUHN-Hrvatska, društvo s ograničenom odgovornošću za trgovinu građevinskim i sličnim strojevima</item>
      <item>GEOPROFIL d.o.o. za geodetske poslove</item>
      <item>CROATIA osiguranje d.d.</item>
      <item>H-ABDUCO društvo s ograničenom odgovornošću za usluge</item>
      <item>LUČKA UPRAVA SPLIT</item>
      <item>BAŠREVIZOR, d.o.o. za reviziju i računovodstvene usluge</item>
      <item>Hrvatska radiotelevizija</item>
      <item>HYPO - LEASING STEIERMARK društvo s ograničenom odgovornošću za usluge</item>
      <item>Tanja Kurilj</item>
      <item>HRVATSKA BANKA ZA OBNOVU I RAZVITAK</item>
      <item>Ivan Matić</item>
      <item>Odvjetničko Društvo Klišan i partneri d.o.o.</item>
      <item>Odvjetničko društvo Marčan i partneri društvo s ograničenom odgovornošću</item>
      <item>Slavica Čupić</item>
      <item>Tonći Kurilj</item>
      <item>ZAVOD ZA ISPITIVANJE KVALITETE, društvo s ograničenom odgovornošću</item>
      <item>Dražen Vidman, stečajni upravitelj punomoćnik sudionika u postupku GEORAD društvo s ograničenom odgovornošću za građenje i prijevoz</item>
      <item>ŽUPANIJSKO DRŽAVNO ODVJETNIŠTVO U SPLITU</item>
    </izvorni_sadrzaj>
    <derivirana_varijabla naziv="DomainObject.Predmet.OstaliListFormated_1">
      <item>Marcel Barilar punomoćnik sudionika u postupku KUHN-Hrvatska, društvo s ograničenom odgovornošću za trgovinu građevinskim i sličnim strojevima</item>
      <item>PK društvo s ograničenom odgovornošću za proizvodnju, zastupanje i uvoz - izvoz</item>
      <item>HRVATSKE ŠUME društvo s ograničenom odgovornošću</item>
      <item>HRVATSKA POŠTANSKA BANKA, dioničko društvo</item>
      <item>REPUBLIKA HRVATSKA MINISTARSTVO FINANCIJA</item>
      <item>CEMEX BETON d.o.o. za proizvodnju i transport betona, pijeska i šljunka</item>
      <item>Financijska agencija</item>
      <item>MESSER CROATIA PLIN Poduzeće za proizvodnju i prodaju tehničkih plinova d.o.o.</item>
      <item>Hrvatski Telekom d.d.</item>
      <item>TEMBO d.o.o. za unutarnju i vanjsku trgovinu</item>
      <item>LIBUKOM JURDANI društvo s ograničenom odgovornošću za računovodstvene usluge</item>
      <item>TEHNIKA dioničko društvo za graditeljstvo, inženjering, proizvodnju i trgovinu</item>
      <item>RO - tehnologija društvo s ograničenom odgovornošću za inženjering</item>
      <item>ČISTOĆA društvo s ograničenom odgovornošću za obavljanje komunalnih djelatnosti održavanja čistoće i odlaganja komunalnog otpada</item>
      <item>HEP ELEKTRA d.o.o. za opskrbu električnom energijom</item>
      <item>HEP-Operator distribucijskog sustava d.o.o. za distribuciju i opskrbu električne energije</item>
      <item>PETROL društvo s ograničenom odgovornošću za trgovinu i prijevoz nafte i naftnih derivata</item>
      <item>BIT PROMET d.o.o. za trgovinu i graditeljstvo</item>
      <item>ALLIANZ ZAGREB dioničko društvo za osiguranje</item>
      <item>Splitska banka dioničko društvo</item>
      <item>SPV ZA SANACIJU d.o.o. za poslovne usluge</item>
      <item>AUTO HRVATSKA dioničko društvo</item>
      <item>UNIQA osiguranje d.d.</item>
      <item>MAKARSKI KOMUNALAC društvo s ograničenom odgovornošću za obavljanje komunalnih poslova</item>
      <item>PODUZEĆE ZA CESTE SPLIT dioničko društvo</item>
      <item>B2  KAPITAL d.o.o. za poslovne usluge</item>
      <item>HUP-ZAGREB dioničko društvo hotelijerstvo, ugostiteljstvo i turizam</item>
      <item>ZAGREBAČKI HOLDING, društvo s ograničenom odgovornošću za javni prijevoz, opskrbu vodom, održavanje čistoće, putnička agencija, šport, upravljanje objektima i poslovanje nekretninama</item>
      <item>OPTIMA LEASING d.o.o. za usluge u likvidaciji</item>
      <item>Wiener osiguranje Vienna Insurance Group dioničko društvo za osiguranje</item>
      <item>WÜRTH-HRVATSKA d.o.o. za trgovinu, usluge i zastupanje</item>
      <item>PLOVPUT trgovačko društvo s ograničenom odgovornošću za održavanje pomorskih plovnih putova i radijske službe</item>
      <item>ERSTE&amp;STEIERMÄRKISCHE BANKA dioničko društvo</item>
      <item>OSIJEK-KOTEKS dioničko društvo za graditeljstvo, proizvodnju i trgovinu</item>
      <item>Hrvatske ceste društvo s ograničenom odgovornošću, za upravljanje, građenje i održavanje državnih cesta</item>
      <item>KUHN-Hrvatska, društvo s ograničenom odgovornošću za trgovinu građevinskim i sličnim strojevima</item>
      <item>GEOPROFIL d.o.o. za geodetske poslove</item>
      <item>CROATIA osiguranje d.d.</item>
      <item>H-ABDUCO društvo s ograničenom odgovornošću za usluge</item>
      <item>LUČKA UPRAVA SPLIT</item>
      <item>BAŠREVIZOR, d.o.o. za reviziju i računovodstvene usluge</item>
      <item>Hrvatska radiotelevizija</item>
      <item>HYPO - LEASING STEIERMARK društvo s ograničenom odgovornošću za usluge</item>
      <item>Tanja Kurilj</item>
      <item>HRVATSKA BANKA ZA OBNOVU I RAZVITAK</item>
      <item>Ivan Matić</item>
      <item>Odvjetničko Društvo Klišan i partneri d.o.o.</item>
      <item>Odvjetničko društvo Marčan i partneri društvo s ograničenom odgovornošću</item>
      <item>Slavica Čupić</item>
      <item>Tonći Kurilj</item>
      <item>ZAVOD ZA ISPITIVANJE KVALITETE, društvo s ograničenom odgovornošću</item>
      <item>Dražen Vidman, stečajni upravitelj punomoćnik sudionika u postupku GEORAD društvo s ograničenom odgovornošću za građenje i prijevoz</item>
      <item>ŽUPANIJSKO DRŽAVNO ODVJETNIŠTVO U SPLITU</item>
    </derivirana_varijabla>
  </DomainObject.Predmet.OstaliListFormated>
  <DomainObject.Predmet.OstaliListFormatedOIB>
    <izvorni_sadrzaj>
      <item>Marcel Barilar, OIB 53747311795 punomoćnik sudionika u postupku KUHN-Hrvatska, društvo s ograničenom odgovornošću za trgovinu građevinskim i sličnim strojevima</item>
      <item>PK društvo s ograničenom odgovornošću za proizvodnju, zastupanje i uvoz - izvoz, OIB 07930503403</item>
      <item>HRVATSKE ŠUME društvo s ograničenom odgovornošću, OIB 69693144506</item>
      <item>HRVATSKA POŠTANSKA BANKA, dioničko društvo, OIB 87939104217</item>
      <item>REPUBLIKA HRVATSKA MINISTARSTVO FINANCIJA, OIB 18683136487</item>
      <item>CEMEX BETON d.o.o. za proizvodnju i transport betona, pijeska i šljunka, OIB 28710813125</item>
      <item>Financijska agencija, OIB 85821130368</item>
      <item>MESSER CROATIA PLIN Poduzeće za proizvodnju i prodaju tehničkih plinova d.o.o., OIB 32179081874</item>
      <item>Hrvatski Telekom d.d., OIB 81793146560</item>
      <item>TEMBO d.o.o. za unutarnju i vanjsku trgovinu, OIB 09060628765</item>
      <item>LIBUKOM JURDANI društvo s ograničenom odgovornošću za računovodstvene usluge, OIB 77671806963</item>
      <item>TEHNIKA dioničko društvo za graditeljstvo, inženjering, proizvodnju i trgovinu, OIB 73037001250</item>
      <item>RO - tehnologija društvo s ograničenom odgovornošću za inženjering, OIB 94757004774</item>
      <item>ČISTOĆA društvo s ograničenom odgovornošću za obavljanje komunalnih djelatnosti održavanja čistoće i odlaganja komunalnog otpada, OIB 38812451417</item>
      <item>HEP ELEKTRA d.o.o. za opskrbu električnom energijom, OIB 43965974818</item>
      <item>HEP-Operator distribucijskog sustava d.o.o. za distribuciju i opskrbu električne energije, OIB 46830600751</item>
      <item>PETROL društvo s ograničenom odgovornošću za trgovinu i prijevoz nafte i naftnih derivata, OIB 75550985023</item>
      <item>BIT PROMET d.o.o. za trgovinu i graditeljstvo, OIB 15161231864</item>
      <item>ALLIANZ ZAGREB dioničko društvo za osiguranje, OIB 23759810849</item>
      <item>Splitska banka dioničko društvo, OIB 69326397242</item>
      <item>SPV ZA SANACIJU d.o.o. za poslovne usluge, OIB 37066802433</item>
      <item>AUTO HRVATSKA dioničko društvo, OIB 32709834358</item>
      <item>UNIQA osiguranje d.d., OIB 75665455333</item>
      <item>MAKARSKI KOMUNALAC društvo s ograničenom odgovornošću za obavljanje komunalnih poslova, OIB 12733878804</item>
      <item>PODUZEĆE ZA CESTE SPLIT dioničko društvo, OIB 37901994151</item>
      <item>B2  KAPITAL d.o.o. za poslovne usluge, OIB 57509775367</item>
      <item>HUP-ZAGREB dioničko društvo hotelijerstvo, ugostiteljstvo i turizam, OIB 66859264899</item>
      <item>ZAGREBAČKI HOLDING, društvo s ograničenom odgovornošću za javni prijevoz, opskrbu vodom, održavanje čistoće, putnička agencija, šport, upravljanje objektima i poslovanje nekretninama, OIB 85584865987</item>
      <item>OPTIMA LEASING d.o.o. za usluge u likvidaciji, OIB 71463153978</item>
      <item>Wiener osiguranje Vienna Insurance Group dioničko društvo za osiguranje, OIB 52848403362</item>
      <item>WÜRTH-HRVATSKA d.o.o. za trgovinu, usluge i zastupanje, OIB 52641439848</item>
      <item>PLOVPUT trgovačko društvo s ograničenom odgovornošću za održavanje pomorskih plovnih putova i radijske službe, OIB 14480721492</item>
      <item>ERSTE&amp;STEIERMÄRKISCHE BANKA dioničko društvo, OIB 23057039320</item>
      <item>OSIJEK-KOTEKS dioničko društvo za graditeljstvo, proizvodnju i trgovinu, OIB 44610694500</item>
      <item>Hrvatske ceste društvo s ograničenom odgovornošću, za upravljanje, građenje i održavanje državnih cesta, OIB 55545787885</item>
      <item>KUHN-Hrvatska, društvo s ograničenom odgovornošću za trgovinu građevinskim i sličnim strojevima, OIB 04057188037</item>
      <item>GEOPROFIL d.o.o. za geodetske poslove, OIB 77073586385</item>
      <item>CROATIA osiguranje d.d., OIB 26187994862</item>
      <item>H-ABDUCO društvo s ograničenom odgovornošću za usluge, OIB 13667298928</item>
      <item>LUČKA UPRAVA SPLIT, OIB 06992092556</item>
      <item>BAŠREVIZOR, d.o.o. za reviziju i računovodstvene usluge, OIB 17544240268</item>
      <item>Hrvatska radiotelevizija, OIB 68419124305</item>
      <item>HYPO - LEASING STEIERMARK društvo s ograničenom odgovornošću za usluge, OIB 64646464586</item>
      <item>Tanja Kurilj, OIB 89010427357</item>
      <item>HRVATSKA BANKA ZA OBNOVU I RAZVITAK, OIB 26702280390</item>
      <item>Ivan Matić</item>
      <item>Odvjetničko Društvo Klišan i partneri d.o.o.</item>
      <item>Odvjetničko društvo Marčan i partneri društvo s ograničenom odgovornošću, OIB 80879978999</item>
      <item>Slavica Čupić</item>
      <item>Tonći Kurilj, OIB 37946147474</item>
      <item>ZAVOD ZA ISPITIVANJE KVALITETE, društvo s ograničenom odgovornošću, OIB 74121470605</item>
      <item>Dražen Vidman, stečajni upravitelj, OIB 42883746819 punomoćnik sudionika u postupku GEORAD društvo s ograničenom odgovornošću za građenje i prijevoz</item>
      <item>ŽUPANIJSKO DRŽAVNO ODVJETNIŠTVO U SPLITU</item>
    </izvorni_sadrzaj>
    <derivirana_varijabla naziv="DomainObject.Predmet.OstaliListFormatedOIB_1">
      <item>Marcel Barilar, OIB 53747311795 punomoćnik sudionika u postupku KUHN-Hrvatska, društvo s ograničenom odgovornošću za trgovinu građevinskim i sličnim strojevima</item>
      <item>PK društvo s ograničenom odgovornošću za proizvodnju, zastupanje i uvoz - izvoz, OIB 07930503403</item>
      <item>HRVATSKE ŠUME društvo s ograničenom odgovornošću, OIB 69693144506</item>
      <item>HRVATSKA POŠTANSKA BANKA, dioničko društvo, OIB 87939104217</item>
      <item>REPUBLIKA HRVATSKA MINISTARSTVO FINANCIJA, OIB 18683136487</item>
      <item>CEMEX BETON d.o.o. za proizvodnju i transport betona, pijeska i šljunka, OIB 28710813125</item>
      <item>Financijska agencija, OIB 85821130368</item>
      <item>MESSER CROATIA PLIN Poduzeće za proizvodnju i prodaju tehničkih plinova d.o.o., OIB 32179081874</item>
      <item>Hrvatski Telekom d.d., OIB 81793146560</item>
      <item>TEMBO d.o.o. za unutarnju i vanjsku trgovinu, OIB 09060628765</item>
      <item>LIBUKOM JURDANI društvo s ograničenom odgovornošću za računovodstvene usluge, OIB 77671806963</item>
      <item>TEHNIKA dioničko društvo za graditeljstvo, inženjering, proizvodnju i trgovinu, OIB 73037001250</item>
      <item>RO - tehnologija društvo s ograničenom odgovornošću za inženjering, OIB 94757004774</item>
      <item>ČISTOĆA društvo s ograničenom odgovornošću za obavljanje komunalnih djelatnosti održavanja čistoće i odlaganja komunalnog otpada, OIB 38812451417</item>
      <item>HEP ELEKTRA d.o.o. za opskrbu električnom energijom, OIB 43965974818</item>
      <item>HEP-Operator distribucijskog sustava d.o.o. za distribuciju i opskrbu električne energije, OIB 46830600751</item>
      <item>PETROL društvo s ograničenom odgovornošću za trgovinu i prijevoz nafte i naftnih derivata, OIB 75550985023</item>
      <item>BIT PROMET d.o.o. za trgovinu i graditeljstvo, OIB 15161231864</item>
      <item>ALLIANZ ZAGREB dioničko društvo za osiguranje, OIB 23759810849</item>
      <item>Splitska banka dioničko društvo, OIB 69326397242</item>
      <item>SPV ZA SANACIJU d.o.o. za poslovne usluge, OIB 37066802433</item>
      <item>AUTO HRVATSKA dioničko društvo, OIB 32709834358</item>
      <item>UNIQA osiguranje d.d., OIB 75665455333</item>
      <item>MAKARSKI KOMUNALAC društvo s ograničenom odgovornošću za obavljanje komunalnih poslova, OIB 12733878804</item>
      <item>PODUZEĆE ZA CESTE SPLIT dioničko društvo, OIB 37901994151</item>
      <item>B2  KAPITAL d.o.o. za poslovne usluge, OIB 57509775367</item>
      <item>HUP-ZAGREB dioničko društvo hotelijerstvo, ugostiteljstvo i turizam, OIB 66859264899</item>
      <item>ZAGREBAČKI HOLDING, društvo s ograničenom odgovornošću za javni prijevoz, opskrbu vodom, održavanje čistoće, putnička agencija, šport, upravljanje objektima i poslovanje nekretninama, OIB 85584865987</item>
      <item>OPTIMA LEASING d.o.o. za usluge u likvidaciji, OIB 71463153978</item>
      <item>Wiener osiguranje Vienna Insurance Group dioničko društvo za osiguranje, OIB 52848403362</item>
      <item>WÜRTH-HRVATSKA d.o.o. za trgovinu, usluge i zastupanje, OIB 52641439848</item>
      <item>PLOVPUT trgovačko društvo s ograničenom odgovornošću za održavanje pomorskih plovnih putova i radijske službe, OIB 14480721492</item>
      <item>ERSTE&amp;STEIERMÄRKISCHE BANKA dioničko društvo, OIB 23057039320</item>
      <item>OSIJEK-KOTEKS dioničko društvo za graditeljstvo, proizvodnju i trgovinu, OIB 44610694500</item>
      <item>Hrvatske ceste društvo s ograničenom odgovornošću, za upravljanje, građenje i održavanje državnih cesta, OIB 55545787885</item>
      <item>KUHN-Hrvatska, društvo s ograničenom odgovornošću za trgovinu građevinskim i sličnim strojevima, OIB 04057188037</item>
      <item>GEOPROFIL d.o.o. za geodetske poslove, OIB 77073586385</item>
      <item>CROATIA osiguranje d.d., OIB 26187994862</item>
      <item>H-ABDUCO društvo s ograničenom odgovornošću za usluge, OIB 13667298928</item>
      <item>LUČKA UPRAVA SPLIT, OIB 06992092556</item>
      <item>BAŠREVIZOR, d.o.o. za reviziju i računovodstvene usluge, OIB 17544240268</item>
      <item>Hrvatska radiotelevizija, OIB 68419124305</item>
      <item>HYPO - LEASING STEIERMARK društvo s ograničenom odgovornošću za usluge, OIB 64646464586</item>
      <item>Tanja Kurilj, OIB 89010427357</item>
      <item>HRVATSKA BANKA ZA OBNOVU I RAZVITAK, OIB 26702280390</item>
      <item>Ivan Matić</item>
      <item>Odvjetničko Društvo Klišan i partneri d.o.o.</item>
      <item>Odvjetničko društvo Marčan i partneri društvo s ograničenom odgovornošću, OIB 80879978999</item>
      <item>Slavica Čupić</item>
      <item>Tonći Kurilj, OIB 37946147474</item>
      <item>ZAVOD ZA ISPITIVANJE KVALITETE, društvo s ograničenom odgovornošću, OIB 74121470605</item>
      <item>Dražen Vidman, stečajni upravitelj, OIB 42883746819 punomoćnik sudionika u postupku GEORAD društvo s ograničenom odgovornošću za građenje i prijevoz</item>
      <item>ŽUPANIJSKO DRŽAVNO ODVJETNIŠTVO U SPLITU</item>
    </derivirana_varijabla>
  </DomainObject.Predmet.OstaliListFormatedOIB>
  <DomainObject.Predmet.OstaliListFormatedWithAdress>
    <izvorni_sadrzaj>
      <item>Marcel Barilar, Ilica 191c, 10000 Zagreb punomoćnik sudionika u postupku KUHN-Hrvatska, društvo s ograničenom odgovornošću za trgovinu građevinskim i sličnim strojevima</item>
      <item>PK društvo s ograničenom odgovornošću za proizvodnju, zastupanje i uvoz - izvoz, Industrijska zona R-27 , 51226 Škrljevo</item>
      <item>HRVATSKE ŠUME društvo s ograničenom odgovornošću, Ul.Ljudevita Farkaša Vukotinovića 2, 10000 Zagreb</item>
      <item>HRVATSKA POŠTANSKA BANKA, dioničko društvo, Jurišićeva 4, 10000 Zagreb</item>
      <item>REPUBLIKA HRVATSKA MINISTARSTVO FINANCIJA, Katančićeva 5, 10000 Zagreb</item>
      <item>CEMEX BETON d.o.o. za proizvodnju i transport betona, pijeska i šljunka, F. Tuđmana 45, 21212 Kaštel Sućurac</item>
      <item>Financijska agencija, Ulica grada Vukovara 70, 10000 Zagreb</item>
      <item>MESSER CROATIA PLIN Poduzeće za proizvodnju i prodaju tehničkih plinova d.o.o., Industrijska 1, 10290 Zaprešić</item>
      <item>Hrvatski Telekom d.d., Roberta Frangeša Mihanovića 9, 10000 Zagreb</item>
      <item>TEMBO d.o.o. za unutarnju i vanjsku trgovinu, Dragutina Novaka 1d, 10255 Gornji Stupnik</item>
      <item>LIBUKOM JURDANI društvo s ograničenom odgovornošću za računovodstvene usluge, Jurdani 50b, 51211 Jurdani</item>
      <item>TEHNIKA dioničko društvo za graditeljstvo, inženjering, proizvodnju i trgovinu, Ulica grada Vukovara 274, 10000 Zagreb</item>
      <item>RO - tehnologija društvo s ograničenom odgovornošću za inženjering, Nova Cesta 86, 51410 Opatija</item>
      <item>ČISTOĆA društvo s ograničenom odgovornošću za obavljanje komunalnih djelatnosti održavanja čistoće i odlaganja komunalnog otpada, Put Plokita 81, 21000 Split</item>
      <item>HEP ELEKTRA d.o.o. za opskrbu električnom energijom, Ulica grada Vukovara 37, 10000 Zagreb</item>
      <item>HEP-Operator distribucijskog sustava d.o.o. za distribuciju i opskrbu električne energije, Ulica grada Vukovara 37, 10000 Zagreb</item>
      <item>PETROL društvo s ograničenom odgovornošću za trgovinu i prijevoz nafte i naftnih derivata, Otok, Oreškovićeva 6h, 10000 Zagreb</item>
      <item>BIT PROMET d.o.o. za trgovinu i graditeljstvo, Odra, Velika cesta 39, 10000 Zagreb</item>
      <item>ALLIANZ ZAGREB dioničko društvo za osiguranje, Heinzelova 70, 10000 Zagreb</item>
      <item>Splitska banka dioničko društvo, Domovinskog rata 61, 21000 Split</item>
      <item>SPV ZA SANACIJU d.o.o. za poslovne usluge, Jurišićeva 1, 10000 Zagreb</item>
      <item>AUTO HRVATSKA dioničko društvo, Dubrovačka Ulica 1, 21000 Split</item>
      <item>UNIQA osiguranje d.d., Planinska 13 A , 10000 Zagreb</item>
      <item>MAKARSKI KOMUNALAC društvo s ograničenom odgovornošću za obavljanje komunalnih poslova, Trg Tina Ujevića 1, 21300 Makarska</item>
      <item>PODUZEĆE ZA CESTE SPLIT dioničko društvo, Svetog Mihovila 1, 21204 Dugopolje</item>
      <item>B2  KAPITAL d.o.o. za poslovne usluge, Radnička cesta 41, 10000 Zagreb</item>
      <item>HUP-ZAGREB dioničko društvo hotelijerstvo, ugostiteljstvo i turizam, Trg Krešimira Ćosića 9, 10000 Zagreb</item>
      <item>ZAGREBAČKI HOLDING, društvo s ograničenom odgovornošću za javni prijevoz, opskrbu vodom, održavanje čistoće, putnička agencija, šport, upravljanje objektima i poslovanje nekretninama, Ulica grada Vukovara 41 , 10000 Zagreb</item>
      <item>OPTIMA LEASING d.o.o. za usluge u likvidaciji, Miramarska 24/6, 10000 Zagreb</item>
      <item>Wiener osiguranje Vienna Insurance Group dioničko društvo za osiguranje, Slovenska ulica 24, 10000 Zagreb</item>
      <item>WÜRTH-HRVATSKA d.o.o. za trgovinu, usluge i zastupanje, Franje Lučića 32, 10000 Zagreb</item>
      <item>PLOVPUT trgovačko društvo s ograničenom odgovornošću za održavanje pomorskih plovnih putova i radijske službe, Obala Lazareta 1, 21000 Split</item>
      <item>ERSTE&amp;STEIERMÄRKISCHE BANKA dioničko društvo, Jadranski Trg 3a, 51000 Rijeka</item>
      <item>OSIJEK-KOTEKS dioničko društvo za graditeljstvo, proizvodnju i trgovinu, Šamačka 11, 31000 Osijek</item>
      <item>Hrvatske ceste društvo s ograničenom odgovornošću, za upravljanje, građenje i održavanje državnih cesta, Vončinina 3, 10000 Zagreb</item>
      <item>KUHN-Hrvatska, društvo s ograničenom odgovornošću za trgovinu građevinskim i sličnim strojevima, Rakitnica 4, 10000 Zagreb</item>
      <item>GEOPROFIL d.o.o. za geodetske poslove, Dr. Jurja Dobrile 40, 10410 Velika Gorica</item>
      <item>CROATIA osiguranje d.d., Vatroslava Jagića 33, 10000 Zagreb</item>
      <item>H-ABDUCO društvo s ograničenom odgovornošću za usluge, Slavonska avenija 6A , 10000 Zagreb</item>
      <item>LUČKA UPRAVA SPLIT, Gat Sv. Duje 1, 21000 Split</item>
      <item>BAŠREVIZOR, d.o.o. za reviziju i računovodstvene usluge, Trg hrvatske bratske zajednice 2, 21000 Split</item>
      <item>Hrvatska radiotelevizija, Prisavlje 3, 10000 Zagreb</item>
      <item>HYPO - LEASING STEIERMARK društvo s ograničenom odgovornošću za usluge, Garićgradska 18, 10000 Zagreb</item>
      <item>Tanja Kurilj, Petra Perice 20, 21300 Makarska</item>
      <item>HRVATSKA BANKA ZA OBNOVU I RAZVITAK, Strossmayerov Trg 9, 10000 Zagreb</item>
      <item>Ivan Matić, Slavenskog 1, 10000 Zagreb</item>
      <item>Odvjetničko Društvo Klišan i partneri d.o.o., Zelinska 2 a, 10000 Zagreb</item>
      <item>Odvjetničko društvo Marčan i partneri društvo s ograničenom odgovornošću, Prolaz Marije Krucifikse Kozulić 2, 51000 Rijeka</item>
      <item>Slavica Čupić, Bihačka 2 A/IV, 21000 Split</item>
      <item>Tonći Kurilj, Petra Perice 20, 21300 Makarska</item>
      <item>ZAVOD ZA ISPITIVANJE KVALITETE, društvo s ograničenom odgovornošću, Ljudevita Gaja 17III, 10000 Zagreb</item>
      <item>Dražen Vidman, stečajni upravitelj, Vladimira Nazora 77, 42240 Ivanec punomoćnik sudionika u postupku GEORAD društvo s ograničenom odgovornošću za građenje i prijevoz</item>
      <item>ŽUPANIJSKO DRŽAVNO ODVJETNIŠTVO U SPLITU, Gundulićeva 29a, 21000 Split</item>
    </izvorni_sadrzaj>
    <derivirana_varijabla naziv="DomainObject.Predmet.OstaliListFormatedWithAdress_1">
      <item>Marcel Barilar, Ilica 191c, 10000 Zagreb punomoćnik sudionika u postupku KUHN-Hrvatska, društvo s ograničenom odgovornošću za trgovinu građevinskim i sličnim strojevima</item>
      <item>PK društvo s ograničenom odgovornošću za proizvodnju, zastupanje i uvoz - izvoz, Industrijska zona R-27 , 51226 Škrljevo</item>
      <item>HRVATSKE ŠUME društvo s ograničenom odgovornošću, Ul.Ljudevita Farkaša Vukotinovića 2, 10000 Zagreb</item>
      <item>HRVATSKA POŠTANSKA BANKA, dioničko društvo, Jurišićeva 4, 10000 Zagreb</item>
      <item>REPUBLIKA HRVATSKA MINISTARSTVO FINANCIJA, Katančićeva 5, 10000 Zagreb</item>
      <item>CEMEX BETON d.o.o. za proizvodnju i transport betona, pijeska i šljunka, F. Tuđmana 45, 21212 Kaštel Sućurac</item>
      <item>Financijska agencija, Ulica grada Vukovara 70, 10000 Zagreb</item>
      <item>MESSER CROATIA PLIN Poduzeće za proizvodnju i prodaju tehničkih plinova d.o.o., Industrijska 1, 10290 Zaprešić</item>
      <item>Hrvatski Telekom d.d., Roberta Frangeša Mihanovića 9, 10000 Zagreb</item>
      <item>TEMBO d.o.o. za unutarnju i vanjsku trgovinu, Dragutina Novaka 1d, 10255 Gornji Stupnik</item>
      <item>LIBUKOM JURDANI društvo s ograničenom odgovornošću za računovodstvene usluge, Jurdani 50b, 51211 Jurdani</item>
      <item>TEHNIKA dioničko društvo za graditeljstvo, inženjering, proizvodnju i trgovinu, Ulica grada Vukovara 274, 10000 Zagreb</item>
      <item>RO - tehnologija društvo s ograničenom odgovornošću za inženjering, Nova Cesta 86, 51410 Opatija</item>
      <item>ČISTOĆA društvo s ograničenom odgovornošću za obavljanje komunalnih djelatnosti održavanja čistoće i odlaganja komunalnog otpada, Put Plokita 81, 21000 Split</item>
      <item>HEP ELEKTRA d.o.o. za opskrbu električnom energijom, Ulica grada Vukovara 37, 10000 Zagreb</item>
      <item>HEP-Operator distribucijskog sustava d.o.o. za distribuciju i opskrbu električne energije, Ulica grada Vukovara 37, 10000 Zagreb</item>
      <item>PETROL društvo s ograničenom odgovornošću za trgovinu i prijevoz nafte i naftnih derivata, Otok, Oreškovićeva 6h, 10000 Zagreb</item>
      <item>BIT PROMET d.o.o. za trgovinu i graditeljstvo, Odra, Velika cesta 39, 10000 Zagreb</item>
      <item>ALLIANZ ZAGREB dioničko društvo za osiguranje, Heinzelova 70, 10000 Zagreb</item>
      <item>Splitska banka dioničko društvo, Domovinskog rata 61, 21000 Split</item>
      <item>SPV ZA SANACIJU d.o.o. za poslovne usluge, Jurišićeva 1, 10000 Zagreb</item>
      <item>AUTO HRVATSKA dioničko društvo, Dubrovačka Ulica 1, 21000 Split</item>
      <item>UNIQA osiguranje d.d., Planinska 13 A , 10000 Zagreb</item>
      <item>MAKARSKI KOMUNALAC društvo s ograničenom odgovornošću za obavljanje komunalnih poslova, Trg Tina Ujevića 1, 21300 Makarska</item>
      <item>PODUZEĆE ZA CESTE SPLIT dioničko društvo, Svetog Mihovila 1, 21204 Dugopolje</item>
      <item>B2  KAPITAL d.o.o. za poslovne usluge, Radnička cesta 41, 10000 Zagreb</item>
      <item>HUP-ZAGREB dioničko društvo hotelijerstvo, ugostiteljstvo i turizam, Trg Krešimira Ćosića 9, 10000 Zagreb</item>
      <item>ZAGREBAČKI HOLDING, društvo s ograničenom odgovornošću za javni prijevoz, opskrbu vodom, održavanje čistoće, putnička agencija, šport, upravljanje objektima i poslovanje nekretninama, Ulica grada Vukovara 41 , 10000 Zagreb</item>
      <item>OPTIMA LEASING d.o.o. za usluge u likvidaciji, Miramarska 24/6, 10000 Zagreb</item>
      <item>Wiener osiguranje Vienna Insurance Group dioničko društvo za osiguranje, Slovenska ulica 24, 10000 Zagreb</item>
      <item>WÜRTH-HRVATSKA d.o.o. za trgovinu, usluge i zastupanje, Franje Lučića 32, 10000 Zagreb</item>
      <item>PLOVPUT trgovačko društvo s ograničenom odgovornošću za održavanje pomorskih plovnih putova i radijske službe, Obala Lazareta 1, 21000 Split</item>
      <item>ERSTE&amp;STEIERMÄRKISCHE BANKA dioničko društvo, Jadranski Trg 3a, 51000 Rijeka</item>
      <item>OSIJEK-KOTEKS dioničko društvo za graditeljstvo, proizvodnju i trgovinu, Šamačka 11, 31000 Osijek</item>
      <item>Hrvatske ceste društvo s ograničenom odgovornošću, za upravljanje, građenje i održavanje državnih cesta, Vončinina 3, 10000 Zagreb</item>
      <item>KUHN-Hrvatska, društvo s ograničenom odgovornošću za trgovinu građevinskim i sličnim strojevima, Rakitnica 4, 10000 Zagreb</item>
      <item>GEOPROFIL d.o.o. za geodetske poslove, Dr. Jurja Dobrile 40, 10410 Velika Gorica</item>
      <item>CROATIA osiguranje d.d., Vatroslava Jagića 33, 10000 Zagreb</item>
      <item>H-ABDUCO društvo s ograničenom odgovornošću za usluge, Slavonska avenija 6A , 10000 Zagreb</item>
      <item>LUČKA UPRAVA SPLIT, Gat Sv. Duje 1, 21000 Split</item>
      <item>BAŠREVIZOR, d.o.o. za reviziju i računovodstvene usluge, Trg hrvatske bratske zajednice 2, 21000 Split</item>
      <item>Hrvatska radiotelevizija, Prisavlje 3, 10000 Zagreb</item>
      <item>HYPO - LEASING STEIERMARK društvo s ograničenom odgovornošću za usluge, Garićgradska 18, 10000 Zagreb</item>
      <item>Tanja Kurilj, Petra Perice 20, 21300 Makarska</item>
      <item>HRVATSKA BANKA ZA OBNOVU I RAZVITAK, Strossmayerov Trg 9, 10000 Zagreb</item>
      <item>Ivan Matić, Slavenskog 1, 10000 Zagreb</item>
      <item>Odvjetničko Društvo Klišan i partneri d.o.o., Zelinska 2 a, 10000 Zagreb</item>
      <item>Odvjetničko društvo Marčan i partneri društvo s ograničenom odgovornošću, Prolaz Marije Krucifikse Kozulić 2, 51000 Rijeka</item>
      <item>Slavica Čupić, Bihačka 2 A/IV, 21000 Split</item>
      <item>Tonći Kurilj, Petra Perice 20, 21300 Makarska</item>
      <item>ZAVOD ZA ISPITIVANJE KVALITETE, društvo s ograničenom odgovornošću, Ljudevita Gaja 17III, 10000 Zagreb</item>
      <item>Dražen Vidman, stečajni upravitelj, Vladimira Nazora 77, 42240 Ivanec punomoćnik sudionika u postupku GEORAD društvo s ograničenom odgovornošću za građenje i prijevoz</item>
      <item>ŽUPANIJSKO DRŽAVNO ODVJETNIŠTVO U SPLITU, Gundulićeva 29a, 21000 Split</item>
    </derivirana_varijabla>
  </DomainObject.Predmet.OstaliListFormatedWithAdress>
  <DomainObject.Predmet.OstaliListFormatedWithAdressOIB>
    <izvorni_sadrzaj>
      <item>Marcel Barilar, OIB 53747311795, Ilica 191c, 10000 Zagreb punomoćnik sudionika u postupku KUHN-Hrvatska, društvo s ograničenom odgovornošću za trgovinu građevinskim i sličnim strojevima</item>
      <item>PK društvo s ograničenom odgovornošću za proizvodnju, zastupanje i uvoz - izvoz, OIB 07930503403, Industrijska zona R-27 , 51226 Škrljevo</item>
      <item>HRVATSKE ŠUME društvo s ograničenom odgovornošću, OIB 69693144506, Ul.Ljudevita Farkaša Vukotinovića 2, 10000 Zagreb</item>
      <item>HRVATSKA POŠTANSKA BANKA, dioničko društvo, OIB 87939104217, Jurišićeva 4, 10000 Zagreb</item>
      <item>REPUBLIKA HRVATSKA MINISTARSTVO FINANCIJA, OIB 18683136487, Katančićeva 5, 10000 Zagreb</item>
      <item>CEMEX BETON d.o.o. za proizvodnju i transport betona, pijeska i šljunka, OIB 28710813125, F. Tuđmana 45, 21212 Kaštel Sućurac</item>
      <item>Financijska agencija, OIB 85821130368, Ulica grada Vukovara 70, 10000 Zagreb</item>
      <item>MESSER CROATIA PLIN Poduzeće za proizvodnju i prodaju tehničkih plinova d.o.o., OIB 32179081874, Industrijska 1, 10290 Zaprešić</item>
      <item>Hrvatski Telekom d.d., OIB 81793146560, Roberta Frangeša Mihanovića 9, 10000 Zagreb</item>
      <item>TEMBO d.o.o. za unutarnju i vanjsku trgovinu, OIB 09060628765, Dragutina Novaka 1d, 10255 Gornji Stupnik</item>
      <item>LIBUKOM JURDANI društvo s ograničenom odgovornošću za računovodstvene usluge, OIB 77671806963, Jurdani 50b, 51211 Jurdani</item>
      <item>TEHNIKA dioničko društvo za graditeljstvo, inženjering, proizvodnju i trgovinu, OIB 73037001250, Ulica grada Vukovara 274, 10000 Zagreb</item>
      <item>RO - tehnologija društvo s ograničenom odgovornošću za inženjering, OIB 94757004774, Nova Cesta 86, 51410 Opatija</item>
      <item>ČISTOĆA društvo s ograničenom odgovornošću za obavljanje komunalnih djelatnosti održavanja čistoće i odlaganja komunalnog otpada, OIB 38812451417, Put Plokita 81, 21000 Split</item>
      <item>HEP ELEKTRA d.o.o. za opskrbu električnom energijom, OIB 43965974818, Ulica grada Vukovara 37, 10000 Zagreb</item>
      <item>HEP-Operator distribucijskog sustava d.o.o. za distribuciju i opskrbu električne energije, OIB 46830600751, Ulica grada Vukovara 37, 10000 Zagreb</item>
      <item>PETROL društvo s ograničenom odgovornošću za trgovinu i prijevoz nafte i naftnih derivata, OIB 75550985023, Otok, Oreškovićeva 6h, 10000 Zagreb</item>
      <item>BIT PROMET d.o.o. za trgovinu i graditeljstvo, OIB 15161231864, Odra, Velika cesta 39, 10000 Zagreb</item>
      <item>ALLIANZ ZAGREB dioničko društvo za osiguranje, OIB 23759810849, Heinzelova 70, 10000 Zagreb</item>
      <item>Splitska banka dioničko društvo, OIB 69326397242, Domovinskog rata 61, 21000 Split</item>
      <item>SPV ZA SANACIJU d.o.o. za poslovne usluge, OIB 37066802433, Jurišićeva 1, 10000 Zagreb</item>
      <item>AUTO HRVATSKA dioničko društvo, OIB 32709834358, Dubrovačka Ulica 1, 21000 Split</item>
      <item>UNIQA osiguranje d.d., OIB 75665455333, Planinska 13 A , 10000 Zagreb</item>
      <item>MAKARSKI KOMUNALAC društvo s ograničenom odgovornošću za obavljanje komunalnih poslova, OIB 12733878804, Trg Tina Ujevića 1, 21300 Makarska</item>
      <item>PODUZEĆE ZA CESTE SPLIT dioničko društvo, OIB 37901994151, Svetog Mihovila 1, 21204 Dugopolje</item>
      <item>B2  KAPITAL d.o.o. za poslovne usluge, OIB 57509775367, Radnička cesta 41, 10000 Zagreb</item>
      <item>HUP-ZAGREB dioničko društvo hotelijerstvo, ugostiteljstvo i turizam, OIB 66859264899, Trg Krešimira Ćosića 9, 10000 Zagreb</item>
      <item>ZAGREBAČKI HOLDING, društvo s ograničenom odgovornošću za javni prijevoz, opskrbu vodom, održavanje čistoće, putnička agencija, šport, upravljanje objektima i poslovanje nekretninama, OIB 85584865987, Ulica grada Vukovara 41 , 10000 Zagreb</item>
      <item>OPTIMA LEASING d.o.o. za usluge u likvidaciji, OIB 71463153978, Miramarska 24/6, 10000 Zagreb</item>
      <item>Wiener osiguranje Vienna Insurance Group dioničko društvo za osiguranje, OIB 52848403362, Slovenska ulica 24, 10000 Zagreb</item>
      <item>WÜRTH-HRVATSKA d.o.o. za trgovinu, usluge i zastupanje, OIB 52641439848, Franje Lučića 32, 10000 Zagreb</item>
      <item>PLOVPUT trgovačko društvo s ograničenom odgovornošću za održavanje pomorskih plovnih putova i radijske službe, OIB 14480721492, Obala Lazareta 1, 21000 Split</item>
      <item>ERSTE&amp;STEIERMÄRKISCHE BANKA dioničko društvo, OIB 23057039320, Jadranski Trg 3a, 51000 Rijeka</item>
      <item>OSIJEK-KOTEKS dioničko društvo za graditeljstvo, proizvodnju i trgovinu, OIB 44610694500, Šamačka 11, 31000 Osijek</item>
      <item>Hrvatske ceste društvo s ograničenom odgovornošću, za upravljanje, građenje i održavanje državnih cesta, OIB 55545787885, Vončinina 3, 10000 Zagreb</item>
      <item>KUHN-Hrvatska, društvo s ograničenom odgovornošću za trgovinu građevinskim i sličnim strojevima, OIB 04057188037, Rakitnica 4, 10000 Zagreb</item>
      <item>GEOPROFIL d.o.o. za geodetske poslove, OIB 77073586385, Dr. Jurja Dobrile 40, 10410 Velika Gorica</item>
      <item>CROATIA osiguranje d.d., OIB 26187994862, Vatroslava Jagića 33, 10000 Zagreb</item>
      <item>H-ABDUCO društvo s ograničenom odgovornošću za usluge, OIB 13667298928, Slavonska avenija 6A , 10000 Zagreb</item>
      <item>LUČKA UPRAVA SPLIT, OIB 06992092556, Gat Sv. Duje 1, 21000 Split</item>
      <item>BAŠREVIZOR, d.o.o. za reviziju i računovodstvene usluge, OIB 17544240268, Trg hrvatske bratske zajednice 2, 21000 Split</item>
      <item>Hrvatska radiotelevizija, OIB 68419124305, Prisavlje 3, 10000 Zagreb</item>
      <item>HYPO - LEASING STEIERMARK društvo s ograničenom odgovornošću za usluge, OIB 64646464586, Garićgradska 18, 10000 Zagreb</item>
      <item>Tanja Kurilj, OIB 89010427357, Petra Perice 20, 21300 Makarska</item>
      <item>HRVATSKA BANKA ZA OBNOVU I RAZVITAK, OIB 26702280390, Strossmayerov Trg 9, 10000 Zagreb</item>
      <item>Ivan Matić, Slavenskog 1, 10000 Zagreb</item>
      <item>Odvjetničko Društvo Klišan i partneri d.o.o., Zelinska 2 a, 10000 Zagreb</item>
      <item>Odvjetničko društvo Marčan i partneri društvo s ograničenom odgovornošću, OIB 80879978999, Prolaz Marije Krucifikse Kozulić 2, 51000 Rijeka</item>
      <item>Slavica Čupić, Bihačka 2 A/IV, 21000 Split</item>
      <item>Tonći Kurilj, OIB 37946147474, Petra Perice 20, 21300 Makarska</item>
      <item>ZAVOD ZA ISPITIVANJE KVALITETE, društvo s ograničenom odgovornošću, OIB 74121470605, Ljudevita Gaja 17III, 10000 Zagreb</item>
      <item>Dražen Vidman, stečajni upravitelj, OIB 42883746819, Vladimira Nazora 77, 42240 Ivanec punomoćnik sudionika u postupku GEORAD društvo s ograničenom odgovornošću za građenje i prijevoz</item>
      <item>ŽUPANIJSKO DRŽAVNO ODVJETNIŠTVO U SPLITU, Gundulićeva 29a, 21000 Split</item>
    </izvorni_sadrzaj>
    <derivirana_varijabla naziv="DomainObject.Predmet.OstaliListFormatedWithAdressOIB_1">
      <item>Marcel Barilar, OIB 53747311795, Ilica 191c, 10000 Zagreb punomoćnik sudionika u postupku KUHN-Hrvatska, društvo s ograničenom odgovornošću za trgovinu građevinskim i sličnim strojevima</item>
      <item>PK društvo s ograničenom odgovornošću za proizvodnju, zastupanje i uvoz - izvoz, OIB 07930503403, Industrijska zona R-27 , 51226 Škrljevo</item>
      <item>HRVATSKE ŠUME društvo s ograničenom odgovornošću, OIB 69693144506, Ul.Ljudevita Farkaša Vukotinovića 2, 10000 Zagreb</item>
      <item>HRVATSKA POŠTANSKA BANKA, dioničko društvo, OIB 87939104217, Jurišićeva 4, 10000 Zagreb</item>
      <item>REPUBLIKA HRVATSKA MINISTARSTVO FINANCIJA, OIB 18683136487, Katančićeva 5, 10000 Zagreb</item>
      <item>CEMEX BETON d.o.o. za proizvodnju i transport betona, pijeska i šljunka, OIB 28710813125, F. Tuđmana 45, 21212 Kaštel Sućurac</item>
      <item>Financijska agencija, OIB 85821130368, Ulica grada Vukovara 70, 10000 Zagreb</item>
      <item>MESSER CROATIA PLIN Poduzeće za proizvodnju i prodaju tehničkih plinova d.o.o., OIB 32179081874, Industrijska 1, 10290 Zaprešić</item>
      <item>Hrvatski Telekom d.d., OIB 81793146560, Roberta Frangeša Mihanovića 9, 10000 Zagreb</item>
      <item>TEMBO d.o.o. za unutarnju i vanjsku trgovinu, OIB 09060628765, Dragutina Novaka 1d, 10255 Gornji Stupnik</item>
      <item>LIBUKOM JURDANI društvo s ograničenom odgovornošću za računovodstvene usluge, OIB 77671806963, Jurdani 50b, 51211 Jurdani</item>
      <item>TEHNIKA dioničko društvo za graditeljstvo, inženjering, proizvodnju i trgovinu, OIB 73037001250, Ulica grada Vukovara 274, 10000 Zagreb</item>
      <item>RO - tehnologija društvo s ograničenom odgovornošću za inženjering, OIB 94757004774, Nova Cesta 86, 51410 Opatija</item>
      <item>ČISTOĆA društvo s ograničenom odgovornošću za obavljanje komunalnih djelatnosti održavanja čistoće i odlaganja komunalnog otpada, OIB 38812451417, Put Plokita 81, 21000 Split</item>
      <item>HEP ELEKTRA d.o.o. za opskrbu električnom energijom, OIB 43965974818, Ulica grada Vukovara 37, 10000 Zagreb</item>
      <item>HEP-Operator distribucijskog sustava d.o.o. za distribuciju i opskrbu električne energije, OIB 46830600751, Ulica grada Vukovara 37, 10000 Zagreb</item>
      <item>PETROL društvo s ograničenom odgovornošću za trgovinu i prijevoz nafte i naftnih derivata, OIB 75550985023, Otok, Oreškovićeva 6h, 10000 Zagreb</item>
      <item>BIT PROMET d.o.o. za trgovinu i graditeljstvo, OIB 15161231864, Odra, Velika cesta 39, 10000 Zagreb</item>
      <item>ALLIANZ ZAGREB dioničko društvo za osiguranje, OIB 23759810849, Heinzelova 70, 10000 Zagreb</item>
      <item>Splitska banka dioničko društvo, OIB 69326397242, Domovinskog rata 61, 21000 Split</item>
      <item>SPV ZA SANACIJU d.o.o. za poslovne usluge, OIB 37066802433, Jurišićeva 1, 10000 Zagreb</item>
      <item>AUTO HRVATSKA dioničko društvo, OIB 32709834358, Dubrovačka Ulica 1, 21000 Split</item>
      <item>UNIQA osiguranje d.d., OIB 75665455333, Planinska 13 A , 10000 Zagreb</item>
      <item>MAKARSKI KOMUNALAC društvo s ograničenom odgovornošću za obavljanje komunalnih poslova, OIB 12733878804, Trg Tina Ujevića 1, 21300 Makarska</item>
      <item>PODUZEĆE ZA CESTE SPLIT dioničko društvo, OIB 37901994151, Svetog Mihovila 1, 21204 Dugopolje</item>
      <item>B2  KAPITAL d.o.o. za poslovne usluge, OIB 57509775367, Radnička cesta 41, 10000 Zagreb</item>
      <item>HUP-ZAGREB dioničko društvo hotelijerstvo, ugostiteljstvo i turizam, OIB 66859264899, Trg Krešimira Ćosića 9, 10000 Zagreb</item>
      <item>ZAGREBAČKI HOLDING, društvo s ograničenom odgovornošću za javni prijevoz, opskrbu vodom, održavanje čistoće, putnička agencija, šport, upravljanje objektima i poslovanje nekretninama, OIB 85584865987, Ulica grada Vukovara 41 , 10000 Zagreb</item>
      <item>OPTIMA LEASING d.o.o. za usluge u likvidaciji, OIB 71463153978, Miramarska 24/6, 10000 Zagreb</item>
      <item>Wiener osiguranje Vienna Insurance Group dioničko društvo za osiguranje, OIB 52848403362, Slovenska ulica 24, 10000 Zagreb</item>
      <item>WÜRTH-HRVATSKA d.o.o. za trgovinu, usluge i zastupanje, OIB 52641439848, Franje Lučića 32, 10000 Zagreb</item>
      <item>PLOVPUT trgovačko društvo s ograničenom odgovornošću za održavanje pomorskih plovnih putova i radijske službe, OIB 14480721492, Obala Lazareta 1, 21000 Split</item>
      <item>ERSTE&amp;STEIERMÄRKISCHE BANKA dioničko društvo, OIB 23057039320, Jadranski Trg 3a, 51000 Rijeka</item>
      <item>OSIJEK-KOTEKS dioničko društvo za graditeljstvo, proizvodnju i trgovinu, OIB 44610694500, Šamačka 11, 31000 Osijek</item>
      <item>Hrvatske ceste društvo s ograničenom odgovornošću, za upravljanje, građenje i održavanje državnih cesta, OIB 55545787885, Vončinina 3, 10000 Zagreb</item>
      <item>KUHN-Hrvatska, društvo s ograničenom odgovornošću za trgovinu građevinskim i sličnim strojevima, OIB 04057188037, Rakitnica 4, 10000 Zagreb</item>
      <item>GEOPROFIL d.o.o. za geodetske poslove, OIB 77073586385, Dr. Jurja Dobrile 40, 10410 Velika Gorica</item>
      <item>CROATIA osiguranje d.d., OIB 26187994862, Vatroslava Jagića 33, 10000 Zagreb</item>
      <item>H-ABDUCO društvo s ograničenom odgovornošću za usluge, OIB 13667298928, Slavonska avenija 6A , 10000 Zagreb</item>
      <item>LUČKA UPRAVA SPLIT, OIB 06992092556, Gat Sv. Duje 1, 21000 Split</item>
      <item>BAŠREVIZOR, d.o.o. za reviziju i računovodstvene usluge, OIB 17544240268, Trg hrvatske bratske zajednice 2, 21000 Split</item>
      <item>Hrvatska radiotelevizija, OIB 68419124305, Prisavlje 3, 10000 Zagreb</item>
      <item>HYPO - LEASING STEIERMARK društvo s ograničenom odgovornošću za usluge, OIB 64646464586, Garićgradska 18, 10000 Zagreb</item>
      <item>Tanja Kurilj, OIB 89010427357, Petra Perice 20, 21300 Makarska</item>
      <item>HRVATSKA BANKA ZA OBNOVU I RAZVITAK, OIB 26702280390, Strossmayerov Trg 9, 10000 Zagreb</item>
      <item>Ivan Matić, Slavenskog 1, 10000 Zagreb</item>
      <item>Odvjetničko Društvo Klišan i partneri d.o.o., Zelinska 2 a, 10000 Zagreb</item>
      <item>Odvjetničko društvo Marčan i partneri društvo s ograničenom odgovornošću, OIB 80879978999, Prolaz Marije Krucifikse Kozulić 2, 51000 Rijeka</item>
      <item>Slavica Čupić, Bihačka 2 A/IV, 21000 Split</item>
      <item>Tonći Kurilj, OIB 37946147474, Petra Perice 20, 21300 Makarska</item>
      <item>ZAVOD ZA ISPITIVANJE KVALITETE, društvo s ograničenom odgovornošću, OIB 74121470605, Ljudevita Gaja 17III, 10000 Zagreb</item>
      <item>Dražen Vidman, stečajni upravitelj, OIB 42883746819, Vladimira Nazora 77, 42240 Ivanec punomoćnik sudionika u postupku GEORAD društvo s ograničenom odgovornošću za građenje i prijevoz</item>
      <item>ŽUPANIJSKO DRŽAVNO ODVJETNIŠTVO U SPLITU, Gundulićeva 29a, 21000 Split</item>
    </derivirana_varijabla>
  </DomainObject.Predmet.OstaliListFormatedWithAdressOIB>
  <DomainObject.Predmet.OstaliListNazivFormated>
    <izvorni_sadrzaj>
      <item>Marcel Barilar</item>
      <item>PK društvo s ograničenom odgovornošću za proizvodnju, zastupanje i uvoz - izvoz</item>
      <item>HRVATSKE ŠUME društvo s ograničenom odgovornošću</item>
      <item>HRVATSKA POŠTANSKA BANKA, dioničko društvo</item>
      <item>REPUBLIKA HRVATSKA MINISTARSTVO FINANCIJA</item>
      <item>CEMEX BETON d.o.o. za proizvodnju i transport betona, pijeska i šljunka</item>
      <item>Financijska agencija</item>
      <item>MESSER CROATIA PLIN Poduzeće za proizvodnju i prodaju tehničkih plinova d.o.o.</item>
      <item>Hrvatski Telekom d.d.</item>
      <item>TEMBO d.o.o. za unutarnju i vanjsku trgovinu</item>
      <item>LIBUKOM JURDANI društvo s ograničenom odgovornošću za računovodstvene usluge</item>
      <item>TEHNIKA dioničko društvo za graditeljstvo, inženjering, proizvodnju i trgovinu</item>
      <item>RO - tehnologija društvo s ograničenom odgovornošću za inženjering</item>
      <item>ČISTOĆA društvo s ograničenom odgovornošću za obavljanje komunalnih djelatnosti održavanja čistoće i odlaganja komunalnog otpada</item>
      <item>HEP ELEKTRA d.o.o. za opskrbu električnom energijom</item>
      <item>HEP-Operator distribucijskog sustava d.o.o. za distribuciju i opskrbu električne energije</item>
      <item>PETROL društvo s ograničenom odgovornošću za trgovinu i prijevoz nafte i naftnih derivata</item>
      <item>BIT PROMET d.o.o. za trgovinu i graditeljstvo</item>
      <item>ALLIANZ ZAGREB dioničko društvo za osiguranje</item>
      <item>Splitska banka dioničko društvo</item>
      <item>SPV ZA SANACIJU d.o.o. za poslovne usluge</item>
      <item>AUTO HRVATSKA dioničko društvo</item>
      <item>UNIQA osiguranje d.d.</item>
      <item>MAKARSKI KOMUNALAC društvo s ograničenom odgovornošću za obavljanje komunalnih poslova</item>
      <item>PODUZEĆE ZA CESTE SPLIT dioničko društvo</item>
      <item>B2  KAPITAL d.o.o. za poslovne usluge</item>
      <item>HUP-ZAGREB dioničko društvo hotelijerstvo, ugostiteljstvo i turizam</item>
      <item>ZAGREBAČKI HOLDING, društvo s ograničenom odgovornošću za javni prijevoz, opskrbu vodom, održavanje čistoće, putnička agencija, šport, upravljanje objektima i poslovanje nekretninama</item>
      <item>OPTIMA LEASING d.o.o. za usluge u likvidaciji</item>
      <item>Wiener osiguranje Vienna Insurance Group dioničko društvo za osiguranje</item>
      <item>WÜRTH-HRVATSKA d.o.o. za trgovinu, usluge i zastupanje</item>
      <item>PLOVPUT trgovačko društvo s ograničenom odgovornošću za održavanje pomorskih plovnih putova i radijske službe</item>
      <item>ERSTE&amp;STEIERMÄRKISCHE BANKA dioničko društvo</item>
      <item>OSIJEK-KOTEKS dioničko društvo za graditeljstvo, proizvodnju i trgovinu</item>
      <item>Hrvatske ceste društvo s ograničenom odgovornošću, za upravljanje, građenje i održavanje državnih cesta</item>
      <item>KUHN-Hrvatska, društvo s ograničenom odgovornošću za trgovinu građevinskim i sličnim strojevima</item>
      <item>GEOPROFIL d.o.o. za geodetske poslove</item>
      <item>CROATIA osiguranje d.d.</item>
      <item>H-ABDUCO društvo s ograničenom odgovornošću za usluge</item>
      <item>LUČKA UPRAVA SPLIT</item>
      <item>BAŠREVIZOR, d.o.o. za reviziju i računovodstvene usluge</item>
      <item>Hrvatska radiotelevizija</item>
      <item>HYPO - LEASING STEIERMARK društvo s ograničenom odgovornošću za usluge</item>
      <item>Tanja Kurilj</item>
      <item>HRVATSKA BANKA ZA OBNOVU I RAZVITAK</item>
      <item>Ivan Matić</item>
      <item>Odvjetničko Društvo Klišan i partneri d.o.o.</item>
      <item>Odvjetničko društvo Marčan i partneri društvo s ograničenom odgovornošću</item>
      <item>Slavica Čupić</item>
      <item>Tonći Kurilj</item>
      <item>ZAVOD ZA ISPITIVANJE KVALITETE, društvo s ograničenom odgovornošću</item>
      <item>Dražen Vidman, stečajni upravitelj</item>
      <item>ŽUPANIJSKO DRŽAVNO ODVJETNIŠTVO U SPLITU</item>
    </izvorni_sadrzaj>
    <derivirana_varijabla naziv="DomainObject.Predmet.OstaliListNazivFormated_1">
      <item>Marcel Barilar</item>
      <item>PK društvo s ograničenom odgovornošću za proizvodnju, zastupanje i uvoz - izvoz</item>
      <item>HRVATSKE ŠUME društvo s ograničenom odgovornošću</item>
      <item>HRVATSKA POŠTANSKA BANKA, dioničko društvo</item>
      <item>REPUBLIKA HRVATSKA MINISTARSTVO FINANCIJA</item>
      <item>CEMEX BETON d.o.o. za proizvodnju i transport betona, pijeska i šljunka</item>
      <item>Financijska agencija</item>
      <item>MESSER CROATIA PLIN Poduzeće za proizvodnju i prodaju tehničkih plinova d.o.o.</item>
      <item>Hrvatski Telekom d.d.</item>
      <item>TEMBO d.o.o. za unutarnju i vanjsku trgovinu</item>
      <item>LIBUKOM JURDANI društvo s ograničenom odgovornošću za računovodstvene usluge</item>
      <item>TEHNIKA dioničko društvo za graditeljstvo, inženjering, proizvodnju i trgovinu</item>
      <item>RO - tehnologija društvo s ograničenom odgovornošću za inženjering</item>
      <item>ČISTOĆA društvo s ograničenom odgovornošću za obavljanje komunalnih djelatnosti održavanja čistoće i odlaganja komunalnog otpada</item>
      <item>HEP ELEKTRA d.o.o. za opskrbu električnom energijom</item>
      <item>HEP-Operator distribucijskog sustava d.o.o. za distribuciju i opskrbu električne energije</item>
      <item>PETROL društvo s ograničenom odgovornošću za trgovinu i prijevoz nafte i naftnih derivata</item>
      <item>BIT PROMET d.o.o. za trgovinu i graditeljstvo</item>
      <item>ALLIANZ ZAGREB dioničko društvo za osiguranje</item>
      <item>Splitska banka dioničko društvo</item>
      <item>SPV ZA SANACIJU d.o.o. za poslovne usluge</item>
      <item>AUTO HRVATSKA dioničko društvo</item>
      <item>UNIQA osiguranje d.d.</item>
      <item>MAKARSKI KOMUNALAC društvo s ograničenom odgovornošću za obavljanje komunalnih poslova</item>
      <item>PODUZEĆE ZA CESTE SPLIT dioničko društvo</item>
      <item>B2  KAPITAL d.o.o. za poslovne usluge</item>
      <item>HUP-ZAGREB dioničko društvo hotelijerstvo, ugostiteljstvo i turizam</item>
      <item>ZAGREBAČKI HOLDING, društvo s ograničenom odgovornošću za javni prijevoz, opskrbu vodom, održavanje čistoće, putnička agencija, šport, upravljanje objektima i poslovanje nekretninama</item>
      <item>OPTIMA LEASING d.o.o. za usluge u likvidaciji</item>
      <item>Wiener osiguranje Vienna Insurance Group dioničko društvo za osiguranje</item>
      <item>WÜRTH-HRVATSKA d.o.o. za trgovinu, usluge i zastupanje</item>
      <item>PLOVPUT trgovačko društvo s ograničenom odgovornošću za održavanje pomorskih plovnih putova i radijske službe</item>
      <item>ERSTE&amp;STEIERMÄRKISCHE BANKA dioničko društvo</item>
      <item>OSIJEK-KOTEKS dioničko društvo za graditeljstvo, proizvodnju i trgovinu</item>
      <item>Hrvatske ceste društvo s ograničenom odgovornošću, za upravljanje, građenje i održavanje državnih cesta</item>
      <item>KUHN-Hrvatska, društvo s ograničenom odgovornošću za trgovinu građevinskim i sličnim strojevima</item>
      <item>GEOPROFIL d.o.o. za geodetske poslove</item>
      <item>CROATIA osiguranje d.d.</item>
      <item>H-ABDUCO društvo s ograničenom odgovornošću za usluge</item>
      <item>LUČKA UPRAVA SPLIT</item>
      <item>BAŠREVIZOR, d.o.o. za reviziju i računovodstvene usluge</item>
      <item>Hrvatska radiotelevizija</item>
      <item>HYPO - LEASING STEIERMARK društvo s ograničenom odgovornošću za usluge</item>
      <item>Tanja Kurilj</item>
      <item>HRVATSKA BANKA ZA OBNOVU I RAZVITAK</item>
      <item>Ivan Matić</item>
      <item>Odvjetničko Društvo Klišan i partneri d.o.o.</item>
      <item>Odvjetničko društvo Marčan i partneri društvo s ograničenom odgovornošću</item>
      <item>Slavica Čupić</item>
      <item>Tonći Kurilj</item>
      <item>ZAVOD ZA ISPITIVANJE KVALITETE, društvo s ograničenom odgovornošću</item>
      <item>Dražen Vidman, stečajni upravitelj</item>
      <item>ŽUPANIJSKO DRŽAVNO ODVJETNIŠTVO U SPLITU</item>
    </derivirana_varijabla>
  </DomainObject.Predmet.OstaliListNazivFormated>
  <DomainObject.Predmet.OstaliListNazivFormatedOIB>
    <izvorni_sadrzaj>
      <item>Marcel Barilar, OIB 53747311795</item>
      <item>PK društvo s ograničenom odgovornošću za proizvodnju, zastupanje i uvoz - izvoz, OIB 07930503403</item>
      <item>HRVATSKE ŠUME društvo s ograničenom odgovornošću, OIB 69693144506</item>
      <item>HRVATSKA POŠTANSKA BANKA, dioničko društvo, OIB 87939104217</item>
      <item>REPUBLIKA HRVATSKA MINISTARSTVO FINANCIJA, OIB 18683136487</item>
      <item>CEMEX BETON d.o.o. za proizvodnju i transport betona, pijeska i šljunka, OIB 28710813125</item>
      <item>Financijska agencija, OIB 85821130368</item>
      <item>MESSER CROATIA PLIN Poduzeće za proizvodnju i prodaju tehničkih plinova d.o.o., OIB 32179081874</item>
      <item>Hrvatski Telekom d.d., OIB 81793146560</item>
      <item>TEMBO d.o.o. za unutarnju i vanjsku trgovinu, OIB 09060628765</item>
      <item>LIBUKOM JURDANI društvo s ograničenom odgovornošću za računovodstvene usluge, OIB 77671806963</item>
      <item>TEHNIKA dioničko društvo za graditeljstvo, inženjering, proizvodnju i trgovinu, OIB 73037001250</item>
      <item>RO - tehnologija društvo s ograničenom odgovornošću za inženjering, OIB 94757004774</item>
      <item>ČISTOĆA društvo s ograničenom odgovornošću za obavljanje komunalnih djelatnosti održavanja čistoće i odlaganja komunalnog otpada, OIB 38812451417</item>
      <item>HEP ELEKTRA d.o.o. za opskrbu električnom energijom, OIB 43965974818</item>
      <item>HEP-Operator distribucijskog sustava d.o.o. za distribuciju i opskrbu električne energije, OIB 46830600751</item>
      <item>PETROL društvo s ograničenom odgovornošću za trgovinu i prijevoz nafte i naftnih derivata, OIB 75550985023</item>
      <item>BIT PROMET d.o.o. za trgovinu i graditeljstvo, OIB 15161231864</item>
      <item>ALLIANZ ZAGREB dioničko društvo za osiguranje, OIB 23759810849</item>
      <item>Splitska banka dioničko društvo, OIB 69326397242</item>
      <item>SPV ZA SANACIJU d.o.o. za poslovne usluge, OIB 37066802433</item>
      <item>AUTO HRVATSKA dioničko društvo, OIB 32709834358</item>
      <item>UNIQA osiguranje d.d., OIB 75665455333</item>
      <item>MAKARSKI KOMUNALAC društvo s ograničenom odgovornošću za obavljanje komunalnih poslova, OIB 12733878804</item>
      <item>PODUZEĆE ZA CESTE SPLIT dioničko društvo, OIB 37901994151</item>
      <item>B2  KAPITAL d.o.o. za poslovne usluge, OIB 57509775367</item>
      <item>HUP-ZAGREB dioničko društvo hotelijerstvo, ugostiteljstvo i turizam, OIB 66859264899</item>
      <item>ZAGREBAČKI HOLDING, društvo s ograničenom odgovornošću za javni prijevoz, opskrbu vodom, održavanje čistoće, putnička agencija, šport, upravljanje objektima i poslovanje nekretninama, OIB 85584865987</item>
      <item>OPTIMA LEASING d.o.o. za usluge u likvidaciji, OIB 71463153978</item>
      <item>Wiener osiguranje Vienna Insurance Group dioničko društvo za osiguranje, OIB 52848403362</item>
      <item>WÜRTH-HRVATSKA d.o.o. za trgovinu, usluge i zastupanje, OIB 52641439848</item>
      <item>PLOVPUT trgovačko društvo s ograničenom odgovornošću za održavanje pomorskih plovnih putova i radijske službe, OIB 14480721492</item>
      <item>ERSTE&amp;STEIERMÄRKISCHE BANKA dioničko društvo, OIB 23057039320</item>
      <item>OSIJEK-KOTEKS dioničko društvo za graditeljstvo, proizvodnju i trgovinu, OIB 44610694500</item>
      <item>Hrvatske ceste društvo s ograničenom odgovornošću, za upravljanje, građenje i održavanje državnih cesta, OIB 55545787885</item>
      <item>KUHN-Hrvatska, društvo s ograničenom odgovornošću za trgovinu građevinskim i sličnim strojevima, OIB 04057188037</item>
      <item>GEOPROFIL d.o.o. za geodetske poslove, OIB 77073586385</item>
      <item>CROATIA osiguranje d.d., OIB 26187994862</item>
      <item>H-ABDUCO društvo s ograničenom odgovornošću za usluge, OIB 13667298928</item>
      <item>LUČKA UPRAVA SPLIT, OIB 06992092556</item>
      <item>BAŠREVIZOR, d.o.o. za reviziju i računovodstvene usluge, OIB 17544240268</item>
      <item>Hrvatska radiotelevizija, OIB 68419124305</item>
      <item>HYPO - LEASING STEIERMARK društvo s ograničenom odgovornošću za usluge, OIB 64646464586</item>
      <item>Tanja Kurilj, OIB 89010427357</item>
      <item>HRVATSKA BANKA ZA OBNOVU I RAZVITAK, OIB 26702280390</item>
      <item>Ivan Matić</item>
      <item>Odvjetničko Društvo Klišan i partneri d.o.o.</item>
      <item>Odvjetničko društvo Marčan i partneri društvo s ograničenom odgovornošću, OIB 80879978999</item>
      <item>Slavica Čupić</item>
      <item>Tonći Kurilj, OIB 37946147474</item>
      <item>ZAVOD ZA ISPITIVANJE KVALITETE, društvo s ograničenom odgovornošću, OIB 74121470605</item>
      <item>Dražen Vidman, stečajni upravitelj, OIB 42883746819</item>
      <item>ŽUPANIJSKO DRŽAVNO ODVJETNIŠTVO U SPLITU</item>
    </izvorni_sadrzaj>
    <derivirana_varijabla naziv="DomainObject.Predmet.OstaliListNazivFormatedOIB_1">
      <item>Marcel Barilar, OIB 53747311795</item>
      <item>PK društvo s ograničenom odgovornošću za proizvodnju, zastupanje i uvoz - izvoz, OIB 07930503403</item>
      <item>HRVATSKE ŠUME društvo s ograničenom odgovornošću, OIB 69693144506</item>
      <item>HRVATSKA POŠTANSKA BANKA, dioničko društvo, OIB 87939104217</item>
      <item>REPUBLIKA HRVATSKA MINISTARSTVO FINANCIJA, OIB 18683136487</item>
      <item>CEMEX BETON d.o.o. za proizvodnju i transport betona, pijeska i šljunka, OIB 28710813125</item>
      <item>Financijska agencija, OIB 85821130368</item>
      <item>MESSER CROATIA PLIN Poduzeće za proizvodnju i prodaju tehničkih plinova d.o.o., OIB 32179081874</item>
      <item>Hrvatski Telekom d.d., OIB 81793146560</item>
      <item>TEMBO d.o.o. za unutarnju i vanjsku trgovinu, OIB 09060628765</item>
      <item>LIBUKOM JURDANI društvo s ograničenom odgovornošću za računovodstvene usluge, OIB 77671806963</item>
      <item>TEHNIKA dioničko društvo za graditeljstvo, inženjering, proizvodnju i trgovinu, OIB 73037001250</item>
      <item>RO - tehnologija društvo s ograničenom odgovornošću za inženjering, OIB 94757004774</item>
      <item>ČISTOĆA društvo s ograničenom odgovornošću za obavljanje komunalnih djelatnosti održavanja čistoće i odlaganja komunalnog otpada, OIB 38812451417</item>
      <item>HEP ELEKTRA d.o.o. za opskrbu električnom energijom, OIB 43965974818</item>
      <item>HEP-Operator distribucijskog sustava d.o.o. za distribuciju i opskrbu električne energije, OIB 46830600751</item>
      <item>PETROL društvo s ograničenom odgovornošću za trgovinu i prijevoz nafte i naftnih derivata, OIB 75550985023</item>
      <item>BIT PROMET d.o.o. za trgovinu i graditeljstvo, OIB 15161231864</item>
      <item>ALLIANZ ZAGREB dioničko društvo za osiguranje, OIB 23759810849</item>
      <item>Splitska banka dioničko društvo, OIB 69326397242</item>
      <item>SPV ZA SANACIJU d.o.o. za poslovne usluge, OIB 37066802433</item>
      <item>AUTO HRVATSKA dioničko društvo, OIB 32709834358</item>
      <item>UNIQA osiguranje d.d., OIB 75665455333</item>
      <item>MAKARSKI KOMUNALAC društvo s ograničenom odgovornošću za obavljanje komunalnih poslova, OIB 12733878804</item>
      <item>PODUZEĆE ZA CESTE SPLIT dioničko društvo, OIB 37901994151</item>
      <item>B2  KAPITAL d.o.o. za poslovne usluge, OIB 57509775367</item>
      <item>HUP-ZAGREB dioničko društvo hotelijerstvo, ugostiteljstvo i turizam, OIB 66859264899</item>
      <item>ZAGREBAČKI HOLDING, društvo s ograničenom odgovornošću za javni prijevoz, opskrbu vodom, održavanje čistoće, putnička agencija, šport, upravljanje objektima i poslovanje nekretninama, OIB 85584865987</item>
      <item>OPTIMA LEASING d.o.o. za usluge u likvidaciji, OIB 71463153978</item>
      <item>Wiener osiguranje Vienna Insurance Group dioničko društvo za osiguranje, OIB 52848403362</item>
      <item>WÜRTH-HRVATSKA d.o.o. za trgovinu, usluge i zastupanje, OIB 52641439848</item>
      <item>PLOVPUT trgovačko društvo s ograničenom odgovornošću za održavanje pomorskih plovnih putova i radijske službe, OIB 14480721492</item>
      <item>ERSTE&amp;STEIERMÄRKISCHE BANKA dioničko društvo, OIB 23057039320</item>
      <item>OSIJEK-KOTEKS dioničko društvo za graditeljstvo, proizvodnju i trgovinu, OIB 44610694500</item>
      <item>Hrvatske ceste društvo s ograničenom odgovornošću, za upravljanje, građenje i održavanje državnih cesta, OIB 55545787885</item>
      <item>KUHN-Hrvatska, društvo s ograničenom odgovornošću za trgovinu građevinskim i sličnim strojevima, OIB 04057188037</item>
      <item>GEOPROFIL d.o.o. za geodetske poslove, OIB 77073586385</item>
      <item>CROATIA osiguranje d.d., OIB 26187994862</item>
      <item>H-ABDUCO društvo s ograničenom odgovornošću za usluge, OIB 13667298928</item>
      <item>LUČKA UPRAVA SPLIT, OIB 06992092556</item>
      <item>BAŠREVIZOR, d.o.o. za reviziju i računovodstvene usluge, OIB 17544240268</item>
      <item>Hrvatska radiotelevizija, OIB 68419124305</item>
      <item>HYPO - LEASING STEIERMARK društvo s ograničenom odgovornošću za usluge, OIB 64646464586</item>
      <item>Tanja Kurilj, OIB 89010427357</item>
      <item>HRVATSKA BANKA ZA OBNOVU I RAZVITAK, OIB 26702280390</item>
      <item>Ivan Matić</item>
      <item>Odvjetničko Društvo Klišan i partneri d.o.o.</item>
      <item>Odvjetničko društvo Marčan i partneri društvo s ograničenom odgovornošću, OIB 80879978999</item>
      <item>Slavica Čupić</item>
      <item>Tonći Kurilj, OIB 37946147474</item>
      <item>ZAVOD ZA ISPITIVANJE KVALITETE, društvo s ograničenom odgovornošću, OIB 74121470605</item>
      <item>Dražen Vidman, stečajni upravitelj, OIB 42883746819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GEORAD društvo s ograničenom odgovornošću za građenje i prijevoz</izvorni_sadrzaj>
    <derivirana_varijabla naziv="DomainObject.Predmet.ProtustrankaIDrugi_1">GEORAD društvo s ograničenom odgovornošću za građenje i prijevoz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GEORAD društvo s ograničenom odgovornošću za građenje i prijevoz, OIB 78126748207, Zrinsko-Frankopanska, S-7/1, 21300 Makarska</izvorni_sadrzaj>
    <derivirana_varijabla naziv="DomainObject.Predmet.ProtustrankaIDrugiAdressOIB_1">GEORAD društvo s ograničenom odgovornošću za građenje i prijevoz, OIB 78126748207, Zrinsko-Frankopanska, S-7/1,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GEORAD društvo s ograničenom odgovornošću za građenje i prijevoz</item>
      <item>FINANCIJSKA AGENCIJA, RC SPLIT</item>
      <item>KUHN-Hrvatska, društvo s ograničenom odgovornošću za trgovinu građevinskim i sličnim strojevima</item>
      <item>Marcel Barilar</item>
      <item>PK društvo s ograničenom odgovornošću za proizvodnju, zastupanje i uvoz - izvoz</item>
      <item>HRVATSKE ŠUME društvo s ograničenom odgovornošću</item>
      <item>HRVATSKA POŠTANSKA BANKA, dioničko društvo</item>
      <item>REPUBLIKA HRVATSKA MINISTARSTVO FINANCIJA</item>
      <item>CEMEX BETON d.o.o. za proizvodnju i transport betona, pijeska i šljunka</item>
      <item>Financijska agencija</item>
      <item>MESSER CROATIA PLIN Poduzeće za proizvodnju i prodaju tehničkih plinova d.o.o.</item>
      <item>Hrvatski Telekom d.d.</item>
      <item>TEMBO d.o.o. za unutarnju i vanjsku trgovinu</item>
      <item>LIBUKOM JURDANI društvo s ograničenom odgovornošću za računovodstvene usluge</item>
      <item>TEHNIKA dioničko društvo za graditeljstvo, inženjering, proizvodnju i trgovinu</item>
      <item>RO - tehnologija društvo s ograničenom odgovornošću za inženjering</item>
      <item>ČISTOĆA društvo s ograničenom odgovornošću za obavljanje komunalnih djelatnosti održavanja čistoće i odlaganja komunalnog otpada</item>
      <item>HEP ELEKTRA d.o.o. za opskrbu električnom energijom</item>
      <item>HEP-Operator distribucijskog sustava d.o.o. za distribuciju i opskrbu električne energije</item>
      <item>PETROL društvo s ograničenom odgovornošću za trgovinu i prijevoz nafte i naftnih derivata</item>
      <item>BIT PROMET d.o.o. za trgovinu i graditeljstvo</item>
      <item>ALLIANZ ZAGREB dioničko društvo za osiguranje</item>
      <item>Splitska banka dioničko društvo</item>
      <item>SPV ZA SANACIJU d.o.o. za poslovne usluge</item>
      <item>AUTO HRVATSKA dioničko društvo</item>
      <item>UNIQA osiguranje d.d.</item>
      <item>MAKARSKI KOMUNALAC društvo s ograničenom odgovornošću za obavljanje komunalnih poslova</item>
      <item>PODUZEĆE ZA CESTE SPLIT dioničko društvo</item>
      <item>B2  KAPITAL d.o.o. za poslovne usluge</item>
      <item>HUP-ZAGREB dioničko društvo hotelijerstvo, ugostiteljstvo i turizam</item>
      <item>ZAGREBAČKI HOLDING, društvo s ograničenom odgovornošću za javni prijevoz, opskrbu vodom, održavanje čistoće, putnička agencija, šport, upravljanje objektima i poslovanje nekretninama</item>
      <item>OPTIMA LEASING d.o.o. za usluge u likvidaciji</item>
      <item>Wiener osiguranje Vienna Insurance Group dioničko društvo za osiguranje</item>
      <item>WÜRTH-HRVATSKA d.o.o. za trgovinu, usluge i zastupanje</item>
      <item>PLOVPUT trgovačko društvo s ograničenom odgovornošću za održavanje pomorskih plovnih putova i radijske službe</item>
      <item>ERSTE&amp;STEIERMÄRKISCHE BANKA dioničko društvo</item>
      <item>OSIJEK-KOTEKS dioničko društvo za graditeljstvo, proizvodnju i trgovinu</item>
      <item>Hrvatske ceste društvo s ograničenom odgovornošću, za upravljanje, građenje i održavanje državnih cesta</item>
      <item>KUHN-Hrvatska, društvo s ograničenom odgovornošću za trgovinu građevinskim i sličnim strojevima</item>
      <item>GEOPROFIL d.o.o. za geodetske poslove</item>
      <item>CROATIA osiguranje d.d.</item>
      <item>H-ABDUCO društvo s ograničenom odgovornošću za usluge</item>
      <item>LUČKA UPRAVA SPLIT</item>
      <item>BAŠREVIZOR, d.o.o. za reviziju i računovodstvene usluge</item>
      <item>Hrvatska radiotelevizija</item>
      <item>HYPO - LEASING STEIERMARK društvo s ograničenom odgovornošću za usluge</item>
      <item>Tanja Kurilj</item>
      <item>HRVATSKA BANKA ZA OBNOVU I RAZVITAK</item>
      <item>Ivan Matić</item>
      <item>Odvjetničko Društvo Klišan i partneri d.o.o.</item>
      <item>Odvjetničko društvo Marčan i partneri društvo s ograničenom odgovornošću</item>
      <item>Slavica Čupić</item>
      <item>Tonći Kurilj</item>
      <item>ZAVOD ZA ISPITIVANJE KVALITETE, društvo s ograničenom odgovornošću</item>
      <item>Dražen Vidman, stečajni upravitelj</item>
      <item>ŽUPANIJSKO DRŽAVNO ODVJETNIŠTVO U SPLITU</item>
    </izvorni_sadrzaj>
    <derivirana_varijabla naziv="DomainObject.Predmet.SudioniciListNaziv_1">
      <item>GEORAD društvo s ograničenom odgovornošću za građenje i prijevoz</item>
      <item>FINANCIJSKA AGENCIJA, RC SPLIT</item>
      <item>KUHN-Hrvatska, društvo s ograničenom odgovornošću za trgovinu građevinskim i sličnim strojevima</item>
      <item>Marcel Barilar</item>
      <item>PK društvo s ograničenom odgovornošću za proizvodnju, zastupanje i uvoz - izvoz</item>
      <item>HRVATSKE ŠUME društvo s ograničenom odgovornošću</item>
      <item>HRVATSKA POŠTANSKA BANKA, dioničko društvo</item>
      <item>REPUBLIKA HRVATSKA MINISTARSTVO FINANCIJA</item>
      <item>CEMEX BETON d.o.o. za proizvodnju i transport betona, pijeska i šljunka</item>
      <item>Financijska agencija</item>
      <item>MESSER CROATIA PLIN Poduzeće za proizvodnju i prodaju tehničkih plinova d.o.o.</item>
      <item>Hrvatski Telekom d.d.</item>
      <item>TEMBO d.o.o. za unutarnju i vanjsku trgovinu</item>
      <item>LIBUKOM JURDANI društvo s ograničenom odgovornošću za računovodstvene usluge</item>
      <item>TEHNIKA dioničko društvo za graditeljstvo, inženjering, proizvodnju i trgovinu</item>
      <item>RO - tehnologija društvo s ograničenom odgovornošću za inženjering</item>
      <item>ČISTOĆA društvo s ograničenom odgovornošću za obavljanje komunalnih djelatnosti održavanja čistoće i odlaganja komunalnog otpada</item>
      <item>HEP ELEKTRA d.o.o. za opskrbu električnom energijom</item>
      <item>HEP-Operator distribucijskog sustava d.o.o. za distribuciju i opskrbu električne energije</item>
      <item>PETROL društvo s ograničenom odgovornošću za trgovinu i prijevoz nafte i naftnih derivata</item>
      <item>BIT PROMET d.o.o. za trgovinu i graditeljstvo</item>
      <item>ALLIANZ ZAGREB dioničko društvo za osiguranje</item>
      <item>Splitska banka dioničko društvo</item>
      <item>SPV ZA SANACIJU d.o.o. za poslovne usluge</item>
      <item>AUTO HRVATSKA dioničko društvo</item>
      <item>UNIQA osiguranje d.d.</item>
      <item>MAKARSKI KOMUNALAC društvo s ograničenom odgovornošću za obavljanje komunalnih poslova</item>
      <item>PODUZEĆE ZA CESTE SPLIT dioničko društvo</item>
      <item>B2  KAPITAL d.o.o. za poslovne usluge</item>
      <item>HUP-ZAGREB dioničko društvo hotelijerstvo, ugostiteljstvo i turizam</item>
      <item>ZAGREBAČKI HOLDING, društvo s ograničenom odgovornošću za javni prijevoz, opskrbu vodom, održavanje čistoće, putnička agencija, šport, upravljanje objektima i poslovanje nekretninama</item>
      <item>OPTIMA LEASING d.o.o. za usluge u likvidaciji</item>
      <item>Wiener osiguranje Vienna Insurance Group dioničko društvo za osiguranje</item>
      <item>WÜRTH-HRVATSKA d.o.o. za trgovinu, usluge i zastupanje</item>
      <item>PLOVPUT trgovačko društvo s ograničenom odgovornošću za održavanje pomorskih plovnih putova i radijske službe</item>
      <item>ERSTE&amp;STEIERMÄRKISCHE BANKA dioničko društvo</item>
      <item>OSIJEK-KOTEKS dioničko društvo za graditeljstvo, proizvodnju i trgovinu</item>
      <item>Hrvatske ceste društvo s ograničenom odgovornošću, za upravljanje, građenje i održavanje državnih cesta</item>
      <item>KUHN-Hrvatska, društvo s ograničenom odgovornošću za trgovinu građevinskim i sličnim strojevima</item>
      <item>GEOPROFIL d.o.o. za geodetske poslove</item>
      <item>CROATIA osiguranje d.d.</item>
      <item>H-ABDUCO društvo s ograničenom odgovornošću za usluge</item>
      <item>LUČKA UPRAVA SPLIT</item>
      <item>BAŠREVIZOR, d.o.o. za reviziju i računovodstvene usluge</item>
      <item>Hrvatska radiotelevizija</item>
      <item>HYPO - LEASING STEIERMARK društvo s ograničenom odgovornošću za usluge</item>
      <item>Tanja Kurilj</item>
      <item>HRVATSKA BANKA ZA OBNOVU I RAZVITAK</item>
      <item>Ivan Matić</item>
      <item>Odvjetničko Društvo Klišan i partneri d.o.o.</item>
      <item>Odvjetničko društvo Marčan i partneri društvo s ograničenom odgovornošću</item>
      <item>Slavica Čupić</item>
      <item>Tonći Kurilj</item>
      <item>ZAVOD ZA ISPITIVANJE KVALITETE, društvo s ograničenom odgovornošću</item>
      <item>Dražen Vidman, stečajni upravitelj</item>
      <item>ŽUPANIJSKO DRŽAVNO ODVJETNIŠTVO U SPLITU</item>
    </derivirana_varijabla>
  </DomainObject.Predmet.SudioniciListNaziv>
  <DomainObject.Predmet.SudioniciListAdressOIB>
    <izvorni_sadrzaj>
      <item>GEORAD društvo s ograničenom odgovornošću za građenje i prijevoz, OIB 78126748207, Zrinsko-Frankopanska, S-7/1,21300 Makarska</item>
      <item>FINANCIJSKA AGENCIJA, RC SPLIT, OIB 85821130368, Mažuranićevo šetalište 24 b,21000 Split</item>
      <item>KUHN-Hrvatska, društvo s ograničenom odgovornošću za trgovinu građevinskim i sličnim strojevima, OIB 04057188037, Rakitnica 4,10000 Zagreb</item>
      <item>Marcel Barilar, OIB 53747311795, Ilica 191c,10000 Zagreb</item>
      <item>PK društvo s ograničenom odgovornošću za proizvodnju, zastupanje i uvoz - izvoz, OIB 07930503403, Industrijska zona R-27 ,51226 Škrljevo</item>
      <item>HRVATSKE ŠUME društvo s ograničenom odgovornošću, OIB 69693144506, Ul.Ljudevita Farkaša Vukotinovića 2,10000 Zagreb</item>
      <item>HRVATSKA POŠTANSKA BANKA, dioničko društvo, OIB 87939104217, Jurišićeva 4,10000 Zagreb</item>
      <item>REPUBLIKA HRVATSKA MINISTARSTVO FINANCIJA, OIB 18683136487, Katančićeva 5,10000 Zagreb</item>
      <item>CEMEX BETON d.o.o. za proizvodnju i transport betona, pijeska i šljunka, OIB 28710813125, F. Tuđmana 45,21212 Kaštel Sućurac</item>
      <item>Financijska agencija, OIB 85821130368, Ulica grada Vukovara 70,10000 Zagreb</item>
      <item>MESSER CROATIA PLIN Poduzeće za proizvodnju i prodaju tehničkih plinova d.o.o., OIB 32179081874, Industrijska 1,10290 Zaprešić</item>
      <item>Hrvatski Telekom d.d., OIB 81793146560, Roberta Frangeša Mihanovića 9,10000 Zagreb</item>
      <item>TEMBO d.o.o. za unutarnju i vanjsku trgovinu, OIB 09060628765, Dragutina Novaka 1d,10255 Gornji Stupnik</item>
      <item>LIBUKOM JURDANI društvo s ograničenom odgovornošću za računovodstvene usluge, OIB 77671806963, Jurdani 50b,51211 Jurdani</item>
      <item>TEHNIKA dioničko društvo za graditeljstvo, inženjering, proizvodnju i trgovinu, OIB 73037001250, Ulica grada Vukovara 274,10000 Zagreb</item>
      <item>RO - tehnologija društvo s ograničenom odgovornošću za inženjering, OIB 94757004774, Nova Cesta 86,51410 Opatija</item>
      <item>ČISTOĆA društvo s ograničenom odgovornošću za obavljanje komunalnih djelatnosti održavanja čistoće i odlaganja komunalnog otpada, OIB 38812451417, Put Plokita 81,21000 Split</item>
      <item>HEP ELEKTRA d.o.o. za opskrbu električnom energijom, OIB 43965974818, Ulica grada Vukovara 37,10000 Zagreb</item>
      <item>HEP-Operator distribucijskog sustava d.o.o. za distribuciju i opskrbu električne energije, OIB 46830600751, Ulica grada Vukovara 37,10000 Zagreb</item>
      <item>PETROL društvo s ograničenom odgovornošću za trgovinu i prijevoz nafte i naftnih derivata, OIB 75550985023, Otok, Oreškovićeva 6h,10000 Zagreb</item>
      <item>BIT PROMET d.o.o. za trgovinu i graditeljstvo, OIB 15161231864, Odra, Velika cesta 39,10000 Zagreb</item>
      <item>ALLIANZ ZAGREB dioničko društvo za osiguranje, OIB 23759810849, Heinzelova 70,10000 Zagreb</item>
      <item>Splitska banka dioničko društvo, OIB 69326397242, Domovinskog rata 61,21000 Split</item>
      <item>SPV ZA SANACIJU d.o.o. za poslovne usluge, OIB 37066802433, Jurišićeva 1,10000 Zagreb</item>
      <item>AUTO HRVATSKA dioničko društvo, OIB 32709834358, Dubrovačka Ulica 1,21000 Split</item>
      <item>UNIQA osiguranje d.d., OIB 75665455333, Planinska 13 A ,10000 Zagreb</item>
      <item>MAKARSKI KOMUNALAC društvo s ograničenom odgovornošću za obavljanje komunalnih poslova, OIB 12733878804, Trg Tina Ujevića 1,21300 Makarska</item>
      <item>PODUZEĆE ZA CESTE SPLIT dioničko društvo, OIB 37901994151, Svetog Mihovila 1,21204 Dugopolje</item>
      <item>B2  KAPITAL d.o.o. za poslovne usluge, OIB 57509775367, Radnička cesta 41,10000 Zagreb</item>
      <item>HUP-ZAGREB dioničko društvo hotelijerstvo, ugostiteljstvo i turizam, OIB 66859264899, Trg Krešimira Ćosića 9,10000 Zagreb</item>
      <item>ZAGREBAČKI HOLDING, društvo s ograničenom odgovornošću za javni prijevoz, opskrbu vodom, održavanje čistoće, putnička agencija, šport, upravljanje objektima i poslovanje nekretninama, OIB 85584865987, Ulica grada Vukovara 41 ,10000 Zagreb</item>
      <item>OPTIMA LEASING d.o.o. za usluge u likvidaciji, OIB 71463153978, Miramarska 24/6,10000 Zagreb</item>
      <item>Wiener osiguranje Vienna Insurance Group dioničko društvo za osiguranje, OIB 52848403362, Slovenska ulica 24,10000 Zagreb</item>
      <item>WÜRTH-HRVATSKA d.o.o. za trgovinu, usluge i zastupanje, OIB 52641439848, Franje Lučića 32,10000 Zagreb</item>
      <item>PLOVPUT trgovačko društvo s ograničenom odgovornošću za održavanje pomorskih plovnih putova i radijske službe, OIB 14480721492, Obala Lazareta 1,21000 Split</item>
      <item>ERSTE&amp;STEIERMÄRKISCHE BANKA dioničko društvo, OIB 23057039320, Jadranski Trg 3a,51000 Rijeka</item>
      <item>OSIJEK-KOTEKS dioničko društvo za graditeljstvo, proizvodnju i trgovinu, OIB 44610694500, Šamačka 11,31000 Osijek</item>
      <item>Hrvatske ceste društvo s ograničenom odgovornošću, za upravljanje, građenje i održavanje državnih cesta, OIB 55545787885, Vončinina 3,10000 Zagreb</item>
      <item>KUHN-Hrvatska, društvo s ograničenom odgovornošću za trgovinu građevinskim i sličnim strojevima, OIB 04057188037, Rakitnica 4,10000 Zagreb</item>
      <item>GEOPROFIL d.o.o. za geodetske poslove, OIB 77073586385, Dr. Jurja Dobrile 40,10410 Velika Gorica</item>
      <item>CROATIA osiguranje d.d., OIB 26187994862, Vatroslava Jagića 33,10000 Zagreb</item>
      <item>H-ABDUCO društvo s ograničenom odgovornošću za usluge, OIB 13667298928, Slavonska avenija 6A ,10000 Zagreb</item>
      <item>LUČKA UPRAVA SPLIT, OIB 06992092556, Gat Sv. Duje 1,21000 Split</item>
      <item>BAŠREVIZOR, d.o.o. za reviziju i računovodstvene usluge, OIB 17544240268, Trg hrvatske bratske zajednice 2,21000 Split</item>
      <item>Hrvatska radiotelevizija, OIB 68419124305, Prisavlje 3,10000 Zagreb</item>
      <item>HYPO - LEASING STEIERMARK društvo s ograničenom odgovornošću za usluge, OIB 64646464586, Garićgradska 18,10000 Zagreb</item>
      <item>Tanja Kurilj, OIB 89010427357, Petra Perice 20,21300 Makarska</item>
      <item>HRVATSKA BANKA ZA OBNOVU I RAZVITAK, OIB 26702280390, Strossmayerov Trg 9,10000 Zagreb</item>
      <item>Ivan Matić, Slavenskog 1,10000 Zagreb</item>
      <item>Odvjetničko Društvo Klišan i partneri d.o.o., Zelinska 2 a,10000 Zagreb</item>
      <item>Odvjetničko društvo Marčan i partneri društvo s ograničenom odgovornošću, OIB 80879978999, Prolaz Marije Krucifikse Kozulić 2,51000 Rijeka</item>
      <item>Slavica Čupić, Bihačka 2 A/IV,21000 Split</item>
      <item>Tonći Kurilj, OIB 37946147474, Petra Perice 20,21300 Makarska</item>
      <item>ZAVOD ZA ISPITIVANJE KVALITETE, društvo s ograničenom odgovornošću, OIB 74121470605, Ljudevita Gaja 17III,10000 Zagreb</item>
      <item>Dražen Vidman, stečajni upravitelj, OIB 42883746819, Vladimira Nazora 77,42240 Ivanec</item>
      <item>ŽUPANIJSKO DRŽAVNO ODVJETNIŠTVO U SPLITU, Gundulićeva 29a,21000 Split</item>
    </izvorni_sadrzaj>
    <derivirana_varijabla naziv="DomainObject.Predmet.SudioniciListAdressOIB_1">
      <item>GEORAD društvo s ograničenom odgovornošću za građenje i prijevoz, OIB 78126748207, Zrinsko-Frankopanska, S-7/1,21300 Makarska</item>
      <item>FINANCIJSKA AGENCIJA, RC SPLIT, OIB 85821130368, Mažuranićevo šetalište 24 b,21000 Split</item>
      <item>KUHN-Hrvatska, društvo s ograničenom odgovornošću za trgovinu građevinskim i sličnim strojevima, OIB 04057188037, Rakitnica 4,10000 Zagreb</item>
      <item>Marcel Barilar, OIB 53747311795, Ilica 191c,10000 Zagreb</item>
      <item>PK društvo s ograničenom odgovornošću za proizvodnju, zastupanje i uvoz - izvoz, OIB 07930503403, Industrijska zona R-27 ,51226 Škrljevo</item>
      <item>HRVATSKE ŠUME društvo s ograničenom odgovornošću, OIB 69693144506, Ul.Ljudevita Farkaša Vukotinovića 2,10000 Zagreb</item>
      <item>HRVATSKA POŠTANSKA BANKA, dioničko društvo, OIB 87939104217, Jurišićeva 4,10000 Zagreb</item>
      <item>REPUBLIKA HRVATSKA MINISTARSTVO FINANCIJA, OIB 18683136487, Katančićeva 5,10000 Zagreb</item>
      <item>CEMEX BETON d.o.o. za proizvodnju i transport betona, pijeska i šljunka, OIB 28710813125, F. Tuđmana 45,21212 Kaštel Sućurac</item>
      <item>Financijska agencija, OIB 85821130368, Ulica grada Vukovara 70,10000 Zagreb</item>
      <item>MESSER CROATIA PLIN Poduzeće za proizvodnju i prodaju tehničkih plinova d.o.o., OIB 32179081874, Industrijska 1,10290 Zaprešić</item>
      <item>Hrvatski Telekom d.d., OIB 81793146560, Roberta Frangeša Mihanovića 9,10000 Zagreb</item>
      <item>TEMBO d.o.o. za unutarnju i vanjsku trgovinu, OIB 09060628765, Dragutina Novaka 1d,10255 Gornji Stupnik</item>
      <item>LIBUKOM JURDANI društvo s ograničenom odgovornošću za računovodstvene usluge, OIB 77671806963, Jurdani 50b,51211 Jurdani</item>
      <item>TEHNIKA dioničko društvo za graditeljstvo, inženjering, proizvodnju i trgovinu, OIB 73037001250, Ulica grada Vukovara 274,10000 Zagreb</item>
      <item>RO - tehnologija društvo s ograničenom odgovornošću za inženjering, OIB 94757004774, Nova Cesta 86,51410 Opatija</item>
      <item>ČISTOĆA društvo s ograničenom odgovornošću za obavljanje komunalnih djelatnosti održavanja čistoće i odlaganja komunalnog otpada, OIB 38812451417, Put Plokita 81,21000 Split</item>
      <item>HEP ELEKTRA d.o.o. za opskrbu električnom energijom, OIB 43965974818, Ulica grada Vukovara 37,10000 Zagreb</item>
      <item>HEP-Operator distribucijskog sustava d.o.o. za distribuciju i opskrbu električne energije, OIB 46830600751, Ulica grada Vukovara 37,10000 Zagreb</item>
      <item>PETROL društvo s ograničenom odgovornošću za trgovinu i prijevoz nafte i naftnih derivata, OIB 75550985023, Otok, Oreškovićeva 6h,10000 Zagreb</item>
      <item>BIT PROMET d.o.o. za trgovinu i graditeljstvo, OIB 15161231864, Odra, Velika cesta 39,10000 Zagreb</item>
      <item>ALLIANZ ZAGREB dioničko društvo za osiguranje, OIB 23759810849, Heinzelova 70,10000 Zagreb</item>
      <item>Splitska banka dioničko društvo, OIB 69326397242, Domovinskog rata 61,21000 Split</item>
      <item>SPV ZA SANACIJU d.o.o. za poslovne usluge, OIB 37066802433, Jurišićeva 1,10000 Zagreb</item>
      <item>AUTO HRVATSKA dioničko društvo, OIB 32709834358, Dubrovačka Ulica 1,21000 Split</item>
      <item>UNIQA osiguranje d.d., OIB 75665455333, Planinska 13 A ,10000 Zagreb</item>
      <item>MAKARSKI KOMUNALAC društvo s ograničenom odgovornošću za obavljanje komunalnih poslova, OIB 12733878804, Trg Tina Ujevića 1,21300 Makarska</item>
      <item>PODUZEĆE ZA CESTE SPLIT dioničko društvo, OIB 37901994151, Svetog Mihovila 1,21204 Dugopolje</item>
      <item>B2  KAPITAL d.o.o. za poslovne usluge, OIB 57509775367, Radnička cesta 41,10000 Zagreb</item>
      <item>HUP-ZAGREB dioničko društvo hotelijerstvo, ugostiteljstvo i turizam, OIB 66859264899, Trg Krešimira Ćosića 9,10000 Zagreb</item>
      <item>ZAGREBAČKI HOLDING, društvo s ograničenom odgovornošću za javni prijevoz, opskrbu vodom, održavanje čistoće, putnička agencija, šport, upravljanje objektima i poslovanje nekretninama, OIB 85584865987, Ulica grada Vukovara 41 ,10000 Zagreb</item>
      <item>OPTIMA LEASING d.o.o. za usluge u likvidaciji, OIB 71463153978, Miramarska 24/6,10000 Zagreb</item>
      <item>Wiener osiguranje Vienna Insurance Group dioničko društvo za osiguranje, OIB 52848403362, Slovenska ulica 24,10000 Zagreb</item>
      <item>WÜRTH-HRVATSKA d.o.o. za trgovinu, usluge i zastupanje, OIB 52641439848, Franje Lučića 32,10000 Zagreb</item>
      <item>PLOVPUT trgovačko društvo s ograničenom odgovornošću za održavanje pomorskih plovnih putova i radijske službe, OIB 14480721492, Obala Lazareta 1,21000 Split</item>
      <item>ERSTE&amp;STEIERMÄRKISCHE BANKA dioničko društvo, OIB 23057039320, Jadranski Trg 3a,51000 Rijeka</item>
      <item>OSIJEK-KOTEKS dioničko društvo za graditeljstvo, proizvodnju i trgovinu, OIB 44610694500, Šamačka 11,31000 Osijek</item>
      <item>Hrvatske ceste društvo s ograničenom odgovornošću, za upravljanje, građenje i održavanje državnih cesta, OIB 55545787885, Vončinina 3,10000 Zagreb</item>
      <item>KUHN-Hrvatska, društvo s ograničenom odgovornošću za trgovinu građevinskim i sličnim strojevima, OIB 04057188037, Rakitnica 4,10000 Zagreb</item>
      <item>GEOPROFIL d.o.o. za geodetske poslove, OIB 77073586385, Dr. Jurja Dobrile 40,10410 Velika Gorica</item>
      <item>CROATIA osiguranje d.d., OIB 26187994862, Vatroslava Jagića 33,10000 Zagreb</item>
      <item>H-ABDUCO društvo s ograničenom odgovornošću za usluge, OIB 13667298928, Slavonska avenija 6A ,10000 Zagreb</item>
      <item>LUČKA UPRAVA SPLIT, OIB 06992092556, Gat Sv. Duje 1,21000 Split</item>
      <item>BAŠREVIZOR, d.o.o. za reviziju i računovodstvene usluge, OIB 17544240268, Trg hrvatske bratske zajednice 2,21000 Split</item>
      <item>Hrvatska radiotelevizija, OIB 68419124305, Prisavlje 3,10000 Zagreb</item>
      <item>HYPO - LEASING STEIERMARK društvo s ograničenom odgovornošću za usluge, OIB 64646464586, Garićgradska 18,10000 Zagreb</item>
      <item>Tanja Kurilj, OIB 89010427357, Petra Perice 20,21300 Makarska</item>
      <item>HRVATSKA BANKA ZA OBNOVU I RAZVITAK, OIB 26702280390, Strossmayerov Trg 9,10000 Zagreb</item>
      <item>Ivan Matić, Slavenskog 1,10000 Zagreb</item>
      <item>Odvjetničko Društvo Klišan i partneri d.o.o., Zelinska 2 a,10000 Zagreb</item>
      <item>Odvjetničko društvo Marčan i partneri društvo s ograničenom odgovornošću, OIB 80879978999, Prolaz Marije Krucifikse Kozulić 2,51000 Rijeka</item>
      <item>Slavica Čupić, Bihačka 2 A/IV,21000 Split</item>
      <item>Tonći Kurilj, OIB 37946147474, Petra Perice 20,21300 Makarska</item>
      <item>ZAVOD ZA ISPITIVANJE KVALITETE, društvo s ograničenom odgovornošću, OIB 74121470605, Ljudevita Gaja 17III,10000 Zagreb</item>
      <item>Dražen Vidman, stečajni upravitelj, OIB 42883746819, Vladimira Nazora 77,42240 Ivanec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78126748207</item>
      <item>, OIB 85821130368</item>
      <item>, OIB 04057188037</item>
      <item>, OIB 53747311795</item>
      <item>, OIB 07930503403</item>
      <item>, OIB 69693144506</item>
      <item>, OIB 87939104217</item>
      <item>, OIB 18683136487</item>
      <item>, OIB 28710813125</item>
      <item>, OIB 85821130368</item>
      <item>, OIB 32179081874</item>
      <item>, OIB 81793146560</item>
      <item>, OIB 09060628765</item>
      <item>, OIB 77671806963</item>
      <item>, OIB 73037001250</item>
      <item>, OIB 94757004774</item>
      <item>, OIB 38812451417</item>
      <item>, OIB 43965974818</item>
      <item>, OIB 46830600751</item>
      <item>, OIB 75550985023</item>
      <item>, OIB 15161231864</item>
      <item>, OIB 23759810849</item>
      <item>, OIB 69326397242</item>
      <item>, OIB 37066802433</item>
      <item>, OIB 32709834358</item>
      <item>, OIB 75665455333</item>
      <item>, OIB 12733878804</item>
      <item>, OIB 37901994151</item>
      <item>, OIB 57509775367</item>
      <item>, OIB 66859264899</item>
      <item>, OIB 85584865987</item>
      <item>, OIB 71463153978</item>
      <item>, OIB 52848403362</item>
      <item>, OIB 52641439848</item>
      <item>, OIB 14480721492</item>
      <item>, OIB 23057039320</item>
      <item>, OIB 44610694500</item>
      <item>, OIB 55545787885</item>
      <item>, OIB 04057188037</item>
      <item>, OIB 77073586385</item>
      <item>, OIB 26187994862</item>
      <item>, OIB 13667298928</item>
      <item>, OIB 06992092556</item>
      <item>, OIB 17544240268</item>
      <item>, OIB 68419124305</item>
      <item>, OIB 64646464586</item>
      <item>, OIB 89010427357</item>
      <item>, OIB 26702280390</item>
      <item>, OIB null</item>
      <item>, OIB null</item>
      <item>, OIB 80879978999</item>
      <item>, OIB null</item>
      <item>, OIB 37946147474</item>
      <item>, OIB 74121470605</item>
      <item>, OIB 42883746819</item>
      <item>, OIB null</item>
    </izvorni_sadrzaj>
    <derivirana_varijabla naziv="DomainObject.Predmet.SudioniciListNazivOIB_1">
      <item>, OIB 78126748207</item>
      <item>, OIB 85821130368</item>
      <item>, OIB 04057188037</item>
      <item>, OIB 53747311795</item>
      <item>, OIB 07930503403</item>
      <item>, OIB 69693144506</item>
      <item>, OIB 87939104217</item>
      <item>, OIB 18683136487</item>
      <item>, OIB 28710813125</item>
      <item>, OIB 85821130368</item>
      <item>, OIB 32179081874</item>
      <item>, OIB 81793146560</item>
      <item>, OIB 09060628765</item>
      <item>, OIB 77671806963</item>
      <item>, OIB 73037001250</item>
      <item>, OIB 94757004774</item>
      <item>, OIB 38812451417</item>
      <item>, OIB 43965974818</item>
      <item>, OIB 46830600751</item>
      <item>, OIB 75550985023</item>
      <item>, OIB 15161231864</item>
      <item>, OIB 23759810849</item>
      <item>, OIB 69326397242</item>
      <item>, OIB 37066802433</item>
      <item>, OIB 32709834358</item>
      <item>, OIB 75665455333</item>
      <item>, OIB 12733878804</item>
      <item>, OIB 37901994151</item>
      <item>, OIB 57509775367</item>
      <item>, OIB 66859264899</item>
      <item>, OIB 85584865987</item>
      <item>, OIB 71463153978</item>
      <item>, OIB 52848403362</item>
      <item>, OIB 52641439848</item>
      <item>, OIB 14480721492</item>
      <item>, OIB 23057039320</item>
      <item>, OIB 44610694500</item>
      <item>, OIB 55545787885</item>
      <item>, OIB 04057188037</item>
      <item>, OIB 77073586385</item>
      <item>, OIB 26187994862</item>
      <item>, OIB 13667298928</item>
      <item>, OIB 06992092556</item>
      <item>, OIB 17544240268</item>
      <item>, OIB 68419124305</item>
      <item>, OIB 64646464586</item>
      <item>, OIB 89010427357</item>
      <item>, OIB 26702280390</item>
      <item>, OIB null</item>
      <item>, OIB null</item>
      <item>, OIB 80879978999</item>
      <item>, OIB null</item>
      <item>, OIB 37946147474</item>
      <item>, OIB 74121470605</item>
      <item>, OIB 42883746819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FD1ED9-E645-48B5-AFB8-1C03828C8D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389</properties:Words>
  <properties:Characters>2067</properties:Characters>
  <properties:Lines>57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2477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2018-05-29T07:24:00Z</dcterms:created>
  <dc:creator>none</dc:creator>
  <cp:lastModifiedBy>Katarina Franković</cp:lastModifiedBy>
  <cp:lastPrinted>2017-09-18T12:03:00Z</cp:lastPrinted>
  <dcterms:modified xmlns:xsi="http://www.w3.org/2001/XMLSchema-instance" xsi:type="dcterms:W3CDTF">2018-05-29T07:26:00Z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Zaključak (zaključak nalog i poziv na očitovanje stečajnom upravitelju  1550 - 16  očitovanje o poljoprivrednom zemljištu pašnjak.docx)</vt:lpwstr>
  </prop:property>
  <prop:property name="CC_coloring" pid="5" fmtid="{D5CDD505-2E9C-101B-9397-08002B2CF9AE}">
    <vt:bool>false</vt:bool>
  </prop:property>
</prop:Properties>
</file>