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60ea" w14:paraId="9dc60e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C94359">
        <w:t>6245/16-44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sucu Vesni Fundurulić Perišin,  u stečajnom postupku nad stečajnim dužnikom </w:t>
      </w:r>
      <w:r w:rsidR="00C94359" w:rsidRPr="00C94359">
        <w:t>PEŠČENICA NEKRETNINE d.o.o. u stečaju, Zagreb, I. Ferenšćica 104, OIB: 63178106500</w:t>
      </w:r>
      <w:r w:rsidR="00C94359">
        <w:t>, 7</w:t>
      </w:r>
      <w:r w:rsidR="001D1DD8">
        <w:t>. lipnja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="006A6635" w:rsidRPr="006A6635">
        <w:t>PEŠČENICA NEKRETNINE d.o.o. u stečaju, Zagreb, I. Ferenšćica 104, OIB: 63178106500</w:t>
      </w:r>
      <w:r w:rsidR="006A6635">
        <w:t xml:space="preserve"> </w:t>
      </w:r>
      <w:r>
        <w:t xml:space="preserve">za </w:t>
      </w:r>
      <w:r w:rsidR="006A6635">
        <w:t>7</w:t>
      </w:r>
      <w:r>
        <w:t>.</w:t>
      </w:r>
      <w:r w:rsidR="001A7735">
        <w:t xml:space="preserve"> </w:t>
      </w:r>
      <w:r>
        <w:t xml:space="preserve">rujna </w:t>
      </w:r>
      <w:r w:rsidR="001A7735">
        <w:t>201</w:t>
      </w:r>
      <w:r w:rsidR="00526BED">
        <w:t>8. u 12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6A6635">
        <w:t>6245/16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A6635">
        <w:t>7</w:t>
      </w:r>
      <w:r w:rsidR="00AD14EA">
        <w:t>. lipnja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3E2C57">
        <w:t>, v.r.</w:t>
      </w:r>
    </w:p>
    <w:p w:rsidRDefault="003E2C57" w:rsidP="00F15707" w:rsidR="003E2C57">
      <w:pPr>
        <w:jc w:val="right"/>
      </w:pPr>
    </w:p>
    <w:p w:rsidRDefault="003E2C57" w:rsidP="00F15707" w:rsidR="003E2C57">
      <w:pPr>
        <w:jc w:val="right"/>
      </w:pPr>
      <w:r>
        <w:t>Za točnost otpravka-</w:t>
      </w:r>
    </w:p>
    <w:p w:rsidRDefault="003E2C57" w:rsidP="00F15707" w:rsidR="003E2C57">
      <w:pPr>
        <w:jc w:val="right"/>
      </w:pPr>
      <w:r>
        <w:t>ovlašteni službenik:</w:t>
      </w:r>
    </w:p>
    <w:p w:rsidRDefault="003E2C57" w:rsidP="00F15707" w:rsidR="003E2C57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839C3"/>
    <w:rsid w:val="003E2C57"/>
    <w:rsid w:val="003F7F13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7747F1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C3114"/>
    <w:rsid w:val="00C22EA7"/>
    <w:rsid w:val="00C65926"/>
    <w:rsid w:val="00C77931"/>
    <w:rsid w:val="00C84FC5"/>
    <w:rsid w:val="00C87F69"/>
    <w:rsid w:val="00C94359"/>
    <w:rsid w:val="00CA16DE"/>
    <w:rsid w:val="00D52897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07F5A-051A-46EC-9695-72AE94BB9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1326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2018-06-07T08:12:00Z</dcterms:created>
  <dc:creator>Žana Livaja</dc:creator>
  <cp:lastModifiedBy>Žana Livaja</cp:lastModifiedBy>
  <cp:lastPrinted>2018-04-04T07:59:00Z</cp:lastPrinted>
  <dcterms:modified xmlns:xsi="http://www.w3.org/2001/XMLSchema-instance" xsi:type="dcterms:W3CDTF">2018-06-07T08:16:00Z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(St-6245-16--SKUPŠTINA-završno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