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a87a7" w14:paraId="c8a87a7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2C76FE">
        <w:rPr>
          <w:rFonts w:hAnsi="Times New Roman" w:ascii="Times New Roman"/>
        </w:rPr>
        <w:t>4</w:t>
      </w:r>
      <w:r w:rsidR="00A558B8">
        <w:rPr>
          <w:rFonts w:hAnsi="Times New Roman" w:ascii="Times New Roman"/>
        </w:rPr>
        <w:t>5</w:t>
      </w:r>
      <w:r w:rsidR="006E6A71">
        <w:rPr>
          <w:rFonts w:hAnsi="Times New Roman" w:ascii="Times New Roman"/>
        </w:rPr>
        <w:t>85</w:t>
      </w:r>
      <w:r w:rsidR="00A96748">
        <w:rPr>
          <w:rFonts w:hAnsi="Times New Roman" w:ascii="Times New Roman"/>
        </w:rPr>
        <w:t>/16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Karlovac, </w:t>
      </w:r>
      <w:r w:rsidR="00C07BB9">
        <w:rPr>
          <w:rFonts w:hAnsi="Times New Roman" w:ascii="Times New Roman"/>
        </w:rPr>
        <w:t>Trg hrvatskih branitelja 1/II</w:t>
      </w:r>
      <w:r w:rsidR="001A0EA0" w:rsidRPr="004272F9">
        <w:rPr>
          <w:rFonts w:hAnsi="Times New Roman" w:ascii="Times New Roman"/>
        </w:rPr>
        <w:t xml:space="preserve">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6E6A71" w:rsidR="002C76F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ODVJETNIK </w:t>
      </w:r>
    </w:p>
    <w:p w:rsidRDefault="006E6A71" w:rsidR="006E6A7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JOSIP RELJIĆ</w:t>
      </w:r>
    </w:p>
    <w:p w:rsidRDefault="006E6A71" w:rsidR="006E6A7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D. </w:t>
      </w:r>
      <w:proofErr w:type="spellStart"/>
      <w:r>
        <w:rPr>
          <w:rFonts w:hAnsi="Times New Roman" w:ascii="Times New Roman"/>
        </w:rPr>
        <w:t>Kušlana</w:t>
      </w:r>
      <w:proofErr w:type="spellEnd"/>
      <w:r>
        <w:rPr>
          <w:rFonts w:hAnsi="Times New Roman" w:ascii="Times New Roman"/>
        </w:rPr>
        <w:t xml:space="preserve"> 2</w:t>
      </w:r>
    </w:p>
    <w:p w:rsidRDefault="00A558B8" w:rsidR="00A558B8" w:rsidRPr="004272F9">
      <w:pPr>
        <w:jc w:val="right"/>
        <w:rPr>
          <w:rFonts w:hAnsi="Times New Roman" w:ascii="Times New Roman"/>
        </w:rPr>
      </w:pPr>
    </w:p>
    <w:p w:rsidRDefault="00A96748" w:rsidR="00F54DC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zakonski zastupnik </w:t>
      </w:r>
    </w:p>
    <w:p w:rsidRDefault="006E6A71" w:rsidR="00A558B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AHMED IDRIZI</w:t>
      </w:r>
    </w:p>
    <w:p w:rsidRDefault="006E6A71" w:rsidR="006E6A7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1. gardijske brigade </w:t>
      </w:r>
      <w:proofErr w:type="spellStart"/>
      <w:r>
        <w:rPr>
          <w:rFonts w:hAnsi="Times New Roman" w:ascii="Times New Roman"/>
        </w:rPr>
        <w:t>Tirgrovi</w:t>
      </w:r>
      <w:proofErr w:type="spellEnd"/>
      <w:r>
        <w:rPr>
          <w:rFonts w:hAnsi="Times New Roman" w:ascii="Times New Roman"/>
        </w:rPr>
        <w:t xml:space="preserve"> 27c</w:t>
      </w:r>
    </w:p>
    <w:p w:rsidRDefault="006E6A71" w:rsidR="006E6A71">
      <w:pPr>
        <w:jc w:val="right"/>
        <w:rPr>
          <w:rFonts w:hAnsi="Times New Roman" w:ascii="Times New Roman"/>
        </w:rPr>
      </w:pPr>
    </w:p>
    <w:p w:rsidRDefault="006E6A71" w:rsidR="006E6A7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FINANCIJSKA AGENCIJA</w:t>
      </w:r>
    </w:p>
    <w:p w:rsidRDefault="006E6A71" w:rsidR="006E6A7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Ulica grada Vukovara 70 </w:t>
      </w:r>
    </w:p>
    <w:p w:rsidRDefault="003820A7" w:rsidR="003820A7" w:rsidRPr="00B60A70">
      <w:pPr>
        <w:jc w:val="right"/>
        <w:rPr>
          <w:rFonts w:hAnsi="Times New Roman" w:ascii="Times New Roman"/>
          <w:b/>
        </w:rPr>
      </w:pPr>
    </w:p>
    <w:p w:rsidRDefault="00052E15" w:rsidP="00B46B2C" w:rsidR="006E6A7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6E6A71">
        <w:rPr>
          <w:rFonts w:hAnsi="Times New Roman" w:ascii="Times New Roman"/>
        </w:rPr>
        <w:t xml:space="preserve">ROSI UGOSTITELJSTVO d.o.o., Zagreb, 1. gardijske brigade Tigrovi </w:t>
      </w:r>
    </w:p>
    <w:p w:rsidRDefault="006E6A71" w:rsidP="00B46B2C" w:rsidR="002C76F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27C, OIB 44665332396, kojeg zastupa punomoćnik Josip Reljić, odvjetnik </w:t>
      </w:r>
    </w:p>
    <w:p w:rsidRDefault="006E6A71" w:rsidP="00B46B2C" w:rsidR="006E6A7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u Zagrebu, D. </w:t>
      </w:r>
      <w:proofErr w:type="spellStart"/>
      <w:r>
        <w:rPr>
          <w:rFonts w:hAnsi="Times New Roman" w:ascii="Times New Roman"/>
        </w:rPr>
        <w:t>Kušlana</w:t>
      </w:r>
      <w:proofErr w:type="spellEnd"/>
      <w:r>
        <w:rPr>
          <w:rFonts w:hAnsi="Times New Roman" w:ascii="Times New Roman"/>
        </w:rPr>
        <w:t xml:space="preserve"> 2 </w:t>
      </w:r>
    </w:p>
    <w:p w:rsidRDefault="006E6A71" w:rsidP="00B46B2C" w:rsidR="006E6A71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Pozivate se na ročište radi rasprave o pretpostavkama za otvaranje stečajnog postupka nad dužnikom zakazano za dan </w:t>
      </w:r>
      <w:r w:rsidR="006E6A71">
        <w:rPr>
          <w:rFonts w:hAnsi="Times New Roman" w:ascii="Times New Roman"/>
          <w:b/>
        </w:rPr>
        <w:t>30</w:t>
      </w:r>
      <w:r w:rsidR="00C07BB9">
        <w:rPr>
          <w:rFonts w:hAnsi="Times New Roman" w:ascii="Times New Roman"/>
          <w:b/>
        </w:rPr>
        <w:t>. studenog</w:t>
      </w:r>
      <w:r w:rsidR="00E16153">
        <w:rPr>
          <w:rFonts w:hAnsi="Times New Roman" w:ascii="Times New Roman"/>
          <w:b/>
        </w:rPr>
        <w:t xml:space="preserve"> </w:t>
      </w:r>
      <w:r w:rsidR="004272F9">
        <w:rPr>
          <w:rFonts w:hAnsi="Times New Roman" w:ascii="Times New Roman"/>
          <w:b/>
        </w:rPr>
        <w:t>2017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B366D3">
        <w:rPr>
          <w:rFonts w:hAnsi="Times New Roman" w:ascii="Times New Roman"/>
          <w:b/>
        </w:rPr>
        <w:t>1</w:t>
      </w:r>
      <w:r w:rsidR="006E6A71">
        <w:rPr>
          <w:rFonts w:hAnsi="Times New Roman" w:ascii="Times New Roman"/>
          <w:b/>
        </w:rPr>
        <w:t>0</w:t>
      </w:r>
      <w:r w:rsidR="001A7D33">
        <w:rPr>
          <w:rFonts w:hAnsi="Times New Roman" w:ascii="Times New Roman"/>
          <w:b/>
        </w:rPr>
        <w:t>,</w:t>
      </w:r>
      <w:r w:rsidR="002C76FE">
        <w:rPr>
          <w:rFonts w:hAnsi="Times New Roman" w:ascii="Times New Roman"/>
          <w:b/>
        </w:rPr>
        <w:t>3</w:t>
      </w:r>
      <w:r w:rsidR="001A7D33">
        <w:rPr>
          <w:rFonts w:hAnsi="Times New Roman" w:ascii="Times New Roman"/>
          <w:b/>
        </w:rPr>
        <w:t>0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</w:t>
      </w:r>
      <w:r w:rsidR="00C07BB9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, soba broj </w:t>
      </w:r>
      <w:r w:rsidR="00C07BB9">
        <w:rPr>
          <w:rFonts w:hAnsi="Times New Roman" w:ascii="Times New Roman"/>
        </w:rPr>
        <w:t>204</w:t>
      </w:r>
      <w:r>
        <w:rPr>
          <w:rFonts w:hAnsi="Times New Roman" w:ascii="Times New Roman"/>
        </w:rPr>
        <w:t xml:space="preserve">. </w:t>
      </w:r>
    </w:p>
    <w:p w:rsidRDefault="009A61D4" w:rsidP="00A05F6F" w:rsidR="009A61D4">
      <w:pPr>
        <w:ind w:firstLine="708"/>
        <w:jc w:val="both"/>
        <w:rPr>
          <w:rFonts w:hAnsi="Times New Roman" w:ascii="Times New Roman"/>
        </w:rPr>
      </w:pP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B366D3">
        <w:rPr>
          <w:rFonts w:hAnsi="Times New Roman" w:ascii="Times New Roman"/>
        </w:rPr>
        <w:t>2</w:t>
      </w:r>
      <w:r w:rsidR="006E6A71">
        <w:rPr>
          <w:rFonts w:hAnsi="Times New Roman" w:ascii="Times New Roman"/>
        </w:rPr>
        <w:t>5</w:t>
      </w:r>
      <w:r w:rsidR="002C76FE">
        <w:rPr>
          <w:rFonts w:hAnsi="Times New Roman" w:ascii="Times New Roman"/>
        </w:rPr>
        <w:t>. rujna</w:t>
      </w:r>
      <w:r w:rsidR="004272F9">
        <w:rPr>
          <w:rFonts w:hAnsi="Times New Roman" w:ascii="Times New Roman"/>
        </w:rPr>
        <w:t xml:space="preserve"> 2017. 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Za točnost </w:t>
      </w:r>
      <w:proofErr w:type="spellStart"/>
      <w:r w:rsidRPr="00B60A70">
        <w:rPr>
          <w:rFonts w:hAnsi="Times New Roman" w:ascii="Times New Roman"/>
        </w:rPr>
        <w:t>otpravka</w:t>
      </w:r>
      <w:proofErr w:type="spellEnd"/>
      <w:r w:rsidRPr="00B60A70">
        <w:rPr>
          <w:rFonts w:hAnsi="Times New Roman" w:ascii="Times New Roman"/>
        </w:rPr>
        <w:t>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1A7D33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20182"/>
    <w:rsid w:val="00035DE3"/>
    <w:rsid w:val="00052A36"/>
    <w:rsid w:val="00052E15"/>
    <w:rsid w:val="00056761"/>
    <w:rsid w:val="000847DB"/>
    <w:rsid w:val="00092CC0"/>
    <w:rsid w:val="000D7B06"/>
    <w:rsid w:val="00131C0E"/>
    <w:rsid w:val="001A0EA0"/>
    <w:rsid w:val="001A7D33"/>
    <w:rsid w:val="001D3A21"/>
    <w:rsid w:val="001D56C6"/>
    <w:rsid w:val="001F5DF5"/>
    <w:rsid w:val="00221FB6"/>
    <w:rsid w:val="002532D0"/>
    <w:rsid w:val="00266535"/>
    <w:rsid w:val="002670A6"/>
    <w:rsid w:val="002B54C8"/>
    <w:rsid w:val="002C76FE"/>
    <w:rsid w:val="002E64E5"/>
    <w:rsid w:val="002F0ACC"/>
    <w:rsid w:val="00304004"/>
    <w:rsid w:val="00310E10"/>
    <w:rsid w:val="003516C2"/>
    <w:rsid w:val="00351E76"/>
    <w:rsid w:val="0036789E"/>
    <w:rsid w:val="003820A7"/>
    <w:rsid w:val="00383AA4"/>
    <w:rsid w:val="003C03EE"/>
    <w:rsid w:val="003F0D95"/>
    <w:rsid w:val="004272F9"/>
    <w:rsid w:val="004755A1"/>
    <w:rsid w:val="00487162"/>
    <w:rsid w:val="0049736D"/>
    <w:rsid w:val="004B4886"/>
    <w:rsid w:val="004D1D11"/>
    <w:rsid w:val="005208DD"/>
    <w:rsid w:val="0056416D"/>
    <w:rsid w:val="00587D9D"/>
    <w:rsid w:val="005A7390"/>
    <w:rsid w:val="005C1061"/>
    <w:rsid w:val="00622D07"/>
    <w:rsid w:val="00637508"/>
    <w:rsid w:val="006C6DAE"/>
    <w:rsid w:val="006D14C1"/>
    <w:rsid w:val="006E6A71"/>
    <w:rsid w:val="007552FD"/>
    <w:rsid w:val="007860FD"/>
    <w:rsid w:val="007A13E9"/>
    <w:rsid w:val="007B32C2"/>
    <w:rsid w:val="007C60EA"/>
    <w:rsid w:val="0080218C"/>
    <w:rsid w:val="00802CDB"/>
    <w:rsid w:val="00826A0F"/>
    <w:rsid w:val="00835D7E"/>
    <w:rsid w:val="00853C23"/>
    <w:rsid w:val="008C5126"/>
    <w:rsid w:val="009242C8"/>
    <w:rsid w:val="00926C2A"/>
    <w:rsid w:val="00965B17"/>
    <w:rsid w:val="00967CE3"/>
    <w:rsid w:val="009A61D4"/>
    <w:rsid w:val="009E082B"/>
    <w:rsid w:val="00A05F6F"/>
    <w:rsid w:val="00A24458"/>
    <w:rsid w:val="00A53ADA"/>
    <w:rsid w:val="00A53F55"/>
    <w:rsid w:val="00A558B8"/>
    <w:rsid w:val="00A77D5C"/>
    <w:rsid w:val="00A96748"/>
    <w:rsid w:val="00AA046F"/>
    <w:rsid w:val="00AE4B21"/>
    <w:rsid w:val="00B12760"/>
    <w:rsid w:val="00B366D3"/>
    <w:rsid w:val="00B46B2C"/>
    <w:rsid w:val="00B60A70"/>
    <w:rsid w:val="00B86DDC"/>
    <w:rsid w:val="00BD4A84"/>
    <w:rsid w:val="00C07BB9"/>
    <w:rsid w:val="00C179AA"/>
    <w:rsid w:val="00CA66F9"/>
    <w:rsid w:val="00CB7DBB"/>
    <w:rsid w:val="00CD7DA1"/>
    <w:rsid w:val="00D44EE2"/>
    <w:rsid w:val="00D6610B"/>
    <w:rsid w:val="00D742EB"/>
    <w:rsid w:val="00D75483"/>
    <w:rsid w:val="00DA22A1"/>
    <w:rsid w:val="00DA3472"/>
    <w:rsid w:val="00DC0535"/>
    <w:rsid w:val="00DD4F02"/>
    <w:rsid w:val="00DE0013"/>
    <w:rsid w:val="00DF69D2"/>
    <w:rsid w:val="00E13BFB"/>
    <w:rsid w:val="00E16153"/>
    <w:rsid w:val="00E24A36"/>
    <w:rsid w:val="00E57099"/>
    <w:rsid w:val="00E87B43"/>
    <w:rsid w:val="00F54DC3"/>
    <w:rsid w:val="00F70E3E"/>
    <w:rsid w:val="00FA7BDE"/>
    <w:rsid w:val="00FC321C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201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01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018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01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01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201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01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018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01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01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4585</izvorni_sadrzaj>
    <derivirana_varijabla naziv="DomainObject.Predmet.Broj_1">4585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St-4585/2016</izvorni_sadrzaj>
    <derivirana_varijabla naziv="DomainObject.Predmet.OznakaBroj_1">St-4585/2016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ROSI UGOSTITELJSTVO d.o.o. zastupanog po punomoćniku Ahmed Idrizi; Josip Reljić</izvorni_sadrzaj>
    <derivirana_varijabla naziv="DomainObject.Predmet.ProtustrankaFormated_1">  ROSI UGOSTITELJSTVO d.o.o. zastupanog po punomoćniku Ahmed Idrizi; Josip Reljić</derivirana_varijabla>
  </DomainObject.Predmet.ProtustrankaFormated>
  <DomainObject.Predmet.ProtustrankaFormatedOIB>
    <izvorni_sadrzaj>  ROSI UGOSTITELJSTVO d.o.o., OIB 44665332396 zastupanog po punomoćniku Ahmed Idrizi; Josip Reljić</izvorni_sadrzaj>
    <derivirana_varijabla naziv="DomainObject.Predmet.ProtustrankaFormatedOIB_1">  ROSI UGOSTITELJSTVO d.o.o., OIB 44665332396 zastupanog po punomoćniku Ahmed Idrizi; Josip Reljić</derivirana_varijabla>
  </DomainObject.Predmet.ProtustrankaFormatedOIB>
  <DomainObject.Predmet.ProtustrankaFormatedWithAdress>
    <izvorni_sadrzaj> ROSI UGOSTITELJSTVO d.o.o., 1. gardijske brigade Tigrovi 27C, 10000 Zagreb zastupanog po punomoćniku Ahmed Idrizi; Josip Reljić</izvorni_sadrzaj>
    <derivirana_varijabla naziv="DomainObject.Predmet.ProtustrankaFormatedWithAdress_1"> ROSI UGOSTITELJSTVO d.o.o., 1. gardijske brigade Tigrovi 27C, 10000 Zagreb zastupanog po punomoćniku Ahmed Idrizi; Josip Reljić</derivirana_varijabla>
  </DomainObject.Predmet.ProtustrankaFormatedWithAdress>
  <DomainObject.Predmet.ProtustrankaFormatedWithAdressOIB>
    <izvorni_sadrzaj> ROSI UGOSTITELJSTVO d.o.o., OIB 44665332396, 1. gardijske brigade Tigrovi 27C, 10000 Zagreb zastupanog po punomoćniku Ahmed Idrizi; Josip Reljić</izvorni_sadrzaj>
    <derivirana_varijabla naziv="DomainObject.Predmet.ProtustrankaFormatedWithAdressOIB_1"> ROSI UGOSTITELJSTVO d.o.o., OIB 44665332396, 1. gardijske brigade Tigrovi 27C, 10000 Zagreb zastupanog po punomoćniku Ahmed Idrizi; Josip Reljić</derivirana_varijabla>
  </DomainObject.Predmet.ProtustrankaFormatedWithAdressOIB>
  <DomainObject.Predmet.ProtustrankaWithAdress>
    <izvorni_sadrzaj>ROSI UGOSTITELJSTVO d.o.o. 1. gardijske brigade Tigrovi 27C, 10000 Zagreb</izvorni_sadrzaj>
    <derivirana_varijabla naziv="DomainObject.Predmet.ProtustrankaWithAdress_1">ROSI UGOSTITELJSTVO d.o.o. 1. gardijske brigade Tigrovi 27C, 10000 Zagreb</derivirana_varijabla>
  </DomainObject.Predmet.ProtustrankaWithAdress>
  <DomainObject.Predmet.ProtustrankaWithAdressOIB>
    <izvorni_sadrzaj>ROSI UGOSTITELJSTVO d.o.o., OIB 44665332396, 1. gardijske brigade Tigrovi 27C, 10000 Zagreb</izvorni_sadrzaj>
    <derivirana_varijabla naziv="DomainObject.Predmet.ProtustrankaWithAdressOIB_1">ROSI UGOSTITELJSTVO d.o.o., OIB 44665332396, 1. gardijske brigade Tigrovi 27C, 10000 Zagreb</derivirana_varijabla>
  </DomainObject.Predmet.ProtustrankaWithAdressOIB>
  <DomainObject.Predmet.ProtustrankaNazivFormated>
    <izvorni_sadrzaj>ROSI UGOSTITELJSTVO d.o.o.</izvorni_sadrzaj>
    <derivirana_varijabla naziv="DomainObject.Predmet.ProtustrankaNazivFormated_1">ROSI UGOSTITELJSTVO d.o.o.</derivirana_varijabla>
  </DomainObject.Predmet.ProtustrankaNazivFormated>
  <DomainObject.Predmet.ProtustrankaNazivFormatedOIB>
    <izvorni_sadrzaj>ROSI UGOSTITELJSTVO d.o.o., OIB 44665332396</izvorni_sadrzaj>
    <derivirana_varijabla naziv="DomainObject.Predmet.ProtustrankaNazivFormatedOIB_1">ROSI UGOSTITELJSTVO d.o.o., OIB 44665332396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ROSI UGOSTITELJSTVO d.o.o. zastupanog po punomoćniku Ahmed Idrizi; Josip Reljić</item>
    </izvorni_sadrzaj>
    <derivirana_varijabla naziv="DomainObject.Predmet.ProtuStrankaListFormated_1">
      <item>ROSI UGOSTITELJSTVO d.o.o. zastupanog po punomoćniku Ahmed Idrizi; Josip Reljić</item>
    </derivirana_varijabla>
  </DomainObject.Predmet.ProtuStrankaListFormated>
  <DomainObject.Predmet.ProtuStrankaListFormatedOIB>
    <izvorni_sadrzaj>
      <item>ROSI UGOSTITELJSTVO d.o.o., OIB 44665332396 zastupanog po punomoćniku Ahmed Idrizi; Josip Reljić</item>
    </izvorni_sadrzaj>
    <derivirana_varijabla naziv="DomainObject.Predmet.ProtuStrankaListFormatedOIB_1">
      <item>ROSI UGOSTITELJSTVO d.o.o., OIB 44665332396 zastupanog po punomoćniku Ahmed Idrizi; Josip Reljić</item>
    </derivirana_varijabla>
  </DomainObject.Predmet.ProtuStrankaListFormatedOIB>
  <DomainObject.Predmet.ProtuStrankaListFormatedWithAdress>
    <izvorni_sadrzaj>
      <item>ROSI UGOSTITELJSTVO d.o.o., 1. gardijske brigade Tigrovi 27C, 10000 Zagreb zastupanog po punomoćniku Ahmed Idrizi; Josip Reljić</item>
    </izvorni_sadrzaj>
    <derivirana_varijabla naziv="DomainObject.Predmet.ProtuStrankaListFormatedWithAdress_1">
      <item>ROSI UGOSTITELJSTVO d.o.o., 1. gardijske brigade Tigrovi 27C, 10000 Zagreb zastupanog po punomoćniku Ahmed Idrizi; Josip Reljić</item>
    </derivirana_varijabla>
  </DomainObject.Predmet.ProtuStrankaListFormatedWithAdress>
  <DomainObject.Predmet.ProtuStrankaListFormatedWithAdressOIB>
    <izvorni_sadrzaj>
      <item>ROSI UGOSTITELJSTVO d.o.o., OIB 44665332396, 1. gardijske brigade Tigrovi 27C, 10000 Zagreb zastupanog po punomoćniku Ahmed Idrizi; Josip Reljić</item>
    </izvorni_sadrzaj>
    <derivirana_varijabla naziv="DomainObject.Predmet.ProtuStrankaListFormatedWithAdressOIB_1">
      <item>ROSI UGOSTITELJSTVO d.o.o., OIB 44665332396, 1. gardijske brigade Tigrovi 27C, 10000 Zagreb zastupanog po punomoćniku Ahmed Idrizi; Josip Reljić</item>
    </derivirana_varijabla>
  </DomainObject.Predmet.ProtuStrankaListFormatedWithAdressOIB>
  <DomainObject.Predmet.ProtuStrankaListNazivFormated>
    <izvorni_sadrzaj>
      <item>ROSI UGOSTITELJSTVO d.o.o.</item>
    </izvorni_sadrzaj>
    <derivirana_varijabla naziv="DomainObject.Predmet.ProtuStrankaListNazivFormated_1">
      <item>ROSI UGOSTITELJSTVO d.o.o.</item>
    </derivirana_varijabla>
  </DomainObject.Predmet.ProtuStrankaListNazivFormated>
  <DomainObject.Predmet.ProtuStrankaListNazivFormatedOIB>
    <izvorni_sadrzaj>
      <item>ROSI UGOSTITELJSTVO d.o.o., OIB 44665332396</item>
    </izvorni_sadrzaj>
    <derivirana_varijabla naziv="DomainObject.Predmet.ProtuStrankaListNazivFormatedOIB_1">
      <item>ROSI UGOSTITELJSTVO d.o.o., OIB 44665332396</item>
    </derivirana_varijabla>
  </DomainObject.Predmet.ProtuStrankaListNazivFormatedOIB>
  <DomainObject.Predmet.OstaliListFormated>
    <izvorni_sadrzaj>
      <item>Ahmed Idrizi punomoćnik sudionika u postupku ROSI UGOSTITELJSTVO d.o.o.</item>
      <item>Josip Reljić punomoćnik sudionika u postupku ROSI UGOSTITELJSTVO d.o.o.</item>
    </izvorni_sadrzaj>
    <derivirana_varijabla naziv="DomainObject.Predmet.OstaliListFormated_1">
      <item>Ahmed Idrizi punomoćnik sudionika u postupku ROSI UGOSTITELJSTVO d.o.o.</item>
      <item>Josip Reljić punomoćnik sudionika u postupku ROSI UGOSTITELJSTVO d.o.o.</item>
    </derivirana_varijabla>
  </DomainObject.Predmet.OstaliListFormated>
  <DomainObject.Predmet.OstaliListFormatedOIB>
    <izvorni_sadrzaj>
      <item>Ahmed Idrizi, OIB 89591805612 punomoćnik sudionika u postupku ROSI UGOSTITELJSTVO d.o.o.</item>
      <item>Josip Reljić, OIB 90868260838 punomoćnik sudionika u postupku ROSI UGOSTITELJSTVO d.o.o.</item>
    </izvorni_sadrzaj>
    <derivirana_varijabla naziv="DomainObject.Predmet.OstaliListFormatedOIB_1">
      <item>Ahmed Idrizi, OIB 89591805612 punomoćnik sudionika u postupku ROSI UGOSTITELJSTVO d.o.o.</item>
      <item>Josip Reljić, OIB 90868260838 punomoćnik sudionika u postupku ROSI UGOSTITELJSTVO d.o.o.</item>
    </derivirana_varijabla>
  </DomainObject.Predmet.OstaliListFormatedOIB>
  <DomainObject.Predmet.OstaliListFormatedWithAdress>
    <izvorni_sadrzaj>
      <item>Ahmed Idrizi, Ul.i.gardijske Brigade Tigrovi 27 C, 10000 Zagreb punomoćnik sudionika u postupku ROSI UGOSTITELJSTVO d.o.o.</item>
      <item>Josip Reljić, Dragojla Kušlana 2, 10000 Zagreb punomoćnik sudionika u postupku ROSI UGOSTITELJSTVO d.o.o.</item>
    </izvorni_sadrzaj>
    <derivirana_varijabla naziv="DomainObject.Predmet.OstaliListFormatedWithAdress_1">
      <item>Ahmed Idrizi, Ul.i.gardijske Brigade Tigrovi 27 C, 10000 Zagreb punomoćnik sudionika u postupku ROSI UGOSTITELJSTVO d.o.o.</item>
      <item>Josip Reljić, Dragojla Kušlana 2, 10000 Zagreb punomoćnik sudionika u postupku ROSI UGOSTITELJSTVO d.o.o.</item>
    </derivirana_varijabla>
  </DomainObject.Predmet.OstaliListFormatedWithAdress>
  <DomainObject.Predmet.OstaliListFormatedWithAdressOIB>
    <izvorni_sadrzaj>
      <item>Ahmed Idrizi, OIB 89591805612, Ul.i.gardijske Brigade Tigrovi 27 C, 10000 Zagreb punomoćnik sudionika u postupku ROSI UGOSTITELJSTVO d.o.o.</item>
      <item>Josip Reljić, OIB 90868260838, Dragojla Kušlana 2, 10000 Zagreb punomoćnik sudionika u postupku ROSI UGOSTITELJSTVO d.o.o.</item>
    </izvorni_sadrzaj>
    <derivirana_varijabla naziv="DomainObject.Predmet.OstaliListFormatedWithAdressOIB_1">
      <item>Ahmed Idrizi, OIB 89591805612, Ul.i.gardijske Brigade Tigrovi 27 C, 10000 Zagreb punomoćnik sudionika u postupku ROSI UGOSTITELJSTVO d.o.o.</item>
      <item>Josip Reljić, OIB 90868260838, Dragojla Kušlana 2, 10000 Zagreb punomoćnik sudionika u postupku ROSI UGOSTITELJSTVO d.o.o.</item>
    </derivirana_varijabla>
  </DomainObject.Predmet.OstaliListFormatedWithAdressOIB>
  <DomainObject.Predmet.OstaliListNazivFormated>
    <izvorni_sadrzaj>
      <item>Ahmed Idrizi</item>
      <item>Josip Reljić</item>
    </izvorni_sadrzaj>
    <derivirana_varijabla naziv="DomainObject.Predmet.OstaliListNazivFormated_1">
      <item>Ahmed Idrizi</item>
      <item>Josip Reljić</item>
    </derivirana_varijabla>
  </DomainObject.Predmet.OstaliListNazivFormated>
  <DomainObject.Predmet.OstaliListNazivFormatedOIB>
    <izvorni_sadrzaj>
      <item>Ahmed Idrizi, OIB 89591805612</item>
      <item>Josip Reljić, OIB 90868260838</item>
    </izvorni_sadrzaj>
    <derivirana_varijabla naziv="DomainObject.Predmet.OstaliListNazivFormatedOIB_1">
      <item>Ahmed Idrizi, OIB 89591805612</item>
      <item>Josip Reljić, OIB 90868260838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ROSI UGOSTITELJSTVO d.o.o.</izvorni_sadrzaj>
    <derivirana_varijabla naziv="DomainObject.Predmet.ProtustrankaIDrugi_1">ROSI UGOSTITELJSTVO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ROSI UGOSTITELJSTVO d.o.o., OIB 44665332396, 1. gardijske brigade Tigrovi 27C, 10000 Zagreb</izvorni_sadrzaj>
    <derivirana_varijabla naziv="DomainObject.Predmet.ProtustrankaIDrugiAdressOIB_1">ROSI UGOSTITELJSTVO d.o.o., OIB 44665332396, 1. gardijske brigade Tigrovi 27C,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ROSI UGOSTITELJSTVO d.o.o.</item>
      <item>Ahmed Idrizi</item>
      <item>Josip Reljić</item>
    </izvorni_sadrzaj>
    <derivirana_varijabla naziv="DomainObject.Predmet.SudioniciListNaziv_1">
      <item>FINA Regionalni centar Zagreb</item>
      <item>ROSI UGOSTITELJSTVO d.o.o.</item>
      <item>Ahmed Idrizi</item>
      <item>Josip Reljić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ROSI UGOSTITELJSTVO d.o.o., OIB 44665332396, 1. gardijske brigade Tigrovi 27C,10000 Zagreb</item>
      <item>Ahmed Idrizi, OIB 89591805612, Ul.i.gardijske Brigade Tigrovi 27 C,10000 Zagreb</item>
      <item>Josip Reljić, OIB 90868260838, Dragojla Kušlana 2,10000 Zagreb</item>
    </izvorni_sadrzaj>
    <derivirana_varijabla naziv="DomainObject.Predmet.SudioniciListAdressOIB_1">
      <item>FINA Regionalni centar Zagreb, OIB 85821130368, Trg svibanjskih žrtava 1995. br. 1,10000 Zagreb</item>
      <item>ROSI UGOSTITELJSTVO d.o.o., OIB 44665332396, 1. gardijske brigade Tigrovi 27C,10000 Zagreb</item>
      <item>Ahmed Idrizi, OIB 89591805612, Ul.i.gardijske Brigade Tigrovi 27 C,10000 Zagreb</item>
      <item>Josip Reljić, OIB 90868260838, Dragojla Kušlana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44665332396</item>
      <item>, OIB 89591805612</item>
      <item>, OIB 90868260838</item>
    </izvorni_sadrzaj>
    <derivirana_varijabla naziv="DomainObject.Predmet.SudioniciListNazivOIB_1">
      <item>, OIB 85821130368</item>
      <item>, OIB 44665332396</item>
      <item>, OIB 89591805612</item>
      <item>, OIB 90868260838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E65D0F-1007-4CD3-85C4-E4E8BD3631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114</properties:Words>
  <properties:Characters>673</properties:Characters>
  <properties:Lines>36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1077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2017-09-25T06:55:00Z</dcterms:created>
  <dc:creator>stecaj</dc:creator>
  <cp:lastModifiedBy>Gordana Grčić</cp:lastModifiedBy>
  <cp:lastPrinted>2017-09-25T06:47:00Z</cp:lastPrinted>
  <dcterms:modified xmlns:xsi="http://www.w3.org/2001/XMLSchema-instance" xsi:type="dcterms:W3CDTF">2017-09-25T06:55:00Z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