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20e9" w14:paraId="7b420e9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337A8A">
        <w:rPr>
          <w:lang w:val="hr-HR"/>
        </w:rPr>
        <w:t>St-318/15-4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337A8A">
        <w:t>PROIZVODNO USLUŽNA ZADRUGA LODETA, OIB: 22369966088 sa sjedištem u Mihovila P. Miškine 18, 48327 Molve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337A8A">
        <w:t>PROIZVODNO USLUŽNA ZADRUGA LODETA, OIB: 22369966088 sa sjedištem u Mihovila P. Miškine 18, 48327 Molve</w:t>
      </w:r>
      <w:r w:rsidR="00830E49">
        <w:t xml:space="preserve">, iznosi </w:t>
      </w:r>
      <w:r w:rsidR="00337A8A">
        <w:t>69.200,85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337A8A">
        <w:t>upravitelj</w:t>
      </w:r>
      <w:r w:rsidR="002E00D7">
        <w:t xml:space="preserve"> dužnika </w:t>
      </w:r>
      <w:r w:rsidR="00337A8A">
        <w:t>Đuro Lodeta, Molve, M.P. Miškine 18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337A8A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114A5">
        <w:rPr>
          <w:lang w:val="hr-HR"/>
        </w:rPr>
        <w:t>2</w:t>
      </w:r>
      <w:r w:rsidR="00FB4310">
        <w:rPr>
          <w:lang w:val="hr-HR"/>
        </w:rPr>
        <w:t>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337A8A">
        <w:t>PROIZVODNO USLUŽNA ZADRUGA LODETA, OIB: 22369966088 sa sjedištem u Mihovila P. Miškine 18, 48327 Molve</w:t>
      </w:r>
      <w:r>
        <w:t>, navodeći da du</w:t>
      </w:r>
      <w:r w:rsidR="00715C85">
        <w:t xml:space="preserve">žnik na dan </w:t>
      </w:r>
      <w:r w:rsidR="00FB4310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337A8A">
        <w:t>69.200,85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0AE" w:rsidP="007F64E0" w:rsidR="009460AE">
      <w:r>
        <w:separator/>
      </w:r>
    </w:p>
  </w:endnote>
  <w:endnote w:id="0" w:type="continuationSeparator">
    <w:p w:rsidRDefault="009460AE" w:rsidP="007F64E0" w:rsidR="00946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0AE" w:rsidP="007F64E0" w:rsidR="009460AE">
      <w:r>
        <w:separator/>
      </w:r>
    </w:p>
  </w:footnote>
  <w:footnote w:id="0" w:type="continuationSeparator">
    <w:p w:rsidRDefault="009460AE" w:rsidP="007F64E0" w:rsidR="009460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2408" w:rsidRPr="00C92408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337A8A">
      <w:rPr>
        <w:lang w:val="hr-HR"/>
      </w:rPr>
      <w:t>St-318/15-4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37A8A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0A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2408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LODETA</izvorni_sadrzaj>
    <derivirana_varijabla naziv="DomainObject.Predmet.ProtustrankaFormated_1">  PROIZVODNO USLUŽNA ZADRUGA LODETA</derivirana_varijabla>
  </DomainObject.Predmet.ProtustrankaFormated>
  <DomainObject.Predmet.ProtustrankaFormatedOIB>
    <izvorni_sadrzaj>  PROIZVODNO USLUŽNA ZADRUGA LODETA, OIB 22369966088</izvorni_sadrzaj>
    <derivirana_varijabla naziv="DomainObject.Predmet.ProtustrankaFormatedOIB_1">  PROIZVODNO USLUŽNA ZADRUGA LODETA, OIB 22369966088</derivirana_varijabla>
  </DomainObject.Predmet.ProtustrankaFormatedOIB>
  <DomainObject.Predmet.ProtustrankaFormatedWithAdress>
    <izvorni_sadrzaj> PROIZVODNO USLUŽNA ZADRUGA LODETA, Mihovila P. Miškine 18, 48327 Molve</izvorni_sadrzaj>
    <derivirana_varijabla naziv="DomainObject.Predmet.ProtustrankaFormatedWithAdress_1"> PROIZVODNO USLUŽNA ZADRUGA LODETA, Mihovila P. Miškine 18, 48327 Molve</derivirana_varijabla>
  </DomainObject.Predmet.ProtustrankaFormatedWithAdress>
  <DomainObject.Predmet.ProtustrankaFormatedWithAdressOIB>
    <izvorni_sadrzaj> PROIZVODNO USLUŽNA ZADRUGA LODETA, OIB 22369966088, Mihovila P. Miškine 18, 48327 Molve</izvorni_sadrzaj>
    <derivirana_varijabla naziv="DomainObject.Predmet.ProtustrankaFormatedWithAdressOIB_1"> PROIZVODNO USLUŽNA ZADRUGA LODETA, OIB 22369966088, Mihovila P. Miškine 18, 48327 Molve</derivirana_varijabla>
  </DomainObject.Predmet.ProtustrankaFormatedWithAdressOIB>
  <DomainObject.Predmet.ProtustrankaWithAdress>
    <izvorni_sadrzaj>PROIZVODNO USLUŽNA ZADRUGA LODETA Mihovila P. Miškine 18, 48327 Molve</izvorni_sadrzaj>
    <derivirana_varijabla naziv="DomainObject.Predmet.ProtustrankaWithAdress_1">PROIZVODNO USLUŽNA ZADRUGA LODETA Mihovila P. Miškine 18, 48327 Molve</derivirana_varijabla>
  </DomainObject.Predmet.ProtustrankaWithAdress>
  <DomainObject.Predmet.ProtustrankaWithAdressOIB>
    <izvorni_sadrzaj>PROIZVODNO USLUŽNA ZADRUGA LODETA, OIB 22369966088, Mihovila P. Miškine 18, 48327 Molve</izvorni_sadrzaj>
    <derivirana_varijabla naziv="DomainObject.Predmet.ProtustrankaWithAdressOIB_1">PROIZVODNO USLUŽNA ZADRUGA LODETA, OIB 22369966088, Mihovila P. Miškine 18, 48327 Molve</derivirana_varijabla>
  </DomainObject.Predmet.ProtustrankaWithAdressOIB>
  <DomainObject.Predmet.ProtustrankaNazivFormated>
    <izvorni_sadrzaj>PROIZVODNO USLUŽNA ZADRUGA LODETA</izvorni_sadrzaj>
    <derivirana_varijabla naziv="DomainObject.Predmet.ProtustrankaNazivFormated_1">PROIZVODNO USLUŽNA ZADRUGA LODETA</derivirana_varijabla>
  </DomainObject.Predmet.ProtustrankaNazivFormated>
  <DomainObject.Predmet.ProtustrankaNazivFormatedOIB>
    <izvorni_sadrzaj>PROIZVODNO USLUŽNA ZADRUGA LODETA, OIB 22369966088</izvorni_sadrzaj>
    <derivirana_varijabla naziv="DomainObject.Predmet.ProtustrankaNazivFormatedOIB_1">PROIZVODNO USLUŽNA ZADRUGA LODETA, OIB 22369966088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69200.85</izvorni_sadrzaj>
    <derivirana_varijabla naziv="DomainObject.Predmet.TrenutnaVrijednost_1">69200.85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LODETA</item>
    </izvorni_sadrzaj>
    <derivirana_varijabla naziv="DomainObject.Predmet.ProtuStrankaListFormated_1">
      <item>PROIZVODNO USLUŽNA ZADRUGA LODETA</item>
    </derivirana_varijabla>
  </DomainObject.Predmet.ProtuStrankaListFormated>
  <DomainObject.Predmet.ProtuStrankaListFormatedOIB>
    <izvorni_sadrzaj>
      <item>PROIZVODNO USLUŽNA ZADRUGA LODETA, OIB 22369966088</item>
    </izvorni_sadrzaj>
    <derivirana_varijabla naziv="DomainObject.Predmet.ProtuStrankaListFormatedOIB_1">
      <item>PROIZVODNO USLUŽNA ZADRUGA LODETA, OIB 22369966088</item>
    </derivirana_varijabla>
  </DomainObject.Predmet.ProtuStrankaListFormatedOIB>
  <DomainObject.Predmet.ProtuStrankaListFormatedWithAdress>
    <izvorni_sadrzaj>
      <item>PROIZVODNO USLUŽNA ZADRUGA LODETA, Mihovila P. Miškine 18, 48327 Molve</item>
    </izvorni_sadrzaj>
    <derivirana_varijabla naziv="DomainObject.Predmet.ProtuStrankaListFormatedWithAdress_1">
      <item>PROIZVODNO USLUŽNA ZADRUGA LODETA, Mihovila P. Miškine 18, 48327 Molve</item>
    </derivirana_varijabla>
  </DomainObject.Predmet.ProtuStrankaListFormatedWithAdress>
  <DomainObject.Predmet.ProtuStrankaListFormatedWithAdressOIB>
    <izvorni_sadrzaj>
      <item>PROIZVODNO USLUŽNA ZADRUGA LODETA, OIB 22369966088, Mihovila P. Miškine 18, 48327 Molve</item>
    </izvorni_sadrzaj>
    <derivirana_varijabla naziv="DomainObject.Predmet.ProtuStrankaListFormatedWithAdressOIB_1">
      <item>PROIZVODNO USLUŽNA ZADRUGA LODETA, OIB 22369966088, Mihovila P. Miškine 18, 48327 Molve</item>
    </derivirana_varijabla>
  </DomainObject.Predmet.ProtuStrankaListFormatedWithAdressOIB>
  <DomainObject.Predmet.ProtuStrankaListNazivFormated>
    <izvorni_sadrzaj>
      <item>PROIZVODNO USLUŽNA ZADRUGA LODETA</item>
    </izvorni_sadrzaj>
    <derivirana_varijabla naziv="DomainObject.Predmet.ProtuStrankaListNazivFormated_1">
      <item>PROIZVODNO USLUŽNA ZADRUGA LODETA</item>
    </derivirana_varijabla>
  </DomainObject.Predmet.ProtuStrankaListNazivFormated>
  <DomainObject.Predmet.ProtuStrankaListNazivFormatedOIB>
    <izvorni_sadrzaj>
      <item>PROIZVODNO USLUŽNA ZADRUGA LODETA, OIB 22369966088</item>
    </izvorni_sadrzaj>
    <derivirana_varijabla naziv="DomainObject.Predmet.ProtuStrankaListNazivFormatedOIB_1">
      <item>PROIZVODNO USLUŽNA ZADRUGA LODETA, OIB 22369966088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LODETA</izvorni_sadrzaj>
    <derivirana_varijabla naziv="DomainObject.Predmet.ProtustrankaIDrugi_1">PROIZVODNO USLUŽNA ZADRUGA LODETA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LODETA, OIB 22369966088, Mihovila P. Miškine 18, 48327 Molve</izvorni_sadrzaj>
    <derivirana_varijabla naziv="DomainObject.Predmet.ProtustrankaIDrugiAdressOIB_1">PROIZVODNO USLUŽNA ZADRUGA LODETA, OIB 22369966088, Mihovila P. Miškine 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LODETA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PROIZVODNO USLUŽNA ZADRUGA LODETA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LODETA, OIB 22369966088, Mihovila P. Miškine 18,48327 Molve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PROIZVODNO USLUŽNA ZADRUGA LODETA, OIB 22369966088, Mihovila P. Miškine 18,48327 Molve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22369966088</item>
      <item>, OIB null</item>
      <item>, OIB null</item>
    </izvorni_sadrzaj>
    <derivirana_varijabla naziv="DomainObject.Predmet.SudioniciListNazivOIB_1">
      <item>, OIB null</item>
      <item>, OIB 22369966088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474</properties:Words>
  <properties:Characters>2558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2015-11-05T09:42:00Z</dcterms:created>
  <dc:creator>user</dc:creator>
  <cp:lastModifiedBy>Marko Makaj</cp:lastModifiedBy>
  <cp:lastPrinted>2015-10-21T08:01:00Z</cp:lastPrinted>
  <dcterms:modified xmlns:xsi="http://www.w3.org/2001/XMLSchema-instance" xsi:type="dcterms:W3CDTF">2015-11-05T09:43:00Z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