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ab2a" w14:paraId="208ab2a" w:rsidRDefault="009C4EEC" w:rsidP="009C4EEC" w:rsidR="009C4EEC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C4EEC" w:rsidP="009C4EEC" w:rsidR="009C4EEC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9C4EEC" w:rsidP="009C4EEC" w:rsidR="009C4EEC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9C4EEC" w:rsidP="009C4EEC" w:rsidR="009C4EEC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1043/18</w:t>
      </w:r>
    </w:p>
    <w:p w:rsidRDefault="009C4EEC" w:rsidP="009C4EEC" w:rsidR="009C4EEC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9C4EEC" w:rsidP="009C4EEC" w:rsidR="009C4EEC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PEDERSEN CONSULTING d.o.o., OIB 40442573458, Zagreb, Ulica Ivana Broza 12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9C4EEC" w:rsidP="009C4EEC" w:rsidR="009C4EE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C4EEC" w:rsidP="009C4EEC" w:rsidR="009C4EE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PEDERSEN CONSULTING d.o.o., OIB 40442573458, Zagreb, Ulica Ivana Broza 12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C4EEC" w:rsidP="009C4EEC" w:rsidR="009C4EEC" w:rsidRPr="004453B3">
      <w:pPr>
        <w:pStyle w:val="BodyText21"/>
        <w:rPr>
          <w:rFonts w:hAnsi="Times New Roman" w:ascii="Times New Roman"/>
          <w:szCs w:val="24"/>
        </w:rPr>
      </w:pPr>
    </w:p>
    <w:p w:rsidRDefault="009C4EEC" w:rsidP="009C4EEC" w:rsidR="009C4EE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21B5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Valentino Koščak</w:t>
      </w:r>
      <w:r w:rsidRPr="00421B53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83789090520</w:t>
      </w:r>
      <w:r w:rsidRPr="00421B53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Marijana Dragmana 4</w:t>
      </w:r>
      <w:r w:rsidRPr="00421B53">
        <w:rPr>
          <w:rFonts w:hAnsi="Times New Roman" w:ascii="Times New Roman"/>
          <w:szCs w:val="24"/>
        </w:rPr>
        <w:t>.</w:t>
      </w:r>
    </w:p>
    <w:p w:rsidRDefault="009C4EEC" w:rsidP="009C4EEC" w:rsidR="009C4EE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C4EEC" w:rsidP="009C4EEC" w:rsidR="009C4EEC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PEDERSEN CONSULTING d.o.o., OIB 40442573458, Zagreb, Ulica Ivana Broza 12.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3. rujna 2018.</w:t>
      </w:r>
    </w:p>
    <w:p w:rsidRDefault="009C4EEC" w:rsidP="009C4EEC" w:rsidR="009C4EEC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9C4EEC" w:rsidP="009C4EEC" w:rsidR="009C4EEC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C4EEC" w:rsidP="009C4EEC" w:rsidR="009C4EEC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C4EEC" w:rsidP="009C4EEC" w:rsidR="009C4E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C4EEC" w:rsidP="009C4EEC" w:rsidR="009C4EE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9C4EEC" w:rsidP="009C4EEC" w:rsidR="009C4EEC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9C4EEC" w:rsidP="009C4EEC" w:rsidR="009C4EEC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9C4EEC" w:rsidP="009C4EEC" w:rsidR="009C4EEC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9C4EEC" w:rsidP="009C4EEC" w:rsidR="009C4EEC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C4EEC" w:rsidP="009C4EEC" w:rsidR="009C4EEC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811" w:rsidR="00000000">
      <w:r>
        <w:separator/>
      </w:r>
    </w:p>
  </w:endnote>
  <w:endnote w:id="0" w:type="continuationSeparator">
    <w:p w:rsidRDefault="0055181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811" w:rsidR="00280A5F">
    <w:pPr>
      <w:pStyle w:val="Podnoje"/>
      <w:jc w:val="right"/>
    </w:pPr>
  </w:p>
  <w:p w:rsidRDefault="0055181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811" w:rsidR="00000000">
      <w:r>
        <w:separator/>
      </w:r>
    </w:p>
  </w:footnote>
  <w:footnote w:id="0" w:type="continuationSeparator">
    <w:p w:rsidRDefault="0055181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A30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551811" w:rsidRPr="00551811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1043/18</w:t>
    </w:r>
  </w:p>
  <w:p w:rsidRDefault="0055181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A3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3D77"/>
    <w:rsid w:val="00135025"/>
    <w:rsid w:val="00181F4E"/>
    <w:rsid w:val="001F3D77"/>
    <w:rsid w:val="00551811"/>
    <w:rsid w:val="00577A30"/>
    <w:rsid w:val="009C4EEC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EEC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4E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4EE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9C4E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4EEC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9C4EEC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E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EE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1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8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8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8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8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EEC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4E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4EE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9C4E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4EEC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9C4EEC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E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EE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1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8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8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8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8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St-1043/2018</izvorni_sadrzaj>
    <derivirana_varijabla naziv="DomainObject.Predmet.OznakaBroj_1">St-1043/2018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PEDERSEN CONSULTING d.o.o.</izvorni_sadrzaj>
    <derivirana_varijabla naziv="DomainObject.Predmet.ProtustrankaFormated_1">  PEDERSEN CONSULTING d.o.o.</derivirana_varijabla>
  </DomainObject.Predmet.ProtustrankaFormated>
  <DomainObject.Predmet.ProtustrankaFormatedOIB>
    <izvorni_sadrzaj>  PEDERSEN CONSULTING d.o.o., OIB 40442573458</izvorni_sadrzaj>
    <derivirana_varijabla naziv="DomainObject.Predmet.ProtustrankaFormatedOIB_1">  PEDERSEN CONSULTING d.o.o., OIB 40442573458</derivirana_varijabla>
  </DomainObject.Predmet.ProtustrankaFormatedOIB>
  <DomainObject.Predmet.ProtustrankaFormatedWithAdress>
    <izvorni_sadrzaj> PEDERSEN CONSULTING d.o.o., Ulica Ivana Broza 12, 10000 Zagreb</izvorni_sadrzaj>
    <derivirana_varijabla naziv="DomainObject.Predmet.ProtustrankaFormatedWithAdress_1"> PEDERSEN CONSULTING d.o.o., Ulica Ivana Broza 12, 10000 Zagreb</derivirana_varijabla>
  </DomainObject.Predmet.ProtustrankaFormatedWithAdress>
  <DomainObject.Predmet.ProtustrankaFormatedWithAdressOIB>
    <izvorni_sadrzaj> PEDERSEN CONSULTING d.o.o., OIB 40442573458, Ulica Ivana Broza 12, 10000 Zagreb</izvorni_sadrzaj>
    <derivirana_varijabla naziv="DomainObject.Predmet.ProtustrankaFormatedWithAdressOIB_1"> PEDERSEN CONSULTING d.o.o., OIB 40442573458, Ulica Ivana Broza 12, 10000 Zagreb</derivirana_varijabla>
  </DomainObject.Predmet.ProtustrankaFormatedWithAdressOIB>
  <DomainObject.Predmet.ProtustrankaWithAdress>
    <izvorni_sadrzaj>PEDERSEN CONSULTING d.o.o. Ulica Ivana Broza 12, 10000 Zagreb</izvorni_sadrzaj>
    <derivirana_varijabla naziv="DomainObject.Predmet.ProtustrankaWithAdress_1">PEDERSEN CONSULTING d.o.o. Ulica Ivana Broza 12, 10000 Zagreb</derivirana_varijabla>
  </DomainObject.Predmet.ProtustrankaWithAdress>
  <DomainObject.Predmet.ProtustrankaWithAdressOIB>
    <izvorni_sadrzaj>PEDERSEN CONSULTING d.o.o., OIB 40442573458, Ulica Ivana Broza 12, 10000 Zagreb</izvorni_sadrzaj>
    <derivirana_varijabla naziv="DomainObject.Predmet.ProtustrankaWithAdressOIB_1">PEDERSEN CONSULTING d.o.o., OIB 40442573458, Ulica Ivana Broza 12, 10000 Zagreb</derivirana_varijabla>
  </DomainObject.Predmet.ProtustrankaWithAdressOIB>
  <DomainObject.Predmet.ProtustrankaNazivFormated>
    <izvorni_sadrzaj>PEDERSEN CONSULTING d.o.o.</izvorni_sadrzaj>
    <derivirana_varijabla naziv="DomainObject.Predmet.ProtustrankaNazivFormated_1">PEDERSEN CONSULTING d.o.o.</derivirana_varijabla>
  </DomainObject.Predmet.ProtustrankaNazivFormated>
  <DomainObject.Predmet.ProtustrankaNazivFormatedOIB>
    <izvorni_sadrzaj>PEDERSEN CONSULTING d.o.o., OIB 40442573458</izvorni_sadrzaj>
    <derivirana_varijabla naziv="DomainObject.Predmet.ProtustrankaNazivFormatedOIB_1">PEDERSEN CONSULTING d.o.o., OIB 40442573458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PEDERSEN CONSULTING d.o.o.</item>
    </izvorni_sadrzaj>
    <derivirana_varijabla naziv="DomainObject.Predmet.ProtuStrankaListFormated_1">
      <item>PEDERSEN CONSULTING d.o.o.</item>
    </derivirana_varijabla>
  </DomainObject.Predmet.ProtuStrankaListFormated>
  <DomainObject.Predmet.ProtuStrankaListFormatedOIB>
    <izvorni_sadrzaj>
      <item>PEDERSEN CONSULTING d.o.o., OIB 40442573458</item>
    </izvorni_sadrzaj>
    <derivirana_varijabla naziv="DomainObject.Predmet.ProtuStrankaListFormatedOIB_1">
      <item>PEDERSEN CONSULTING d.o.o., OIB 40442573458</item>
    </derivirana_varijabla>
  </DomainObject.Predmet.ProtuStrankaListFormatedOIB>
  <DomainObject.Predmet.ProtuStrankaListFormatedWithAdress>
    <izvorni_sadrzaj>
      <item>PEDERSEN CONSULTING d.o.o., Ulica Ivana Broza 12, 10000 Zagreb</item>
    </izvorni_sadrzaj>
    <derivirana_varijabla naziv="DomainObject.Predmet.ProtuStrankaListFormatedWithAdress_1">
      <item>PEDERSEN CONSULTING d.o.o., Ulica Ivana Broza 12, 10000 Zagreb</item>
    </derivirana_varijabla>
  </DomainObject.Predmet.ProtuStrankaListFormatedWithAdress>
  <DomainObject.Predmet.ProtuStrankaListFormatedWithAdressOIB>
    <izvorni_sadrzaj>
      <item>PEDERSEN CONSULTING d.o.o., OIB 40442573458, Ulica Ivana Broza 12, 10000 Zagreb</item>
    </izvorni_sadrzaj>
    <derivirana_varijabla naziv="DomainObject.Predmet.ProtuStrankaListFormatedWithAdressOIB_1">
      <item>PEDERSEN CONSULTING d.o.o., OIB 40442573458, Ulica Ivana Broza 12, 10000 Zagreb</item>
    </derivirana_varijabla>
  </DomainObject.Predmet.ProtuStrankaListFormatedWithAdressOIB>
  <DomainObject.Predmet.ProtuStrankaListNazivFormated>
    <izvorni_sadrzaj>
      <item>PEDERSEN CONSULTING d.o.o.</item>
    </izvorni_sadrzaj>
    <derivirana_varijabla naziv="DomainObject.Predmet.ProtuStrankaListNazivFormated_1">
      <item>PEDERSEN CONSULTING d.o.o.</item>
    </derivirana_varijabla>
  </DomainObject.Predmet.ProtuStrankaListNazivFormated>
  <DomainObject.Predmet.ProtuStrankaListNazivFormatedOIB>
    <izvorni_sadrzaj>
      <item>PEDERSEN CONSULTING d.o.o., OIB 40442573458</item>
    </izvorni_sadrzaj>
    <derivirana_varijabla naziv="DomainObject.Predmet.ProtuStrankaListNazivFormatedOIB_1">
      <item>PEDERSEN CONSULTING d.o.o., OIB 40442573458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PEDERSEN CONSULTING d.o.o.</izvorni_sadrzaj>
    <derivirana_varijabla naziv="DomainObject.Predmet.ProtustrankaIDrugi_1">PEDERSEN CONSULTING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PEDERSEN CONSULTING d.o.o., OIB 40442573458, Ulica Ivana Broza 12, 10000 Zagreb</izvorni_sadrzaj>
    <derivirana_varijabla naziv="DomainObject.Predmet.ProtustrankaIDrugiAdressOIB_1">PEDERSEN CONSULTING d.o.o., OIB 40442573458, Ulica Ivana Broza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PEDERSEN CONSULTING d.o.o.</item>
    </izvorni_sadrzaj>
    <derivirana_varijabla naziv="DomainObject.Predmet.SudioniciListNaziv_1">
      <item>FINA Regionalni centar Zagreb</item>
      <item>PEDERSEN CONSULTING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PEDERSEN CONSULTING d.o.o., OIB 40442573458, Ulica Ivana Broza 12,10000 Zagreb</item>
    </izvorni_sadrzaj>
    <derivirana_varijabla naziv="DomainObject.Predmet.SudioniciListAdressOIB_1">
      <item>FINA Regionalni centar Zagreb, OIB 85821130368, Trg svibanjskih žrtava 1995. br. 1,10000 Zagreb</item>
      <item>PEDERSEN CONSULTING d.o.o., OIB 40442573458, Ulica Ivana Broza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40442573458</item>
    </izvorni_sadrzaj>
    <derivirana_varijabla naziv="DomainObject.Predmet.SudioniciListNazivOIB_1">
      <item>, OIB 85821130368</item>
      <item>, OIB 40442573458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2188</properties:Characters>
  <properties:Lines>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2018-09-03T10:41:00Z</dcterms:created>
  <dc:creator>Marija Lukić</dc:creator>
  <dc:description/>
  <cp:keywords/>
  <cp:lastModifiedBy>Marija Lukić</cp:lastModifiedBy>
  <cp:lastPrinted>2018-09-03T10:43:00Z</cp:lastPrinted>
  <dcterms:modified xmlns:xsi="http://www.w3.org/2001/XMLSchema-instance" xsi:type="dcterms:W3CDTF">2018-09-03T10:44:00Z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(st-1043-18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