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8b90" w14:paraId="3e18b90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6F33E3">
        <w:t>3037/17</w:t>
      </w:r>
      <w:r w:rsidR="00774A40">
        <w:t>-</w:t>
      </w:r>
      <w:r w:rsidR="00AA7894">
        <w:t>53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6F33E3" w:rsidRPr="00C623A4">
        <w:rPr>
          <w:lang w:val="pt-BR"/>
        </w:rPr>
        <w:t>IMPETUS MOBILE d.o.o., Zagreb, VII</w:t>
      </w:r>
      <w:r w:rsidR="002E6E6B">
        <w:rPr>
          <w:lang w:val="pt-BR"/>
        </w:rPr>
        <w:t>.</w:t>
      </w:r>
      <w:r w:rsidR="006F33E3" w:rsidRPr="00C623A4">
        <w:rPr>
          <w:lang w:val="pt-BR"/>
        </w:rPr>
        <w:t xml:space="preserve"> F</w:t>
      </w:r>
      <w:r w:rsidR="00AA7894">
        <w:rPr>
          <w:lang w:val="pt-BR"/>
        </w:rPr>
        <w:t>erenšćica 17, OIB: 48139825648</w:t>
      </w:r>
      <w:r w:rsidRPr="0009402D">
        <w:t xml:space="preserve">, </w:t>
      </w:r>
      <w:r w:rsidR="00AA7894">
        <w:t>17</w:t>
      </w:r>
      <w:r w:rsidRPr="0009402D">
        <w:t xml:space="preserve">. </w:t>
      </w:r>
      <w:r w:rsidR="00AA7894">
        <w:t>travnja</w:t>
      </w:r>
      <w:r>
        <w:t xml:space="preserve"> 201</w:t>
      </w:r>
      <w:r w:rsidR="006F33E3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6F33E3" w:rsidRPr="00C623A4">
        <w:rPr>
          <w:lang w:val="pt-BR"/>
        </w:rPr>
        <w:t>IMPETUS MOBILE d.o.o., Zagreb, VII</w:t>
      </w:r>
      <w:r w:rsidR="002E6E6B">
        <w:rPr>
          <w:lang w:val="pt-BR"/>
        </w:rPr>
        <w:t>.</w:t>
      </w:r>
      <w:r w:rsidR="006F33E3" w:rsidRPr="00C623A4">
        <w:rPr>
          <w:lang w:val="pt-BR"/>
        </w:rPr>
        <w:t xml:space="preserve"> Ferenšćica 17, OIB: 48139825648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AA7894" w:rsidP="001C645C" w:rsidR="004731E9">
      <w:pPr>
        <w:jc w:val="center"/>
        <w:rPr>
          <w:b/>
        </w:rPr>
      </w:pPr>
      <w:r>
        <w:rPr>
          <w:b/>
        </w:rPr>
        <w:t>26</w:t>
      </w:r>
      <w:r w:rsidR="004731E9" w:rsidRPr="003C1C1E">
        <w:rPr>
          <w:b/>
        </w:rPr>
        <w:t xml:space="preserve">. </w:t>
      </w:r>
      <w:r w:rsidR="005F5C22">
        <w:rPr>
          <w:b/>
        </w:rPr>
        <w:t>travnja</w:t>
      </w:r>
      <w:r w:rsidR="00297675" w:rsidRPr="003C1C1E">
        <w:rPr>
          <w:b/>
        </w:rPr>
        <w:t xml:space="preserve"> </w:t>
      </w:r>
      <w:r w:rsidR="00040AC6" w:rsidRPr="003C1C1E">
        <w:rPr>
          <w:b/>
        </w:rPr>
        <w:t>201</w:t>
      </w:r>
      <w:r w:rsidR="00FB4A8A" w:rsidRPr="003C1C1E">
        <w:rPr>
          <w:b/>
        </w:rPr>
        <w:t>9</w:t>
      </w:r>
      <w:r w:rsidR="00040AC6" w:rsidRPr="003C1C1E">
        <w:t xml:space="preserve">. </w:t>
      </w:r>
      <w:r w:rsidR="002730D8" w:rsidRPr="003C1C1E">
        <w:rPr>
          <w:b/>
        </w:rPr>
        <w:t xml:space="preserve">u </w:t>
      </w:r>
      <w:r>
        <w:rPr>
          <w:b/>
        </w:rPr>
        <w:t>11</w:t>
      </w:r>
      <w:r w:rsidR="00F3228E" w:rsidRPr="003C1C1E">
        <w:rPr>
          <w:b/>
        </w:rPr>
        <w:t>:</w:t>
      </w:r>
      <w:r>
        <w:rPr>
          <w:b/>
        </w:rPr>
        <w:t>15</w:t>
      </w:r>
      <w:r w:rsidR="002730D8" w:rsidRPr="003C1C1E">
        <w:rPr>
          <w:b/>
        </w:rPr>
        <w:t xml:space="preserve"> 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D10C69" w:rsidP="00E87DAE" w:rsidR="002730D8">
      <w:pPr>
        <w:jc w:val="center"/>
      </w:pPr>
      <w:r>
        <w:t>soba broj 89/II</w:t>
      </w:r>
      <w:r w:rsidR="00E87DAE">
        <w:t xml:space="preserve">, </w:t>
      </w:r>
      <w:r>
        <w:t>(</w:t>
      </w:r>
      <w:r w:rsidR="00F3228E" w:rsidRPr="002E27FE">
        <w:t>ulična zgrada)</w:t>
      </w:r>
      <w:r w:rsidR="00F3228E"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AA7894">
        <w:t>17</w:t>
      </w:r>
      <w:r w:rsidRPr="0009402D">
        <w:t xml:space="preserve">. </w:t>
      </w:r>
      <w:r w:rsidR="00AA7894">
        <w:t>travnja</w:t>
      </w:r>
      <w:r w:rsidRPr="0009402D">
        <w:t xml:space="preserve"> </w:t>
      </w:r>
      <w:r w:rsidR="005C35E5" w:rsidRPr="0009402D">
        <w:t>201</w:t>
      </w:r>
      <w:r w:rsidR="006F33E3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275C97" w:rsidR="005C35E5">
      <w:pPr>
        <w:ind w:firstLine="3" w:left="6369"/>
        <w:jc w:val="right"/>
      </w:pPr>
      <w:r w:rsidRPr="00010102">
        <w:t>Sudac:</w:t>
      </w:r>
    </w:p>
    <w:p w:rsidRDefault="00E87DAE" w:rsidP="00275C97" w:rsidR="00E87DAE">
      <w:pPr>
        <w:jc w:val="right"/>
      </w:pPr>
      <w:r>
        <w:t>Nikolina Dorić Hadžisejdić</w:t>
      </w:r>
      <w:r w:rsidR="002A2F6F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2A2F6F" w:rsidP="007B64C7" w:rsidR="002A2F6F">
      <w:pPr>
        <w:ind w:firstLine="708" w:left="3540"/>
        <w:jc w:val="right"/>
      </w:pPr>
      <w:r>
        <w:t>Za točnost otpravka-ovlašteni službenik:</w:t>
      </w:r>
    </w:p>
    <w:p w:rsidRDefault="002A2F6F" w:rsidP="007B64C7" w:rsidR="002A2F6F">
      <w:pPr>
        <w:ind w:firstLine="708" w:left="3540"/>
        <w:jc w:val="right"/>
      </w:pPr>
      <w:r>
        <w:t xml:space="preserve">                                       Valentina Gabud</w:t>
      </w:r>
    </w:p>
    <w:p w:rsidRDefault="001D7C1D" w:rsidP="001D7C1D" w:rsidR="001D7C1D"/>
    <w:sectPr w:rsidSect="00806A2A" w:rsidR="001D7C1D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6C2B68">
      <w:t>3</w:t>
    </w:r>
    <w:r w:rsidR="003C1C1E">
      <w:t>037/17</w:t>
    </w:r>
    <w:r w:rsidR="00E87DAE">
      <w:t>-</w:t>
    </w:r>
    <w:r w:rsidR="00AA7894">
      <w:t>53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75C97"/>
    <w:rsid w:val="002841E8"/>
    <w:rsid w:val="00290051"/>
    <w:rsid w:val="00297675"/>
    <w:rsid w:val="002A2F6F"/>
    <w:rsid w:val="002C1B18"/>
    <w:rsid w:val="002C4A56"/>
    <w:rsid w:val="002C7B2D"/>
    <w:rsid w:val="002E6E6B"/>
    <w:rsid w:val="00311D3C"/>
    <w:rsid w:val="00320F5B"/>
    <w:rsid w:val="003265A6"/>
    <w:rsid w:val="003605FD"/>
    <w:rsid w:val="00366CB2"/>
    <w:rsid w:val="003A4FA2"/>
    <w:rsid w:val="003B213D"/>
    <w:rsid w:val="003C1C1E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5F5C22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6F33E3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36A0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A7894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57A9F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0C69"/>
    <w:rsid w:val="00D1401A"/>
    <w:rsid w:val="00D22CC3"/>
    <w:rsid w:val="00D452A3"/>
    <w:rsid w:val="00D47B9A"/>
    <w:rsid w:val="00D53EC5"/>
    <w:rsid w:val="00D71B36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752E9"/>
    <w:rsid w:val="00E87DAE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2936</properties:Characters>
  <properties:Lines>73</properties:Lines>
  <properties:Paragraphs>31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2019-04-17T09:05:00Z</cp:lastPrinted>
  <dcterms:modified xmlns:xsi="http://www.w3.org/2001/XMLSchema-instance" xsi:type="dcterms:W3CDTF">2019-04-17T09:05:00Z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(25.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