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fe17" w14:paraId="96bfe17"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E459D8">
        <w:t>155</w:t>
      </w:r>
      <w:r w:rsidR="00447161">
        <w:t>/</w:t>
      </w:r>
      <w:r>
        <w:t>2018</w:t>
      </w:r>
      <w:r w:rsidR="00D05A4D">
        <w:t>-</w:t>
      </w:r>
      <w:r w:rsidR="00E459D8">
        <w:t>10</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E459D8">
        <w:t>ADRIATIC DALMACIJA j.</w:t>
      </w:r>
      <w:r w:rsidR="00E459D8" w:rsidRPr="005D3532">
        <w:t>d.o.o.</w:t>
      </w:r>
      <w:r w:rsidR="00E459D8">
        <w:t xml:space="preserve"> za ugostiteljstvo i turizam</w:t>
      </w:r>
      <w:r w:rsidR="00E459D8" w:rsidRPr="005D3532">
        <w:t xml:space="preserve">, </w:t>
      </w:r>
      <w:r w:rsidR="00E459D8">
        <w:t>Zadar</w:t>
      </w:r>
      <w:r w:rsidR="00E459D8" w:rsidRPr="005D3532">
        <w:t xml:space="preserve">, </w:t>
      </w:r>
      <w:proofErr w:type="spellStart"/>
      <w:r w:rsidR="00E459D8">
        <w:t>Gaženička</w:t>
      </w:r>
      <w:proofErr w:type="spellEnd"/>
      <w:r w:rsidR="00E459D8">
        <w:t xml:space="preserve"> cesta 32</w:t>
      </w:r>
      <w:r w:rsidR="00E459D8" w:rsidRPr="005D3532">
        <w:t xml:space="preserve">, OIB: </w:t>
      </w:r>
      <w:r w:rsidR="00E459D8">
        <w:t>78889863967</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C717A6">
        <w:t>13</w:t>
      </w:r>
      <w:r w:rsidR="003E5C68">
        <w:t>.</w:t>
      </w:r>
      <w:r w:rsidR="00F1321B">
        <w:t xml:space="preserve"> </w:t>
      </w:r>
      <w:r w:rsidR="0035240E">
        <w:t>srpnja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r w:rsidR="00E459D8">
        <w:t xml:space="preserve">Mirku </w:t>
      </w:r>
      <w:proofErr w:type="spellStart"/>
      <w:r w:rsidR="00E459D8">
        <w:t>Jošiću</w:t>
      </w:r>
      <w:proofErr w:type="spellEnd"/>
      <w:r w:rsidR="00E459D8">
        <w:t xml:space="preserve"> iz Zadra</w:t>
      </w:r>
      <w:r w:rsidR="00E459D8" w:rsidRPr="005D3532">
        <w:t xml:space="preserve">, </w:t>
      </w:r>
      <w:r w:rsidR="00E459D8">
        <w:t>Ulica Franje Petrića 3/C</w:t>
      </w:r>
      <w:r w:rsidR="00E459D8" w:rsidRPr="005D3532">
        <w:t xml:space="preserve">, OIB: </w:t>
      </w:r>
      <w:r w:rsidR="00E459D8">
        <w:t>55357779169</w:t>
      </w:r>
      <w:r w:rsidR="005C3350" w:rsidRPr="00217782">
        <w:t xml:space="preserve">, </w:t>
      </w:r>
      <w:r w:rsidR="00C61875">
        <w:t>izrič</w:t>
      </w:r>
      <w:r w:rsidR="0035240E">
        <w:t xml:space="preserve">e se novčana kazna u iznosu od </w:t>
      </w:r>
      <w:r w:rsidR="0035240E" w:rsidRPr="00C717A6">
        <w:t>10</w:t>
      </w:r>
      <w:r w:rsidR="00C61875" w:rsidRPr="00C717A6">
        <w:t>.000,00</w:t>
      </w:r>
      <w:r w:rsidR="00B14457">
        <w:t xml:space="preserve"> kuna koju je dužan</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C717A6">
        <w:t>6076-23405-</w:t>
      </w:r>
      <w:r w:rsidR="00E459D8" w:rsidRPr="00C717A6">
        <w:t>155</w:t>
      </w:r>
      <w:r w:rsidR="00C717A6" w:rsidRPr="00C717A6">
        <w:t>187</w:t>
      </w:r>
      <w:r w:rsidR="001252FC" w:rsidRPr="00C717A6">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r w:rsidR="00E459D8">
        <w:t xml:space="preserve">Mirko </w:t>
      </w:r>
      <w:proofErr w:type="spellStart"/>
      <w:r w:rsidR="00E459D8">
        <w:t>Jošić</w:t>
      </w:r>
      <w:proofErr w:type="spellEnd"/>
      <w:r w:rsidR="00605D1D" w:rsidRPr="000C04BF">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C717A6" w:rsidR="00C717A6">
      <w:pPr>
        <w:jc w:val="both"/>
      </w:pPr>
      <w:r w:rsidRPr="000C04BF">
        <w:tab/>
      </w:r>
      <w:r w:rsidR="00C717A6">
        <w:t>Rješenjem</w:t>
      </w:r>
      <w:r w:rsidR="00C717A6" w:rsidRPr="000C04BF">
        <w:t xml:space="preserve"> ovoga suda poslovni broj</w:t>
      </w:r>
      <w:r w:rsidR="00C717A6">
        <w:t xml:space="preserve"> 1</w:t>
      </w:r>
      <w:r w:rsidR="00C717A6" w:rsidRPr="000C04BF">
        <w:t xml:space="preserve"> St-</w:t>
      </w:r>
      <w:r w:rsidR="00C717A6">
        <w:t>155/18-2</w:t>
      </w:r>
      <w:r w:rsidR="00C717A6" w:rsidRPr="000C04BF">
        <w:t xml:space="preserve"> od </w:t>
      </w:r>
      <w:r w:rsidR="00C717A6">
        <w:t>23. svibnja 2018. pokrenut je prethodni postupak radi utvrđivanja uvjeta za otvaranje stečajnog postupka nad stečajnim dužnikom ADRIATIC DALMACIJA j.</w:t>
      </w:r>
      <w:r w:rsidR="00C717A6" w:rsidRPr="005D3532">
        <w:t>d.o.o.</w:t>
      </w:r>
      <w:r w:rsidR="00C717A6">
        <w:t xml:space="preserve"> za ugostiteljstvo i turizam</w:t>
      </w:r>
      <w:r w:rsidR="00C717A6" w:rsidRPr="005D3532">
        <w:t xml:space="preserve">, </w:t>
      </w:r>
      <w:r w:rsidR="00C717A6">
        <w:t xml:space="preserve">Zadar. Mirko </w:t>
      </w:r>
      <w:proofErr w:type="spellStart"/>
      <w:r w:rsidR="00C717A6">
        <w:t>Jošić</w:t>
      </w:r>
      <w:proofErr w:type="spellEnd"/>
      <w:r w:rsidR="00C717A6" w:rsidRPr="000C04BF">
        <w:t xml:space="preserve"> </w:t>
      </w:r>
      <w:r w:rsidR="00C717A6">
        <w:t>kao odgovorna osoba nije se odazvao pozivu suda, niti je opravdao svoj izostanak, pa je za sljedeće ročište određeno za dan 3. srpnja 2018. naloženo njegovo prisilno dovođenje, međutim unatoč tome isti se nije odazvao pozivu suda.</w:t>
      </w:r>
    </w:p>
    <w:p w:rsidRDefault="00C717A6" w:rsidP="00C717A6" w:rsidR="00C717A6" w:rsidRPr="000C04BF">
      <w:pPr>
        <w:ind w:firstLine="708"/>
        <w:jc w:val="both"/>
      </w:pPr>
      <w:r>
        <w:t xml:space="preserve">Kako dakle Mirko </w:t>
      </w:r>
      <w:proofErr w:type="spellStart"/>
      <w:r>
        <w:t>Jošić</w:t>
      </w:r>
      <w:proofErr w:type="spellEnd"/>
      <w:r w:rsidRPr="000C04BF">
        <w:t xml:space="preserve"> </w:t>
      </w:r>
      <w:r>
        <w:t xml:space="preserve">nije pristupio na ročište zakazano za 12. lipnja 2018. i 3. srpnja 2018., niti je opravdao svoj izostanak, a rješenjem ovog suda poslovni broj 1 St-155/18-2 je prethodno upozoren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njegovo prisilno dovođenje, što znači angažiranje policije, pored ponovnog zakazivanja ročišta u ovom predmetu. Nadalje je temeljem odredbe čl. 10. st. 7. Zakona o parničnom </w:t>
      </w:r>
      <w:r>
        <w:lastRenderedPageBreak/>
        <w:t xml:space="preserve">postupku određeno da će se u slučaju da Mirko </w:t>
      </w:r>
      <w:proofErr w:type="spellStart"/>
      <w:r>
        <w:t>Jošić</w:t>
      </w:r>
      <w:proofErr w:type="spellEnd"/>
      <w:r w:rsidRPr="000C04BF">
        <w:t xml:space="preserve"> </w:t>
      </w:r>
      <w:r>
        <w:t xml:space="preserve">ne plati kaznu odnosno sudu ne dostavi dokaz o uplati, ovog rješenje dostaviti Financijskoj agenciji radi izravne naplate, dok je odredbom st. 11. istoga članka određeno da žalba ne odgađa provedbu ovog rješenja. </w:t>
      </w:r>
    </w:p>
    <w:p w:rsidRDefault="00C717A6" w:rsidP="00C717A6" w:rsidR="00C717A6" w:rsidRPr="000C04BF">
      <w:pPr>
        <w:jc w:val="both"/>
      </w:pPr>
      <w:r>
        <w:tab/>
        <w:t>Stoga je odlučeno kao u izreci.</w:t>
      </w:r>
    </w:p>
    <w:p w:rsidRDefault="00C61875" w:rsidP="00C717A6" w:rsidR="00C61875" w:rsidRPr="000C04BF">
      <w:pPr>
        <w:jc w:val="both"/>
      </w:pPr>
      <w:r w:rsidRPr="000C04BF">
        <w:tab/>
      </w:r>
    </w:p>
    <w:p w:rsidRDefault="00C61875" w:rsidP="00C61875" w:rsidR="00C61875" w:rsidRPr="000C04BF">
      <w:pPr>
        <w:ind w:left="705"/>
        <w:jc w:val="center"/>
      </w:pPr>
      <w:r w:rsidRPr="000C04BF">
        <w:t xml:space="preserve">U Zadru, </w:t>
      </w:r>
      <w:r w:rsidR="00C717A6">
        <w:t>13</w:t>
      </w:r>
      <w:r w:rsidR="003E5C68">
        <w:t xml:space="preserve">. </w:t>
      </w:r>
      <w:r w:rsidR="00FF2CF4">
        <w:t>srpnja 2018</w:t>
      </w:r>
      <w:r w:rsidR="003E5C68">
        <w:t>.</w:t>
      </w:r>
    </w:p>
    <w:p w:rsidRDefault="00C61875" w:rsidP="00C61875" w:rsidR="00C61875" w:rsidRPr="000C04BF">
      <w:pPr>
        <w:ind w:left="705"/>
        <w:jc w:val="both"/>
      </w:pPr>
    </w:p>
    <w:p w:rsidRDefault="009B5DA9" w:rsidP="009B5DA9"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9B5DA9" w:rsidP="009B5DA9"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E459D8" w:rsidP="00C61875" w:rsidR="008139BA">
      <w:pPr>
        <w:numPr>
          <w:ilvl w:val="0"/>
          <w:numId w:val="4"/>
        </w:numPr>
      </w:pPr>
      <w:r>
        <w:t xml:space="preserve">Mirku </w:t>
      </w:r>
      <w:proofErr w:type="spellStart"/>
      <w:r>
        <w:t>Jošiću</w:t>
      </w:r>
      <w:proofErr w:type="spellEnd"/>
      <w:r w:rsidR="008139BA">
        <w:t xml:space="preserve"> </w:t>
      </w:r>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41A08"/>
    <w:rsid w:val="00065233"/>
    <w:rsid w:val="000E25DE"/>
    <w:rsid w:val="001252FC"/>
    <w:rsid w:val="00144EE0"/>
    <w:rsid w:val="00167F59"/>
    <w:rsid w:val="001F65F0"/>
    <w:rsid w:val="00217782"/>
    <w:rsid w:val="00235570"/>
    <w:rsid w:val="0028158F"/>
    <w:rsid w:val="002B1D94"/>
    <w:rsid w:val="002D3E0B"/>
    <w:rsid w:val="0035240E"/>
    <w:rsid w:val="00372821"/>
    <w:rsid w:val="003D30CD"/>
    <w:rsid w:val="003E5C68"/>
    <w:rsid w:val="004217F2"/>
    <w:rsid w:val="00447161"/>
    <w:rsid w:val="004C277E"/>
    <w:rsid w:val="00571EDB"/>
    <w:rsid w:val="005C3350"/>
    <w:rsid w:val="005E6DD7"/>
    <w:rsid w:val="00605D1D"/>
    <w:rsid w:val="00622FD0"/>
    <w:rsid w:val="006D5987"/>
    <w:rsid w:val="00736B9A"/>
    <w:rsid w:val="00752118"/>
    <w:rsid w:val="007536A6"/>
    <w:rsid w:val="008139BA"/>
    <w:rsid w:val="00836DDC"/>
    <w:rsid w:val="00851EEB"/>
    <w:rsid w:val="0087515F"/>
    <w:rsid w:val="009355C9"/>
    <w:rsid w:val="009771C1"/>
    <w:rsid w:val="009821B5"/>
    <w:rsid w:val="009A0CEB"/>
    <w:rsid w:val="009B5DA9"/>
    <w:rsid w:val="00A94666"/>
    <w:rsid w:val="00B14457"/>
    <w:rsid w:val="00B17F45"/>
    <w:rsid w:val="00B81307"/>
    <w:rsid w:val="00BB6DB6"/>
    <w:rsid w:val="00BE6C59"/>
    <w:rsid w:val="00C61875"/>
    <w:rsid w:val="00C717A6"/>
    <w:rsid w:val="00CC25DF"/>
    <w:rsid w:val="00D05A4D"/>
    <w:rsid w:val="00E0054A"/>
    <w:rsid w:val="00E34807"/>
    <w:rsid w:val="00E459D8"/>
    <w:rsid w:val="00EB209A"/>
    <w:rsid w:val="00EC5C80"/>
    <w:rsid w:val="00EE2DE0"/>
    <w:rsid w:val="00F1321B"/>
    <w:rsid w:val="00F2087B"/>
    <w:rsid w:val="00F2461E"/>
    <w:rsid w:val="00F70C6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9B5DA9"/>
    <w:rPr>
      <w:color w:val="808080"/>
      <w:bdr w:space="0" w:sz="0" w:color="auto" w:val="none"/>
      <w:shd w:fill="auto" w:color="auto" w:val="clear"/>
    </w:rPr>
  </w:style>
  <w:style w:customStyle="true" w:styleId="eSPISCCParagraphDefaultFont" w:type="character">
    <w:name w:val="eSPIS_CC_Paragraph Default Font"/>
    <w:basedOn w:val="Zadanifontodlomka"/>
    <w:rsid w:val="009B5D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5DA9"/>
    <w:rPr>
      <w:bdr w:space="0" w:sz="0" w:color="auto" w:val="none"/>
      <w:shd w:fill="FFFFCC" w:color="auto" w:val="clear"/>
      <w:lang w:val="hr-HR"/>
    </w:rPr>
  </w:style>
  <w:style w:customStyle="true" w:styleId="PozadinaSvijetloCrvena" w:type="character">
    <w:name w:val="Pozadina_SvijetloCrvena"/>
    <w:basedOn w:val="eSPISCCParagraphDefaultFont"/>
    <w:rsid w:val="009B5D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5D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9B5DA9"/>
    <w:rPr>
      <w:color w:val="808080"/>
      <w:bdr w:color="auto" w:space="0" w:sz="0" w:val="none"/>
      <w:shd w:color="auto" w:fill="auto" w:val="clear"/>
    </w:rPr>
  </w:style>
  <w:style w:customStyle="1" w:styleId="eSPISCCParagraphDefaultFont" w:type="character">
    <w:name w:val="eSPIS_CC_Paragraph Default Font"/>
    <w:basedOn w:val="Zadanifontodlomka"/>
    <w:rsid w:val="009B5D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5DA9"/>
    <w:rPr>
      <w:bdr w:color="auto" w:space="0" w:sz="0" w:val="none"/>
      <w:shd w:color="auto" w:fill="FFFFCC" w:val="clear"/>
      <w:lang w:val="hr-HR"/>
    </w:rPr>
  </w:style>
  <w:style w:customStyle="1" w:styleId="PozadinaSvijetloCrvena" w:type="character">
    <w:name w:val="Pozadina_SvijetloCrvena"/>
    <w:basedOn w:val="eSPISCCParagraphDefaultFont"/>
    <w:rsid w:val="009B5D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5D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St-155/2018</izvorni_sadrzaj>
    <derivirana_varijabla naziv="DomainObject.Predmet.OznakaBroj_1">St-155/2018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DALMACIJA j.d.o.o. za ugostiteljstvo i turizam</izvorni_sadrzaj>
    <derivirana_varijabla naziv="DomainObject.Predmet.ProtustrankaFormated_1">  ADRIATIC DALMACIJA j.d.o.o. za ugostiteljstvo i turizam</derivirana_varijabla>
  </DomainObject.Predmet.ProtustrankaFormated>
  <DomainObject.Predmet.ProtustrankaFormatedOIB>
    <izvorni_sadrzaj>  ADRIATIC DALMACIJA j.d.o.o. za ugostiteljstvo i turizam, OIB 78889863967</izvorni_sadrzaj>
    <derivirana_varijabla naziv="DomainObject.Predmet.ProtustrankaFormatedOIB_1">  ADRIATIC DALMACIJA j.d.o.o. za ugostiteljstvo i turizam, OIB 78889863967</derivirana_varijabla>
  </DomainObject.Predmet.ProtustrankaFormatedOIB>
  <DomainObject.Predmet.ProtustrankaFormatedWithAdress>
    <izvorni_sadrzaj> ADRIATIC DALMACIJA j.d.o.o. za ugostiteljstvo i turizam, Gaženička cesta 32, 23000 Zadar</izvorni_sadrzaj>
    <derivirana_varijabla naziv="DomainObject.Predmet.ProtustrankaFormatedWithAdress_1"> ADRIATIC DALMACIJA j.d.o.o. za ugostiteljstvo i turizam, Gaženička cesta 32, 23000 Zadar</derivirana_varijabla>
  </DomainObject.Predmet.ProtustrankaFormatedWithAdress>
  <DomainObject.Predmet.ProtustrankaFormatedWithAdressOIB>
    <izvorni_sadrzaj> ADRIATIC DALMACIJA j.d.o.o. za ugostiteljstvo i turizam, OIB 78889863967, Gaženička cesta 32, 23000 Zadar</izvorni_sadrzaj>
    <derivirana_varijabla naziv="DomainObject.Predmet.ProtustrankaFormatedWithAdressOIB_1"> ADRIATIC DALMACIJA j.d.o.o. za ugostiteljstvo i turizam, OIB 78889863967, Gaženička cesta 32, 23000 Zadar</derivirana_varijabla>
  </DomainObject.Predmet.ProtustrankaFormatedWithAdressOIB>
  <DomainObject.Predmet.ProtustrankaWithAdress>
    <izvorni_sadrzaj>ADRIATIC DALMACIJA j.d.o.o. za ugostiteljstvo i turizam Gaženička cesta 32, 23000 Zadar</izvorni_sadrzaj>
    <derivirana_varijabla naziv="DomainObject.Predmet.ProtustrankaWithAdress_1">ADRIATIC DALMACIJA j.d.o.o. za ugostiteljstvo i turizam Gaženička cesta 32, 23000 Zadar</derivirana_varijabla>
  </DomainObject.Predmet.ProtustrankaWithAdress>
  <DomainObject.Predmet.ProtustrankaWithAdressOIB>
    <izvorni_sadrzaj>ADRIATIC DALMACIJA j.d.o.o. za ugostiteljstvo i turizam, OIB 78889863967, Gaženička cesta 32, 23000 Zadar</izvorni_sadrzaj>
    <derivirana_varijabla naziv="DomainObject.Predmet.ProtustrankaWithAdressOIB_1">ADRIATIC DALMACIJA j.d.o.o. za ugostiteljstvo i turizam, OIB 78889863967, Gaženička cesta 32, 23000 Zadar</derivirana_varijabla>
  </DomainObject.Predmet.ProtustrankaWithAdressOIB>
  <DomainObject.Predmet.ProtustrankaNazivFormated>
    <izvorni_sadrzaj>ADRIATIC DALMACIJA j.d.o.o. za ugostiteljstvo i turizam</izvorni_sadrzaj>
    <derivirana_varijabla naziv="DomainObject.Predmet.ProtustrankaNazivFormated_1">ADRIATIC DALMACIJA j.d.o.o. za ugostiteljstvo i turizam</derivirana_varijabla>
  </DomainObject.Predmet.ProtustrankaNazivFormated>
  <DomainObject.Predmet.ProtustrankaNazivFormatedOIB>
    <izvorni_sadrzaj>ADRIATIC DALMACIJA j.d.o.o. za ugostiteljstvo i turizam, OIB 78889863967</izvorni_sadrzaj>
    <derivirana_varijabla naziv="DomainObject.Predmet.ProtustrankaNazivFormatedOIB_1">ADRIATIC DALMACIJA j.d.o.o. za ugostiteljstvo i turizam, OIB 78889863967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ADRIATIC DALMACIJA j.d.o.o. za ugostiteljstvo i turizam</item>
    </izvorni_sadrzaj>
    <derivirana_varijabla naziv="DomainObject.Predmet.ProtuStrankaListFormated_1">
      <item>ADRIATIC DALMACIJA j.d.o.o. za ugostiteljstvo i turizam</item>
    </derivirana_varijabla>
  </DomainObject.Predmet.ProtuStrankaListFormated>
  <DomainObject.Predmet.ProtuStrankaListFormatedOIB>
    <izvorni_sadrzaj>
      <item>ADRIATIC DALMACIJA j.d.o.o. za ugostiteljstvo i turizam, OIB 78889863967</item>
    </izvorni_sadrzaj>
    <derivirana_varijabla naziv="DomainObject.Predmet.ProtuStrankaListFormatedOIB_1">
      <item>ADRIATIC DALMACIJA j.d.o.o. za ugostiteljstvo i turizam, OIB 78889863967</item>
    </derivirana_varijabla>
  </DomainObject.Predmet.ProtuStrankaListFormatedOIB>
  <DomainObject.Predmet.ProtuStrankaListFormatedWithAdress>
    <izvorni_sadrzaj>
      <item>ADRIATIC DALMACIJA j.d.o.o. za ugostiteljstvo i turizam, Gaženička cesta 32, 23000 Zadar</item>
    </izvorni_sadrzaj>
    <derivirana_varijabla naziv="DomainObject.Predmet.ProtuStrankaListFormatedWithAdress_1">
      <item>ADRIATIC DALMACIJA j.d.o.o. za ugostiteljstvo i turizam, Gaženička cesta 32, 23000 Zadar</item>
    </derivirana_varijabla>
  </DomainObject.Predmet.ProtuStrankaListFormatedWithAdress>
  <DomainObject.Predmet.ProtuStrankaListFormatedWithAdressOIB>
    <izvorni_sadrzaj>
      <item>ADRIATIC DALMACIJA j.d.o.o. za ugostiteljstvo i turizam, OIB 78889863967, Gaženička cesta 32, 23000 Zadar</item>
    </izvorni_sadrzaj>
    <derivirana_varijabla naziv="DomainObject.Predmet.ProtuStrankaListFormatedWithAdressOIB_1">
      <item>ADRIATIC DALMACIJA j.d.o.o. za ugostiteljstvo i turizam, OIB 78889863967, Gaženička cesta 32, 23000 Zadar</item>
    </derivirana_varijabla>
  </DomainObject.Predmet.ProtuStrankaListFormatedWithAdressOIB>
  <DomainObject.Predmet.ProtuStrankaListNazivFormated>
    <izvorni_sadrzaj>
      <item>ADRIATIC DALMACIJA j.d.o.o. za ugostiteljstvo i turizam</item>
    </izvorni_sadrzaj>
    <derivirana_varijabla naziv="DomainObject.Predmet.ProtuStrankaListNazivFormated_1">
      <item>ADRIATIC DALMACIJA j.d.o.o. za ugostiteljstvo i turizam</item>
    </derivirana_varijabla>
  </DomainObject.Predmet.ProtuStrankaListNazivFormated>
  <DomainObject.Predmet.ProtuStrankaListNazivFormatedOIB>
    <izvorni_sadrzaj>
      <item>ADRIATIC DALMACIJA j.d.o.o. za ugostiteljstvo i turizam, OIB 78889863967</item>
    </izvorni_sadrzaj>
    <derivirana_varijabla naziv="DomainObject.Predmet.ProtuStrankaListNazivFormatedOIB_1">
      <item>ADRIATIC DALMACIJA j.d.o.o. za ugostiteljstvo i turizam, OIB 78889863967</item>
    </derivirana_varijabla>
  </DomainObject.Predmet.ProtuStrankaListNazivFormatedOIB>
  <DomainObject.Predmet.OstaliListFormated>
    <izvorni_sadrzaj>
      <item>Mirko Jošić</item>
    </izvorni_sadrzaj>
    <derivirana_varijabla naziv="DomainObject.Predmet.OstaliListFormated_1">
      <item>Mirko Jošić</item>
    </derivirana_varijabla>
  </DomainObject.Predmet.OstaliListFormated>
  <DomainObject.Predmet.OstaliListFormatedOIB>
    <izvorni_sadrzaj>
      <item>Mirko Jošić, OIB 55357779169</item>
    </izvorni_sadrzaj>
    <derivirana_varijabla naziv="DomainObject.Predmet.OstaliListFormatedOIB_1">
      <item>Mirko Jošić, OIB 55357779169</item>
    </derivirana_varijabla>
  </DomainObject.Predmet.OstaliListFormatedOIB>
  <DomainObject.Predmet.OstaliListFormatedWithAdress>
    <izvorni_sadrzaj>
      <item>Mirko Jošić, ULICA FRANJE PETRIĆA 3 C (ranije: ZADAR, ULICA FRANJE PETRIĆA, 5 E), 23000 Zadar</item>
    </izvorni_sadrzaj>
    <derivirana_varijabla naziv="DomainObject.Predmet.OstaliListFormatedWithAdress_1">
      <item>Mirko Jošić, ULICA FRANJE PETRIĆA 3 C (ranije: ZADAR, ULICA FRANJE PETRIĆA, 5 E), 23000 Zadar</item>
    </derivirana_varijabla>
  </DomainObject.Predmet.OstaliListFormatedWithAdress>
  <DomainObject.Predmet.OstaliListFormatedWithAdressOIB>
    <izvorni_sadrzaj>
      <item>Mirko Jošić, OIB 55357779169, ULICA FRANJE PETRIĆA 3 C (ranije: ZADAR, ULICA FRANJE PETRIĆA, 5 E), 23000 Zadar</item>
    </izvorni_sadrzaj>
    <derivirana_varijabla naziv="DomainObject.Predmet.OstaliListFormatedWithAdressOIB_1">
      <item>Mirko Jošić, OIB 55357779169, ULICA FRANJE PETRIĆA 3 C (ranije: ZADAR, ULICA FRANJE PETRIĆA, 5 E), 23000 Zadar</item>
    </derivirana_varijabla>
  </DomainObject.Predmet.OstaliListFormatedWithAdressOIB>
  <DomainObject.Predmet.OstaliListNazivFormated>
    <izvorni_sadrzaj>
      <item>Mirko Jošić</item>
    </izvorni_sadrzaj>
    <derivirana_varijabla naziv="DomainObject.Predmet.OstaliListNazivFormated_1">
      <item>Mirko Jošić</item>
    </derivirana_varijabla>
  </DomainObject.Predmet.OstaliListNazivFormated>
  <DomainObject.Predmet.OstaliListNazivFormatedOIB>
    <izvorni_sadrzaj>
      <item>Mirko Jošić, OIB 55357779169</item>
    </izvorni_sadrzaj>
    <derivirana_varijabla naziv="DomainObject.Predmet.OstaliListNazivFormatedOIB_1">
      <item>Mirko Jošić, OIB 55357779169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ADRIATIC DALMACIJA j.d.o.o. za ugostiteljstvo i turizam</izvorni_sadrzaj>
    <derivirana_varijabla naziv="DomainObject.Predmet.ProtustrankaIDrugi_1">ADRIATIC DALMACIJA j.d.o.o.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ADRIATIC DALMACIJA j.d.o.o. za ugostiteljstvo i turizam, OIB 78889863967, Gaženička cesta 32, 23000 Zadar</izvorni_sadrzaj>
    <derivirana_varijabla naziv="DomainObject.Predmet.ProtustrankaIDrugiAdressOIB_1">ADRIATIC DALMACIJA j.d.o.o. za ugostiteljstvo i turizam, OIB 78889863967,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DALMACIJA j.d.o.o. za ugostiteljstvo i turizam</item>
      <item>FINA</item>
      <item>Mirko Jošić</item>
    </izvorni_sadrzaj>
    <derivirana_varijabla naziv="DomainObject.Predmet.SudioniciListNaziv_1">
      <item>ADRIATIC DALMACIJA j.d.o.o. za ugostiteljstvo i turizam</item>
      <item>FINA</item>
      <item>Mirko Jošić</item>
    </derivirana_varijabla>
  </DomainObject.Predmet.SudioniciListNaziv>
  <DomainObject.Predmet.SudioniciListAdressOIB>
    <izvorni_sadrzaj>
      <item>ADRIATIC DALMACIJA j.d.o.o. za ugostiteljstvo i turizam, OIB 78889863967, Gaženička cesta 32,23000 Zadar</item>
      <item>FINA, OIB 85821130368</item>
      <item>Mirko Jošić, OIB 55357779169, ULICA FRANJE PETRIĆA 3 C (ranije: ZADAR, ULICA FRANJE PETRIĆA, 5 E),23000 Zadar</item>
    </izvorni_sadrzaj>
    <derivirana_varijabla naziv="DomainObject.Predmet.SudioniciListAdressOIB_1">
      <item>ADRIATIC DALMACIJA j.d.o.o. za ugostiteljstvo i turizam, OIB 78889863967, Gaženička cesta 32,23000 Zadar</item>
      <item>FINA, OIB 85821130368</item>
      <item>Mirko Jošić, OIB 55357779169, ULICA FRANJE PETRIĆA 3 C (ranije: ZADAR, ULICA FRANJE PETRIĆA, 5 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78889863967</item>
      <item>, OIB 85821130368</item>
      <item>, OIB 55357779169</item>
    </izvorni_sadrzaj>
    <derivirana_varijabla naziv="DomainObject.Predmet.SudioniciListNazivOIB_1">
      <item>, OIB 78889863967</item>
      <item>, OIB 85821130368</item>
      <item>, OIB 55357779169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489</properties:Words>
  <properties:Characters>2576</properties:Characters>
  <properties:Lines>79</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2018-07-12T12:18:00Z</dcterms:created>
  <dc:creator>Ardena Bajlo</dc:creator>
  <cp:lastModifiedBy>Ante Rubelj</cp:lastModifiedBy>
  <cp:lastPrinted>2016-09-30T09:28:00Z</cp:lastPrinted>
  <dcterms:modified xmlns:xsi="http://www.w3.org/2001/XMLSchema-instance" xsi:type="dcterms:W3CDTF">2018-07-17T08:46:00Z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(1St-155-18-NOVČANA KAZNA ZZ.docx)</vt:lpwstr>
  </prop:property>
  <prop:property name="CC_coloring" pid="4" fmtid="{D5CDD505-2E9C-101B-9397-08002B2CF9AE}">
    <vt:bool>false</vt:bool>
  </prop:property>
  <prop:property name="BrojStranica" pid="5" fmtid="{D5CDD505-2E9C-101B-9397-08002B2CF9AE}">
    <vt:i4>2</vt:i4>
  </prop:property>
</prop:Properties>
</file>