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652BB" w:rsidP="000E2207" w:rsidRDefault="00B652BB" w14:paraId="3d86671" w14:textId="3d86671">
      <w:pPr>
        <w15:collapsed w:val="false"/>
      </w:pPr>
      <w:bookmarkStart w:name="_GoBack" w:id="0"/>
      <w:bookmarkEnd w:id="0"/>
    </w:p>
    <w:p w:rsidR="00B652BB" w:rsidP="000E2207" w:rsidRDefault="00B652BB"/>
    <w:p w:rsidRPr="00F65379" w:rsidR="00B652BB" w:rsidP="000E2207" w:rsidRDefault="00B652BB"/>
    <w:p w:rsidRPr="00F65379" w:rsidR="00667A2B" w:rsidP="00667A2B" w:rsidRDefault="00667A2B">
      <w:pPr>
        <w:rPr>
          <w:b/>
        </w:rPr>
      </w:pPr>
    </w:p>
    <w:p w:rsidRPr="00F65379" w:rsidR="00667A2B" w:rsidP="00667A2B" w:rsidRDefault="00667A2B">
      <w:pPr>
        <w:jc w:val="center"/>
        <w:rPr>
          <w:b/>
        </w:rPr>
      </w:pPr>
      <w:r w:rsidRPr="00F65379">
        <w:rPr>
          <w:b/>
        </w:rPr>
        <w:t>TRGOVAČKI SUD U ZAGREBU</w:t>
      </w:r>
      <w:r w:rsidRPr="00F65379" w:rsidR="00A03E3F">
        <w:rPr>
          <w:b/>
        </w:rPr>
        <w:t xml:space="preserve"> </w:t>
      </w:r>
    </w:p>
    <w:p w:rsidRPr="00F65379" w:rsidR="00667A2B" w:rsidP="00667A2B" w:rsidRDefault="00A03E3F">
      <w:pPr>
        <w:jc w:val="center"/>
      </w:pPr>
      <w:r w:rsidRPr="00F65379">
        <w:t>Zagreb</w:t>
      </w:r>
      <w:r w:rsidRPr="00F65379" w:rsidR="00667A2B">
        <w:t xml:space="preserve">, </w:t>
      </w:r>
      <w:r w:rsidRPr="00F65379">
        <w:t xml:space="preserve">Amruševa </w:t>
      </w:r>
      <w:r w:rsidRPr="00F65379" w:rsidR="00376B18">
        <w:t>2/II</w:t>
      </w:r>
    </w:p>
    <w:p w:rsidRPr="00F65379" w:rsidR="00667A2B" w:rsidP="00667A2B" w:rsidRDefault="00667A2B">
      <w:pPr>
        <w:rPr>
          <w:b/>
        </w:rPr>
      </w:pPr>
    </w:p>
    <w:p w:rsidRPr="00F65379" w:rsidR="00301ECA" w:rsidP="00667A2B" w:rsidRDefault="00301ECA">
      <w:pPr>
        <w:rPr>
          <w:b/>
        </w:rPr>
      </w:pPr>
    </w:p>
    <w:p w:rsidRPr="00F65379" w:rsidR="00667A2B" w:rsidP="00667A2B" w:rsidRDefault="00667A2B">
      <w:pPr>
        <w:jc w:val="right"/>
        <w:rPr>
          <w:b/>
        </w:rPr>
      </w:pPr>
      <w:r w:rsidRPr="00F65379">
        <w:rPr>
          <w:b/>
        </w:rPr>
        <w:t xml:space="preserve">Posl.br. </w:t>
      </w:r>
      <w:r w:rsidRPr="00F65379" w:rsidR="00376B18">
        <w:rPr>
          <w:b/>
        </w:rPr>
        <w:t xml:space="preserve"> </w:t>
      </w:r>
      <w:r w:rsidRPr="00F65379">
        <w:rPr>
          <w:b/>
        </w:rPr>
        <w:t xml:space="preserve"> St-</w:t>
      </w:r>
      <w:r w:rsidRPr="00F65379" w:rsidR="008D7741">
        <w:rPr>
          <w:b/>
        </w:rPr>
        <w:t>915</w:t>
      </w:r>
      <w:r w:rsidRPr="00F65379">
        <w:rPr>
          <w:b/>
        </w:rPr>
        <w:t>/</w:t>
      </w:r>
      <w:r w:rsidRPr="00F65379" w:rsidR="008D7741">
        <w:rPr>
          <w:b/>
        </w:rPr>
        <w:t>2017</w:t>
      </w:r>
    </w:p>
    <w:p w:rsidRPr="00F65379" w:rsidR="00667A2B" w:rsidP="00667A2B" w:rsidRDefault="00667A2B">
      <w:pPr>
        <w:jc w:val="right"/>
      </w:pPr>
      <w:r w:rsidRPr="00F65379">
        <w:t>Stečajni sudac:</w:t>
      </w:r>
      <w:r w:rsidRPr="00F65379" w:rsidR="008D7741">
        <w:t>Marija Bakula Vugrinec</w:t>
      </w:r>
    </w:p>
    <w:p w:rsidRPr="00F65379" w:rsidR="00667A2B" w:rsidP="00B652BB" w:rsidRDefault="00667A2B">
      <w:pPr>
        <w:tabs>
          <w:tab w:val="left" w:pos="426"/>
        </w:tabs>
      </w:pPr>
    </w:p>
    <w:p w:rsidRPr="00F65379" w:rsidR="00667A2B" w:rsidP="006C5F68" w:rsidRDefault="008D7741">
      <w:pPr>
        <w:jc w:val="right"/>
        <w:rPr>
          <w:b/>
        </w:rPr>
      </w:pPr>
      <w:r w:rsidRPr="00F65379">
        <w:rPr>
          <w:b/>
        </w:rPr>
        <w:t>TALIR</w:t>
      </w:r>
      <w:r w:rsidRPr="00F65379" w:rsidR="00667A2B">
        <w:rPr>
          <w:b/>
        </w:rPr>
        <w:t xml:space="preserve">  d.o.o. u stečaju</w:t>
      </w:r>
    </w:p>
    <w:p w:rsidRPr="00F65379" w:rsidR="00667A2B" w:rsidP="006C5F68" w:rsidRDefault="008D7741">
      <w:pPr>
        <w:jc w:val="right"/>
      </w:pPr>
      <w:r w:rsidRPr="00F65379">
        <w:t>Zagreb</w:t>
      </w:r>
      <w:r w:rsidRPr="00F65379" w:rsidR="00667A2B">
        <w:t xml:space="preserve">, </w:t>
      </w:r>
      <w:r w:rsidRPr="00F65379">
        <w:t>Medvedgradska 32</w:t>
      </w:r>
    </w:p>
    <w:p w:rsidRPr="00F65379" w:rsidR="001015BE" w:rsidP="006C5F68" w:rsidRDefault="001015BE">
      <w:pPr>
        <w:jc w:val="right"/>
      </w:pPr>
      <w:r w:rsidRPr="00F65379">
        <w:t>OIB:</w:t>
      </w:r>
      <w:r w:rsidRPr="00F65379" w:rsidR="008D7741">
        <w:t>51627050403</w:t>
      </w:r>
    </w:p>
    <w:p w:rsidRPr="00F65379" w:rsidR="000E2207" w:rsidP="000E2207" w:rsidRDefault="000E2207">
      <w:pPr>
        <w:rPr>
          <w:b/>
        </w:rPr>
      </w:pPr>
      <w:r w:rsidRPr="00F65379">
        <w:rPr>
          <w:b/>
        </w:rPr>
        <w:tab/>
      </w:r>
      <w:r w:rsidRPr="00F65379">
        <w:rPr>
          <w:b/>
        </w:rPr>
        <w:tab/>
      </w:r>
      <w:r w:rsidRPr="00F65379">
        <w:rPr>
          <w:b/>
        </w:rPr>
        <w:tab/>
      </w:r>
    </w:p>
    <w:p w:rsidRPr="00F65379" w:rsidR="006A45D1" w:rsidP="000E2207" w:rsidRDefault="006A45D1">
      <w:pPr>
        <w:rPr>
          <w:b/>
        </w:rPr>
      </w:pPr>
    </w:p>
    <w:p w:rsidRPr="00F65379" w:rsidR="000E2207" w:rsidP="000E2207" w:rsidRDefault="000E2207">
      <w:pPr>
        <w:jc w:val="center"/>
        <w:rPr>
          <w:b/>
        </w:rPr>
      </w:pPr>
      <w:r w:rsidRPr="00F65379">
        <w:rPr>
          <w:b/>
        </w:rPr>
        <w:t>I Z V J E Š Ć E</w:t>
      </w:r>
    </w:p>
    <w:p w:rsidRPr="00F65379" w:rsidR="000E2207" w:rsidP="00667A2B" w:rsidRDefault="000E2207">
      <w:pPr>
        <w:jc w:val="center"/>
      </w:pPr>
      <w:r w:rsidRPr="00F65379">
        <w:t xml:space="preserve">za izvještajno ročište </w:t>
      </w:r>
      <w:r w:rsidR="00045041">
        <w:t>15</w:t>
      </w:r>
      <w:r w:rsidRPr="00F65379" w:rsidR="00ED09A8">
        <w:t>.</w:t>
      </w:r>
      <w:r w:rsidR="00045041">
        <w:t>10</w:t>
      </w:r>
      <w:r w:rsidRPr="00F65379" w:rsidR="00ED09A8">
        <w:t>.201</w:t>
      </w:r>
      <w:r w:rsidRPr="00F65379" w:rsidR="00376B18">
        <w:t>9</w:t>
      </w:r>
      <w:r w:rsidRPr="00F65379">
        <w:t>.</w:t>
      </w:r>
      <w:r w:rsidRPr="00F65379" w:rsidR="00667A2B">
        <w:t>g.</w:t>
      </w:r>
    </w:p>
    <w:p w:rsidRPr="00F65379" w:rsidR="000E2207" w:rsidP="000E2207" w:rsidRDefault="000E2207">
      <w:pPr>
        <w:jc w:val="center"/>
      </w:pPr>
      <w:r w:rsidRPr="00F65379">
        <w:t>O GOSPODARSKOM  POLOŽAJU  STEČAJNOG  DUŽNIKA</w:t>
      </w:r>
    </w:p>
    <w:p w:rsidRPr="00F65379" w:rsidR="00667A2B" w:rsidP="000E2207" w:rsidRDefault="00667A2B">
      <w:pPr>
        <w:jc w:val="center"/>
      </w:pPr>
      <w:r w:rsidRPr="00F65379">
        <w:t>__________________________________________________________________________</w:t>
      </w:r>
    </w:p>
    <w:p w:rsidRPr="00F65379" w:rsidR="000E2207" w:rsidP="000E2207" w:rsidRDefault="000E2207"/>
    <w:p w:rsidRPr="00F65379" w:rsidR="000E2207" w:rsidP="000E2207" w:rsidRDefault="000E2207"/>
    <w:p w:rsidRPr="00F65379" w:rsidR="000E2207" w:rsidP="00B652BB" w:rsidRDefault="00B652BB">
      <w:pPr>
        <w:tabs>
          <w:tab w:val="left" w:pos="426"/>
        </w:tabs>
        <w:ind w:right="23"/>
        <w:jc w:val="both"/>
      </w:pPr>
      <w:r>
        <w:t>1.</w:t>
      </w:r>
      <w:r>
        <w:tab/>
      </w:r>
      <w:r w:rsidRPr="00F65379" w:rsidR="000E2207">
        <w:t>OSNOVNI  PODACI  O  STEČAJNOM  DUŽNIKU</w:t>
      </w:r>
    </w:p>
    <w:p w:rsidRPr="00F65379" w:rsidR="000E2207" w:rsidP="000E2207" w:rsidRDefault="006A45D1">
      <w:pPr>
        <w:tabs>
          <w:tab w:val="left" w:pos="284"/>
        </w:tabs>
        <w:ind w:right="23"/>
        <w:jc w:val="both"/>
      </w:pPr>
      <w:r w:rsidRPr="00F65379">
        <w:tab/>
        <w:t>- Naziv trgovačkog društva</w:t>
      </w:r>
      <w:r w:rsidRPr="00F65379" w:rsidR="000E2207">
        <w:t>:</w:t>
      </w:r>
      <w:r w:rsidRPr="00F65379">
        <w:t xml:space="preserve"> </w:t>
      </w:r>
      <w:r w:rsidR="00C84BF6">
        <w:t>TALIR</w:t>
      </w:r>
      <w:r w:rsidRPr="00F65379" w:rsidR="000E2207">
        <w:t xml:space="preserve">  d.o.o. u stečaju</w:t>
      </w:r>
    </w:p>
    <w:p w:rsidRPr="00F65379" w:rsidR="000E2207" w:rsidP="00F14CB3" w:rsidRDefault="000E2207">
      <w:pPr>
        <w:tabs>
          <w:tab w:val="left" w:pos="284"/>
        </w:tabs>
        <w:ind w:right="23"/>
        <w:jc w:val="both"/>
      </w:pPr>
      <w:r w:rsidRPr="00F65379">
        <w:tab/>
        <w:t xml:space="preserve">- Sjedište: </w:t>
      </w:r>
      <w:r w:rsidR="00C84BF6">
        <w:t>Zagreb, Medvedgradska 32</w:t>
      </w:r>
    </w:p>
    <w:p w:rsidRPr="00F65379" w:rsidR="000E2207" w:rsidP="00F14CB3" w:rsidRDefault="000E2207">
      <w:pPr>
        <w:tabs>
          <w:tab w:val="left" w:pos="284"/>
        </w:tabs>
        <w:ind w:right="23"/>
        <w:jc w:val="both"/>
      </w:pPr>
      <w:r w:rsidRPr="00F65379">
        <w:tab/>
        <w:t xml:space="preserve">- OIB: </w:t>
      </w:r>
      <w:r w:rsidR="00C84BF6">
        <w:t>51627050403</w:t>
      </w:r>
    </w:p>
    <w:p w:rsidRPr="00F65379" w:rsidR="000E2207" w:rsidP="00F14CB3" w:rsidRDefault="000E2207">
      <w:pPr>
        <w:tabs>
          <w:tab w:val="left" w:pos="284"/>
        </w:tabs>
        <w:ind w:right="23"/>
        <w:jc w:val="both"/>
      </w:pPr>
      <w:r w:rsidRPr="00F65379">
        <w:tab/>
        <w:t>- Direktor:</w:t>
      </w:r>
      <w:r w:rsidRPr="00F65379" w:rsidR="00F14CB3">
        <w:t xml:space="preserve"> </w:t>
      </w:r>
      <w:r w:rsidR="00C84BF6">
        <w:t>Zoran</w:t>
      </w:r>
      <w:r w:rsidRPr="00F65379" w:rsidR="00ED09A8">
        <w:t xml:space="preserve"> </w:t>
      </w:r>
      <w:proofErr w:type="spellStart"/>
      <w:r w:rsidR="006C5F68">
        <w:t>Pribilović</w:t>
      </w:r>
      <w:proofErr w:type="spellEnd"/>
    </w:p>
    <w:p w:rsidRPr="00F65379" w:rsidR="000E2207" w:rsidP="003724C8" w:rsidRDefault="000E2207">
      <w:pPr>
        <w:tabs>
          <w:tab w:val="left" w:pos="284"/>
        </w:tabs>
        <w:ind w:right="23"/>
        <w:jc w:val="both"/>
      </w:pPr>
      <w:r w:rsidRPr="00F65379">
        <w:tab/>
      </w:r>
      <w:r w:rsidR="003724C8">
        <w:t xml:space="preserve">- </w:t>
      </w:r>
      <w:r w:rsidRPr="00F65379">
        <w:t>Trgovački sud</w:t>
      </w:r>
      <w:r w:rsidRPr="00F65379" w:rsidR="00F14CB3">
        <w:t xml:space="preserve"> </w:t>
      </w:r>
      <w:r w:rsidRPr="00F65379">
        <w:t>u Zagrebu</w:t>
      </w:r>
      <w:r w:rsidRPr="00F65379" w:rsidR="006255FC">
        <w:t xml:space="preserve"> </w:t>
      </w:r>
      <w:r w:rsidR="006C5F68">
        <w:t xml:space="preserve">je Rješenjem </w:t>
      </w:r>
      <w:r w:rsidRPr="00F65379">
        <w:t xml:space="preserve">od dana </w:t>
      </w:r>
      <w:r w:rsidR="00C84BF6">
        <w:t>07</w:t>
      </w:r>
      <w:r w:rsidRPr="00F65379" w:rsidR="00ED09A8">
        <w:t>.</w:t>
      </w:r>
      <w:r w:rsidRPr="00F65379" w:rsidR="006A45D1">
        <w:t xml:space="preserve"> </w:t>
      </w:r>
      <w:r w:rsidR="00C84BF6">
        <w:t>lipnja</w:t>
      </w:r>
      <w:r w:rsidRPr="00F65379" w:rsidR="006A45D1">
        <w:t xml:space="preserve"> </w:t>
      </w:r>
      <w:r w:rsidRPr="00F65379" w:rsidR="00ED09A8">
        <w:t>201</w:t>
      </w:r>
      <w:r w:rsidRPr="00F65379" w:rsidR="00376B18">
        <w:t>9</w:t>
      </w:r>
      <w:r w:rsidRPr="00F65379" w:rsidR="00ED09A8">
        <w:t>.</w:t>
      </w:r>
      <w:r w:rsidRPr="00F65379" w:rsidR="006255FC">
        <w:t>g</w:t>
      </w:r>
      <w:r w:rsidRPr="00F65379" w:rsidR="00F14CB3">
        <w:t xml:space="preserve"> </w:t>
      </w:r>
      <w:r w:rsidRPr="00F65379">
        <w:t xml:space="preserve">otvorio stečajni </w:t>
      </w:r>
      <w:r w:rsidR="006C5F68">
        <w:tab/>
      </w:r>
      <w:r w:rsidR="003724C8">
        <w:tab/>
        <w:t xml:space="preserve">   </w:t>
      </w:r>
      <w:r w:rsidRPr="00F65379">
        <w:t>postupak</w:t>
      </w:r>
    </w:p>
    <w:p w:rsidRPr="00F65379" w:rsidR="000E2207" w:rsidP="000E2207" w:rsidRDefault="000E2207">
      <w:pPr>
        <w:ind w:right="23"/>
      </w:pPr>
    </w:p>
    <w:p w:rsidRPr="00F65379" w:rsidR="000E2207" w:rsidP="000E2207" w:rsidRDefault="000E2207">
      <w:pPr>
        <w:ind w:right="23"/>
      </w:pPr>
    </w:p>
    <w:p w:rsidRPr="00F65379" w:rsidR="000E2207" w:rsidP="00B652BB" w:rsidRDefault="00F14CB3">
      <w:pPr>
        <w:tabs>
          <w:tab w:val="left" w:pos="426"/>
        </w:tabs>
        <w:ind w:right="23"/>
      </w:pPr>
      <w:r w:rsidRPr="00F65379">
        <w:t>2.</w:t>
      </w:r>
      <w:r w:rsidRPr="00F65379">
        <w:tab/>
      </w:r>
      <w:r w:rsidRPr="00F65379" w:rsidR="000E2207">
        <w:t>RADNJE  NAKON  OTVARANJA  STEČAJA</w:t>
      </w:r>
    </w:p>
    <w:p w:rsidRPr="00F65379" w:rsidR="000E2207" w:rsidP="000E2207" w:rsidRDefault="000E2207">
      <w:pPr>
        <w:ind w:left="360" w:right="23"/>
      </w:pPr>
      <w:r w:rsidRPr="00F65379">
        <w:t>- Izradio novi štambilj</w:t>
      </w:r>
    </w:p>
    <w:p w:rsidRPr="00F65379" w:rsidR="000E2207" w:rsidP="000E2207" w:rsidRDefault="000E2207">
      <w:pPr>
        <w:tabs>
          <w:tab w:val="left" w:pos="426"/>
        </w:tabs>
        <w:ind w:right="23" w:firstLine="360"/>
      </w:pPr>
      <w:r w:rsidRPr="00F65379">
        <w:t>- Izvršio prijavu u Državnom zavodu za statistiku</w:t>
      </w:r>
    </w:p>
    <w:p w:rsidRPr="00F65379" w:rsidR="000E2207" w:rsidP="000E2207" w:rsidRDefault="000E2207">
      <w:pPr>
        <w:ind w:right="23" w:firstLine="360"/>
      </w:pPr>
      <w:r w:rsidRPr="00F65379">
        <w:t xml:space="preserve">- Izvršio uvid u zadnju poreznu prijavu </w:t>
      </w:r>
    </w:p>
    <w:p w:rsidRPr="00F65379" w:rsidR="000E2207" w:rsidP="000E2207" w:rsidRDefault="000E2207">
      <w:pPr>
        <w:ind w:left="360" w:right="23"/>
      </w:pPr>
      <w:r w:rsidRPr="00F65379">
        <w:t xml:space="preserve">- Utvrdio stanje stečajne mase </w:t>
      </w:r>
    </w:p>
    <w:p w:rsidRPr="00F65379" w:rsidR="000E2207" w:rsidP="000E2207" w:rsidRDefault="000E2207">
      <w:pPr>
        <w:ind w:right="23" w:firstLine="360"/>
      </w:pPr>
      <w:r w:rsidRPr="00F65379">
        <w:t>- Izradio popis vjerovnika</w:t>
      </w:r>
    </w:p>
    <w:p w:rsidRPr="00F65379" w:rsidR="000E2207" w:rsidP="000E2207" w:rsidRDefault="000E2207">
      <w:pPr>
        <w:ind w:right="23" w:firstLine="360"/>
      </w:pPr>
      <w:r w:rsidRPr="00F65379">
        <w:tab/>
      </w:r>
    </w:p>
    <w:p w:rsidRPr="00F65379" w:rsidR="000E2207" w:rsidP="000E2207" w:rsidRDefault="000E2207">
      <w:pPr>
        <w:ind w:right="23"/>
      </w:pPr>
    </w:p>
    <w:p w:rsidRPr="00F65379" w:rsidR="000E2207" w:rsidP="00B652BB" w:rsidRDefault="00F14CB3">
      <w:pPr>
        <w:tabs>
          <w:tab w:val="left" w:pos="426"/>
        </w:tabs>
        <w:ind w:right="23"/>
      </w:pPr>
      <w:r w:rsidRPr="00F65379">
        <w:t>3.</w:t>
      </w:r>
      <w:r w:rsidRPr="00F65379">
        <w:tab/>
      </w:r>
      <w:r w:rsidRPr="00F65379" w:rsidR="000E2207">
        <w:t xml:space="preserve">GOSPODARSKI  POLOŽAJ  DUŽNIKA </w:t>
      </w:r>
    </w:p>
    <w:p w:rsidRPr="00F65379" w:rsidR="000E2207" w:rsidP="000E2207" w:rsidRDefault="000E2207">
      <w:pPr>
        <w:tabs>
          <w:tab w:val="left" w:pos="284"/>
        </w:tabs>
        <w:ind w:left="360" w:right="23"/>
      </w:pPr>
      <w:r w:rsidRPr="00F65379">
        <w:t xml:space="preserve">- Stečajni dužnik obavljao je poslove </w:t>
      </w:r>
      <w:r w:rsidRPr="00F65379" w:rsidR="00376B18">
        <w:t>kupnje i prodaje</w:t>
      </w:r>
      <w:r w:rsidR="00C84BF6">
        <w:t xml:space="preserve"> nekretnina</w:t>
      </w:r>
    </w:p>
    <w:p w:rsidRPr="00F65379" w:rsidR="000E2207" w:rsidP="000E2207" w:rsidRDefault="000E2207">
      <w:pPr>
        <w:tabs>
          <w:tab w:val="left" w:pos="284"/>
        </w:tabs>
        <w:ind w:left="360" w:right="23"/>
      </w:pPr>
      <w:r w:rsidRPr="00F65379">
        <w:t xml:space="preserve">- Sjedište stečajnog dužnika je u </w:t>
      </w:r>
      <w:r w:rsidR="00C84BF6">
        <w:t>Zagrebu, Medvedgradska 32</w:t>
      </w:r>
      <w:r w:rsidRPr="00F65379">
        <w:t xml:space="preserve"> </w:t>
      </w:r>
      <w:r w:rsidR="00C84BF6">
        <w:t xml:space="preserve"> </w:t>
      </w:r>
      <w:r w:rsidRPr="00F65379">
        <w:t xml:space="preserve"> </w:t>
      </w:r>
      <w:r w:rsidRPr="00F65379" w:rsidR="006A45D1">
        <w:t xml:space="preserve">   </w:t>
      </w:r>
    </w:p>
    <w:p w:rsidR="006C5F68" w:rsidP="000E2207" w:rsidRDefault="000E2207">
      <w:pPr>
        <w:ind w:left="360" w:right="23"/>
      </w:pPr>
      <w:r w:rsidRPr="00F65379">
        <w:t>- Stečajni dužnik prestao je poslovat</w:t>
      </w:r>
      <w:r w:rsidR="006C5F68">
        <w:t xml:space="preserve">i </w:t>
      </w:r>
      <w:r w:rsidR="00C84BF6">
        <w:t>prije otvaranja stečajnog postupka</w:t>
      </w:r>
      <w:r w:rsidRPr="00F65379">
        <w:t>.</w:t>
      </w:r>
      <w:r w:rsidR="00E56CE3">
        <w:t xml:space="preserve"> </w:t>
      </w:r>
    </w:p>
    <w:p w:rsidRPr="00F65379" w:rsidR="000E2207" w:rsidP="000E2207" w:rsidRDefault="006C5F68">
      <w:pPr>
        <w:ind w:left="360" w:right="23"/>
      </w:pPr>
      <w:r>
        <w:t xml:space="preserve">  </w:t>
      </w:r>
      <w:r w:rsidR="00E56CE3">
        <w:t>Račun dužnika je u neprekinutoj blokadi od 8.11.2010.</w:t>
      </w:r>
    </w:p>
    <w:p w:rsidRPr="00F65379" w:rsidR="000E2207" w:rsidP="000E2207" w:rsidRDefault="000E2207">
      <w:pPr>
        <w:ind w:left="360" w:right="23"/>
      </w:pPr>
      <w:r w:rsidRPr="00F65379">
        <w:t xml:space="preserve">- Stečajni dužnik nema zaposlenih radnika </w:t>
      </w:r>
    </w:p>
    <w:p w:rsidR="000E2207" w:rsidP="000E2207" w:rsidRDefault="000E2207">
      <w:pPr>
        <w:ind w:left="360" w:right="23"/>
      </w:pPr>
    </w:p>
    <w:p w:rsidR="006C5F68" w:rsidP="000E2207" w:rsidRDefault="006C5F68">
      <w:pPr>
        <w:ind w:left="360" w:right="23"/>
      </w:pPr>
    </w:p>
    <w:p w:rsidR="006C5F68" w:rsidP="000E2207" w:rsidRDefault="006C5F68">
      <w:pPr>
        <w:ind w:left="360" w:right="23"/>
      </w:pPr>
    </w:p>
    <w:p w:rsidR="006C5F68" w:rsidP="000E2207" w:rsidRDefault="006C5F68">
      <w:pPr>
        <w:ind w:left="360" w:right="23"/>
      </w:pPr>
    </w:p>
    <w:p w:rsidRPr="00F65379" w:rsidR="006C5F68" w:rsidP="000E2207" w:rsidRDefault="006C5F68">
      <w:pPr>
        <w:ind w:left="360" w:right="23"/>
      </w:pPr>
    </w:p>
    <w:p w:rsidRPr="00F65379" w:rsidR="006A45D1" w:rsidP="000E2207" w:rsidRDefault="006A45D1">
      <w:pPr>
        <w:ind w:right="23"/>
        <w:rPr>
          <w:b/>
        </w:rPr>
      </w:pPr>
    </w:p>
    <w:p w:rsidRPr="00F65379" w:rsidR="000E2207" w:rsidP="00B652BB" w:rsidRDefault="00B652BB">
      <w:pPr>
        <w:tabs>
          <w:tab w:val="left" w:pos="426"/>
        </w:tabs>
        <w:ind w:right="23"/>
      </w:pPr>
      <w:r>
        <w:t>4.</w:t>
      </w:r>
      <w:r>
        <w:tab/>
      </w:r>
      <w:r w:rsidRPr="00F65379" w:rsidR="000E2207">
        <w:t>IMOVINA  STEČAJNOG  DUŽNIKA – PREDMETI  STEČAJNE MASE</w:t>
      </w:r>
    </w:p>
    <w:p w:rsidRPr="00F65379" w:rsidR="00301ECA" w:rsidP="000E2207" w:rsidRDefault="00301ECA">
      <w:pPr>
        <w:tabs>
          <w:tab w:val="left" w:pos="284"/>
          <w:tab w:val="left" w:pos="426"/>
        </w:tabs>
        <w:rPr>
          <w:b/>
        </w:rPr>
      </w:pPr>
    </w:p>
    <w:p w:rsidRPr="00F65379" w:rsidR="006A45D1" w:rsidP="006A45D1" w:rsidRDefault="00301ECA">
      <w:pPr>
        <w:tabs>
          <w:tab w:val="left" w:pos="284"/>
          <w:tab w:val="left" w:pos="426"/>
        </w:tabs>
      </w:pPr>
      <w:r w:rsidRPr="00F65379">
        <w:rPr>
          <w:b/>
        </w:rPr>
        <w:tab/>
        <w:t xml:space="preserve"> </w:t>
      </w:r>
      <w:r w:rsidRPr="00F65379">
        <w:rPr>
          <w:b/>
        </w:rPr>
        <w:tab/>
      </w:r>
      <w:r w:rsidRPr="00F65379" w:rsidR="000E2207">
        <w:t>POKRETNINE</w:t>
      </w:r>
    </w:p>
    <w:p w:rsidRPr="00F65379" w:rsidR="00ED09A8" w:rsidP="00EF589B" w:rsidRDefault="006A45D1">
      <w:pPr>
        <w:tabs>
          <w:tab w:val="left" w:pos="284"/>
          <w:tab w:val="left" w:pos="426"/>
        </w:tabs>
      </w:pPr>
      <w:r w:rsidRPr="00F65379">
        <w:t xml:space="preserve">      </w:t>
      </w:r>
      <w:r w:rsidRPr="00F65379">
        <w:rPr>
          <w:b/>
        </w:rPr>
        <w:t xml:space="preserve">- </w:t>
      </w:r>
      <w:r w:rsidRPr="00F65379" w:rsidR="00ED09A8">
        <w:t xml:space="preserve">Dužnik </w:t>
      </w:r>
      <w:r w:rsidRPr="00F65379" w:rsidR="00376B18">
        <w:t>nema</w:t>
      </w:r>
      <w:r w:rsidRPr="00F65379" w:rsidR="00ED09A8">
        <w:t xml:space="preserve"> pokretnina </w:t>
      </w:r>
      <w:r w:rsidRPr="00F65379" w:rsidR="00585A2E">
        <w:t xml:space="preserve"> </w:t>
      </w:r>
    </w:p>
    <w:p w:rsidRPr="00F65379" w:rsidR="000E2207" w:rsidP="00ED09A8" w:rsidRDefault="000E2207">
      <w:pPr>
        <w:jc w:val="both"/>
      </w:pPr>
    </w:p>
    <w:p w:rsidRPr="00F65379" w:rsidR="000E2207" w:rsidP="000E2207" w:rsidRDefault="000E2207">
      <w:pPr>
        <w:tabs>
          <w:tab w:val="left" w:pos="284"/>
        </w:tabs>
      </w:pPr>
      <w:r w:rsidRPr="00F65379">
        <w:rPr>
          <w:b/>
        </w:rPr>
        <w:tab/>
      </w:r>
      <w:r w:rsidRPr="00F65379" w:rsidR="00301ECA">
        <w:rPr>
          <w:b/>
        </w:rPr>
        <w:t xml:space="preserve">  </w:t>
      </w:r>
      <w:r w:rsidRPr="00F65379">
        <w:t>NEKRETNINE</w:t>
      </w:r>
    </w:p>
    <w:p w:rsidRPr="00F65379" w:rsidR="00EF589B" w:rsidP="00EF589B" w:rsidRDefault="00585A2E">
      <w:pPr>
        <w:pStyle w:val="TableContents"/>
        <w:tabs>
          <w:tab w:val="left" w:pos="284"/>
          <w:tab w:val="left" w:pos="426"/>
          <w:tab w:val="left" w:pos="709"/>
        </w:tabs>
        <w:jc w:val="both"/>
        <w:rPr>
          <w:rFonts w:cs="Times New Roman"/>
        </w:rPr>
      </w:pPr>
      <w:r w:rsidRPr="00F65379">
        <w:rPr>
          <w:rFonts w:cs="Times New Roman"/>
        </w:rPr>
        <w:t xml:space="preserve"> </w:t>
      </w:r>
      <w:r w:rsidR="00B652BB">
        <w:rPr>
          <w:rFonts w:cs="Times New Roman"/>
        </w:rPr>
        <w:tab/>
      </w:r>
      <w:r w:rsidRPr="00F65379">
        <w:rPr>
          <w:rFonts w:cs="Times New Roman"/>
          <w:bCs/>
        </w:rPr>
        <w:t>-</w:t>
      </w:r>
      <w:r w:rsidR="006C5F68">
        <w:rPr>
          <w:rFonts w:cs="Times New Roman"/>
          <w:bCs/>
        </w:rPr>
        <w:t xml:space="preserve"> </w:t>
      </w:r>
      <w:r w:rsidRPr="00F65379" w:rsidR="00EF589B">
        <w:rPr>
          <w:rFonts w:cs="Times New Roman"/>
          <w:bCs/>
        </w:rPr>
        <w:t xml:space="preserve">stambena zgrada Medvedgradska 32, Zagreb, u naravi stan broj 1 u prizemlju, ukupne </w:t>
      </w:r>
      <w:r w:rsidRPr="00F65379" w:rsidR="00EF589B">
        <w:rPr>
          <w:rFonts w:cs="Times New Roman"/>
          <w:bCs/>
        </w:rPr>
        <w:tab/>
      </w:r>
      <w:r w:rsidR="006C5F68">
        <w:rPr>
          <w:rFonts w:cs="Times New Roman"/>
          <w:bCs/>
        </w:rPr>
        <w:t xml:space="preserve">  </w:t>
      </w:r>
      <w:r w:rsidRPr="00F65379" w:rsidR="00EF589B">
        <w:rPr>
          <w:rFonts w:cs="Times New Roman"/>
          <w:bCs/>
        </w:rPr>
        <w:t>površine 61,25 m2</w:t>
      </w:r>
      <w:r w:rsidRPr="00F65379" w:rsidR="00EF589B">
        <w:rPr>
          <w:rFonts w:cs="Times New Roman"/>
        </w:rPr>
        <w:t xml:space="preserve"> </w:t>
      </w:r>
      <w:r w:rsidRPr="00F65379" w:rsidR="00EF589B">
        <w:rPr>
          <w:rFonts w:cs="Times New Roman"/>
          <w:bCs/>
        </w:rPr>
        <w:t>upisana</w:t>
      </w:r>
      <w:r w:rsidR="00C31A2F">
        <w:rPr>
          <w:rFonts w:cs="Times New Roman"/>
          <w:bCs/>
        </w:rPr>
        <w:t xml:space="preserve"> u knjigu položenih ugovora</w:t>
      </w:r>
      <w:r w:rsidRPr="00F65379" w:rsidR="00EF589B">
        <w:rPr>
          <w:rFonts w:cs="Times New Roman"/>
          <w:bCs/>
        </w:rPr>
        <w:t xml:space="preserve"> u zk.ul.2365 kat. </w:t>
      </w:r>
      <w:r w:rsidR="006C5F68">
        <w:rPr>
          <w:rFonts w:cs="Times New Roman"/>
          <w:bCs/>
        </w:rPr>
        <w:t xml:space="preserve">čest. br. 1397/4,  </w:t>
      </w:r>
      <w:r w:rsidR="006C5F68">
        <w:rPr>
          <w:rFonts w:cs="Times New Roman"/>
          <w:bCs/>
        </w:rPr>
        <w:tab/>
      </w:r>
      <w:r w:rsidR="006C5F68">
        <w:rPr>
          <w:rFonts w:cs="Times New Roman"/>
          <w:bCs/>
        </w:rPr>
        <w:tab/>
        <w:t>kod Općinskog</w:t>
      </w:r>
      <w:r w:rsidR="00EF589B">
        <w:rPr>
          <w:rFonts w:cs="Times New Roman"/>
          <w:bCs/>
        </w:rPr>
        <w:t xml:space="preserve"> </w:t>
      </w:r>
      <w:r w:rsidRPr="00F65379" w:rsidR="00EF589B">
        <w:rPr>
          <w:rFonts w:cs="Times New Roman"/>
          <w:bCs/>
        </w:rPr>
        <w:t>građanskog suda u Zagrebu, Zemljišnoknjižni odjel Zagreb</w:t>
      </w:r>
      <w:r w:rsidR="00C31A2F">
        <w:rPr>
          <w:rFonts w:cs="Times New Roman"/>
          <w:bCs/>
        </w:rPr>
        <w:t xml:space="preserve">. Nekretnina </w:t>
      </w:r>
      <w:r w:rsidR="006C5F68">
        <w:rPr>
          <w:rFonts w:cs="Times New Roman"/>
          <w:bCs/>
        </w:rPr>
        <w:tab/>
      </w:r>
      <w:r w:rsidR="006C5F68">
        <w:rPr>
          <w:rFonts w:cs="Times New Roman"/>
          <w:bCs/>
        </w:rPr>
        <w:tab/>
      </w:r>
      <w:r w:rsidR="00C31A2F">
        <w:rPr>
          <w:rFonts w:cs="Times New Roman"/>
          <w:bCs/>
        </w:rPr>
        <w:t xml:space="preserve">nije slobodna od stvari i osoba. U istoj stanuje </w:t>
      </w:r>
      <w:r w:rsidR="006C5F68">
        <w:rPr>
          <w:rFonts w:cs="Times New Roman"/>
          <w:bCs/>
        </w:rPr>
        <w:t xml:space="preserve">g. </w:t>
      </w:r>
      <w:r w:rsidR="00C31A2F">
        <w:rPr>
          <w:rFonts w:cs="Times New Roman"/>
          <w:bCs/>
        </w:rPr>
        <w:t xml:space="preserve">Filip </w:t>
      </w:r>
      <w:proofErr w:type="spellStart"/>
      <w:r w:rsidR="00C31A2F">
        <w:rPr>
          <w:rFonts w:cs="Times New Roman"/>
          <w:bCs/>
        </w:rPr>
        <w:t>Pribilović</w:t>
      </w:r>
      <w:proofErr w:type="spellEnd"/>
      <w:r w:rsidR="00C31A2F">
        <w:rPr>
          <w:rFonts w:cs="Times New Roman"/>
          <w:bCs/>
        </w:rPr>
        <w:t xml:space="preserve">, sin vlasnika i ovlaštene </w:t>
      </w:r>
      <w:r w:rsidR="006C5F68">
        <w:rPr>
          <w:rFonts w:cs="Times New Roman"/>
          <w:bCs/>
        </w:rPr>
        <w:tab/>
      </w:r>
      <w:r w:rsidR="006C5F68">
        <w:rPr>
          <w:rFonts w:cs="Times New Roman"/>
          <w:bCs/>
        </w:rPr>
        <w:tab/>
      </w:r>
      <w:r w:rsidR="00C31A2F">
        <w:rPr>
          <w:rFonts w:cs="Times New Roman"/>
          <w:bCs/>
        </w:rPr>
        <w:t xml:space="preserve">osobe stečajnog dužnika, </w:t>
      </w:r>
      <w:r w:rsidR="006C5F68">
        <w:rPr>
          <w:rFonts w:cs="Times New Roman"/>
          <w:bCs/>
        </w:rPr>
        <w:t xml:space="preserve">g. </w:t>
      </w:r>
      <w:r w:rsidR="00C31A2F">
        <w:rPr>
          <w:rFonts w:cs="Times New Roman"/>
          <w:bCs/>
        </w:rPr>
        <w:t xml:space="preserve">Zorana </w:t>
      </w:r>
      <w:proofErr w:type="spellStart"/>
      <w:r w:rsidR="00C31A2F">
        <w:rPr>
          <w:rFonts w:cs="Times New Roman"/>
          <w:bCs/>
        </w:rPr>
        <w:t>Pribilovića</w:t>
      </w:r>
      <w:proofErr w:type="spellEnd"/>
      <w:r w:rsidR="00C31A2F">
        <w:rPr>
          <w:rFonts w:cs="Times New Roman"/>
          <w:bCs/>
        </w:rPr>
        <w:t xml:space="preserve">. Za istu nekretninu </w:t>
      </w:r>
      <w:r w:rsidR="006C5F68">
        <w:rPr>
          <w:rFonts w:cs="Times New Roman"/>
          <w:bCs/>
        </w:rPr>
        <w:t xml:space="preserve">g. </w:t>
      </w:r>
      <w:r w:rsidR="00C31A2F">
        <w:rPr>
          <w:rFonts w:cs="Times New Roman"/>
          <w:bCs/>
        </w:rPr>
        <w:t xml:space="preserve">Filip </w:t>
      </w:r>
      <w:proofErr w:type="spellStart"/>
      <w:r w:rsidR="00C31A2F">
        <w:rPr>
          <w:rFonts w:cs="Times New Roman"/>
          <w:bCs/>
        </w:rPr>
        <w:t>Pribilović</w:t>
      </w:r>
      <w:proofErr w:type="spellEnd"/>
      <w:r w:rsidR="00C31A2F">
        <w:rPr>
          <w:rFonts w:cs="Times New Roman"/>
          <w:bCs/>
        </w:rPr>
        <w:t xml:space="preserve"> i </w:t>
      </w:r>
      <w:r w:rsidR="006C5F68">
        <w:rPr>
          <w:rFonts w:cs="Times New Roman"/>
          <w:bCs/>
        </w:rPr>
        <w:tab/>
      </w:r>
      <w:r w:rsidR="006C5F68">
        <w:rPr>
          <w:rFonts w:cs="Times New Roman"/>
          <w:bCs/>
        </w:rPr>
        <w:tab/>
      </w:r>
      <w:r w:rsidR="00C31A2F">
        <w:rPr>
          <w:rFonts w:cs="Times New Roman"/>
          <w:bCs/>
        </w:rPr>
        <w:t xml:space="preserve">stečajni </w:t>
      </w:r>
      <w:r w:rsidR="006C5F68">
        <w:rPr>
          <w:rFonts w:cs="Times New Roman"/>
          <w:bCs/>
        </w:rPr>
        <w:t>dužnik sklopili su U</w:t>
      </w:r>
      <w:r w:rsidR="00C31A2F">
        <w:rPr>
          <w:rFonts w:cs="Times New Roman"/>
          <w:bCs/>
        </w:rPr>
        <w:t>govor o kupoprodaji dana 20.05.2019.</w:t>
      </w:r>
      <w:r w:rsidR="006C5F68">
        <w:rPr>
          <w:rFonts w:cs="Times New Roman"/>
          <w:bCs/>
        </w:rPr>
        <w:t>g.</w:t>
      </w:r>
      <w:r w:rsidR="00C31A2F">
        <w:rPr>
          <w:rFonts w:cs="Times New Roman"/>
          <w:bCs/>
        </w:rPr>
        <w:t xml:space="preserve"> koji nije u stvarnosti </w:t>
      </w:r>
      <w:r w:rsidR="006C5F68">
        <w:rPr>
          <w:rFonts w:cs="Times New Roman"/>
          <w:bCs/>
        </w:rPr>
        <w:tab/>
        <w:t xml:space="preserve">  </w:t>
      </w:r>
      <w:r w:rsidR="00C31A2F">
        <w:rPr>
          <w:rFonts w:cs="Times New Roman"/>
          <w:bCs/>
        </w:rPr>
        <w:t>realiziran jer nije isplaćena kupoprodajna cijena.</w:t>
      </w:r>
      <w:r w:rsidR="006C5F68">
        <w:rPr>
          <w:rFonts w:cs="Times New Roman"/>
          <w:bCs/>
        </w:rPr>
        <w:t xml:space="preserve"> N</w:t>
      </w:r>
      <w:r w:rsidR="00C31A2F">
        <w:rPr>
          <w:rFonts w:cs="Times New Roman"/>
          <w:bCs/>
        </w:rPr>
        <w:t xml:space="preserve">ekretnina je opterećena </w:t>
      </w:r>
      <w:proofErr w:type="spellStart"/>
      <w:r w:rsidR="00C31A2F">
        <w:rPr>
          <w:rFonts w:cs="Times New Roman"/>
          <w:bCs/>
        </w:rPr>
        <w:t>r</w:t>
      </w:r>
      <w:r w:rsidR="006C5F68">
        <w:rPr>
          <w:rFonts w:cs="Times New Roman"/>
          <w:bCs/>
        </w:rPr>
        <w:t>azlučnim</w:t>
      </w:r>
      <w:proofErr w:type="spellEnd"/>
      <w:r w:rsidR="006C5F68">
        <w:rPr>
          <w:rFonts w:cs="Times New Roman"/>
          <w:bCs/>
        </w:rPr>
        <w:t xml:space="preserve"> </w:t>
      </w:r>
      <w:r w:rsidR="006C5F68">
        <w:rPr>
          <w:rFonts w:cs="Times New Roman"/>
          <w:bCs/>
        </w:rPr>
        <w:tab/>
        <w:t xml:space="preserve">  pravom </w:t>
      </w:r>
      <w:r w:rsidR="00204D21">
        <w:rPr>
          <w:rFonts w:cs="Times New Roman"/>
          <w:bCs/>
        </w:rPr>
        <w:t>i nad njom</w:t>
      </w:r>
      <w:r w:rsidR="0072144B">
        <w:rPr>
          <w:rFonts w:cs="Times New Roman"/>
          <w:bCs/>
        </w:rPr>
        <w:t xml:space="preserve"> je pokrenut ovršni postupak</w:t>
      </w:r>
      <w:r w:rsidR="006C5F68">
        <w:rPr>
          <w:rFonts w:cs="Times New Roman"/>
          <w:bCs/>
        </w:rPr>
        <w:t xml:space="preserve"> pod</w:t>
      </w:r>
      <w:r w:rsidR="0072144B">
        <w:rPr>
          <w:rFonts w:cs="Times New Roman"/>
          <w:bCs/>
        </w:rPr>
        <w:t xml:space="preserve"> posl.br. </w:t>
      </w:r>
      <w:proofErr w:type="spellStart"/>
      <w:r w:rsidR="0072144B">
        <w:rPr>
          <w:rFonts w:cs="Times New Roman"/>
          <w:bCs/>
        </w:rPr>
        <w:t>Ovr</w:t>
      </w:r>
      <w:proofErr w:type="spellEnd"/>
      <w:r w:rsidR="0072144B">
        <w:rPr>
          <w:rFonts w:cs="Times New Roman"/>
          <w:bCs/>
        </w:rPr>
        <w:t>-2684/2014.</w:t>
      </w:r>
      <w:r w:rsidRPr="00F65379" w:rsidR="00EF589B">
        <w:rPr>
          <w:rFonts w:cs="Times New Roman"/>
          <w:bCs/>
        </w:rPr>
        <w:t xml:space="preserve"> </w:t>
      </w:r>
    </w:p>
    <w:p w:rsidR="006C5F68" w:rsidP="00C84BF6" w:rsidRDefault="006C5F68">
      <w:pPr>
        <w:pStyle w:val="TableContents"/>
        <w:tabs>
          <w:tab w:val="left" w:pos="709"/>
        </w:tabs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    </w:t>
      </w:r>
      <w:r w:rsidR="00C84BF6">
        <w:rPr>
          <w:rFonts w:cs="Times New Roman"/>
          <w:bCs/>
        </w:rPr>
        <w:t xml:space="preserve">- suvlasnik 11/48 dijela nekretnine upisane u zemljišnoj knjizi Općinskog suda u Pazinu, </w:t>
      </w:r>
      <w:r>
        <w:rPr>
          <w:rFonts w:cs="Times New Roman"/>
          <w:bCs/>
        </w:rPr>
        <w:t xml:space="preserve">         </w:t>
      </w:r>
    </w:p>
    <w:p w:rsidRPr="00F65379" w:rsidR="00C84BF6" w:rsidP="00C84BF6" w:rsidRDefault="006C5F68">
      <w:pPr>
        <w:pStyle w:val="TableContents"/>
        <w:tabs>
          <w:tab w:val="left" w:pos="709"/>
        </w:tabs>
        <w:jc w:val="both"/>
        <w:rPr>
          <w:rFonts w:cs="Times New Roman"/>
        </w:rPr>
      </w:pPr>
      <w:r>
        <w:rPr>
          <w:rFonts w:cs="Times New Roman"/>
          <w:bCs/>
        </w:rPr>
        <w:t xml:space="preserve">       </w:t>
      </w:r>
      <w:r w:rsidR="00C84BF6">
        <w:rPr>
          <w:rFonts w:cs="Times New Roman"/>
          <w:bCs/>
        </w:rPr>
        <w:t>Zemljišnoknjižni odjel Buje-</w:t>
      </w:r>
      <w:proofErr w:type="spellStart"/>
      <w:r w:rsidR="00C84BF6">
        <w:rPr>
          <w:rFonts w:cs="Times New Roman"/>
          <w:bCs/>
        </w:rPr>
        <w:t>Buie</w:t>
      </w:r>
      <w:proofErr w:type="spellEnd"/>
      <w:r w:rsidR="00C84BF6">
        <w:rPr>
          <w:rFonts w:cs="Times New Roman"/>
          <w:bCs/>
        </w:rPr>
        <w:t xml:space="preserve">, </w:t>
      </w:r>
      <w:proofErr w:type="spellStart"/>
      <w:r w:rsidR="00C84BF6">
        <w:rPr>
          <w:rFonts w:cs="Times New Roman"/>
          <w:bCs/>
        </w:rPr>
        <w:t>zk.ul</w:t>
      </w:r>
      <w:proofErr w:type="spellEnd"/>
      <w:r w:rsidR="00C84BF6">
        <w:rPr>
          <w:rFonts w:cs="Times New Roman"/>
          <w:bCs/>
        </w:rPr>
        <w:t>. 349</w:t>
      </w:r>
      <w:r>
        <w:rPr>
          <w:rFonts w:cs="Times New Roman"/>
          <w:bCs/>
        </w:rPr>
        <w:t>,</w:t>
      </w:r>
      <w:r w:rsidR="00C84BF6">
        <w:rPr>
          <w:rFonts w:cs="Times New Roman"/>
          <w:bCs/>
        </w:rPr>
        <w:t xml:space="preserve"> k.o. Brdo, kč.br. 1871/2 u naravi pašnjak</w:t>
      </w:r>
      <w:r>
        <w:rPr>
          <w:rFonts w:cs="Times New Roman"/>
          <w:bCs/>
        </w:rPr>
        <w:t>.</w:t>
      </w:r>
    </w:p>
    <w:p w:rsidRPr="00F65379" w:rsidR="000E2207" w:rsidP="00EF589B" w:rsidRDefault="000E2207">
      <w:pPr>
        <w:pStyle w:val="TableContents"/>
        <w:tabs>
          <w:tab w:val="left" w:pos="284"/>
          <w:tab w:val="left" w:pos="426"/>
        </w:tabs>
        <w:ind w:left="142"/>
        <w:jc w:val="both"/>
        <w:rPr>
          <w:rFonts w:cs="Times New Roman"/>
        </w:rPr>
      </w:pPr>
    </w:p>
    <w:p w:rsidRPr="00F65379" w:rsidR="000E2207" w:rsidP="000E2207" w:rsidRDefault="000E2207">
      <w:pPr>
        <w:tabs>
          <w:tab w:val="left" w:pos="284"/>
          <w:tab w:val="left" w:pos="426"/>
        </w:tabs>
        <w:jc w:val="both"/>
      </w:pPr>
    </w:p>
    <w:p w:rsidRPr="00F65379" w:rsidR="000E2207" w:rsidP="00B652BB" w:rsidRDefault="000E2207">
      <w:pPr>
        <w:tabs>
          <w:tab w:val="left" w:pos="284"/>
          <w:tab w:val="left" w:pos="426"/>
        </w:tabs>
        <w:jc w:val="both"/>
      </w:pPr>
      <w:r w:rsidRPr="00F65379">
        <w:t xml:space="preserve">    </w:t>
      </w:r>
      <w:r w:rsidRPr="00F65379" w:rsidR="005813C2">
        <w:t xml:space="preserve"> </w:t>
      </w:r>
      <w:r w:rsidR="00B652BB">
        <w:tab/>
      </w:r>
      <w:r w:rsidRPr="00F65379">
        <w:t>POTRAŽIVANJA</w:t>
      </w:r>
    </w:p>
    <w:p w:rsidRPr="00F65379" w:rsidR="000E2207" w:rsidP="00214E00" w:rsidRDefault="00B652BB">
      <w:pPr>
        <w:tabs>
          <w:tab w:val="left" w:pos="426"/>
        </w:tabs>
      </w:pPr>
      <w:r>
        <w:tab/>
      </w:r>
      <w:r w:rsidRPr="00F65379" w:rsidR="00ED09A8">
        <w:t>Stečajni dužnik</w:t>
      </w:r>
      <w:r w:rsidRPr="00F65379" w:rsidR="00585A2E">
        <w:t xml:space="preserve"> nema</w:t>
      </w:r>
      <w:r w:rsidRPr="00F65379" w:rsidR="00ED09A8">
        <w:t xml:space="preserve"> potraživanja </w:t>
      </w:r>
      <w:r w:rsidRPr="00F65379" w:rsidR="00585A2E">
        <w:t xml:space="preserve"> </w:t>
      </w:r>
    </w:p>
    <w:p w:rsidRPr="00F65379" w:rsidR="000E2207" w:rsidP="000E2207" w:rsidRDefault="000E2207">
      <w:pPr>
        <w:tabs>
          <w:tab w:val="left" w:pos="284"/>
          <w:tab w:val="left" w:pos="426"/>
        </w:tabs>
        <w:ind w:left="284"/>
        <w:jc w:val="both"/>
      </w:pPr>
    </w:p>
    <w:p w:rsidRPr="00F65379" w:rsidR="000E2207" w:rsidP="000E2207" w:rsidRDefault="00301ECA">
      <w:pPr>
        <w:tabs>
          <w:tab w:val="left" w:pos="284"/>
          <w:tab w:val="left" w:pos="426"/>
        </w:tabs>
        <w:ind w:left="284"/>
        <w:jc w:val="both"/>
      </w:pPr>
      <w:r w:rsidRPr="00F65379">
        <w:t xml:space="preserve">  </w:t>
      </w:r>
      <w:r w:rsidRPr="00F65379" w:rsidR="000E2207">
        <w:t>PARNICE</w:t>
      </w:r>
    </w:p>
    <w:p w:rsidRPr="00F65379" w:rsidR="000E2207" w:rsidP="00B652BB" w:rsidRDefault="00B652BB">
      <w:pPr>
        <w:tabs>
          <w:tab w:val="left" w:pos="426"/>
        </w:tabs>
        <w:jc w:val="both"/>
      </w:pPr>
      <w:r>
        <w:tab/>
      </w:r>
      <w:r w:rsidRPr="00F65379" w:rsidR="000E2207">
        <w:t>Stečajni dužnik nema parnica koje vodi u svoju korist</w:t>
      </w:r>
    </w:p>
    <w:p w:rsidRPr="00F65379" w:rsidR="000E2207" w:rsidP="000E2207" w:rsidRDefault="000E2207">
      <w:pPr>
        <w:tabs>
          <w:tab w:val="left" w:pos="426"/>
        </w:tabs>
        <w:ind w:right="23"/>
        <w:rPr>
          <w:b/>
        </w:rPr>
      </w:pPr>
    </w:p>
    <w:p w:rsidRPr="00F65379" w:rsidR="000E2207" w:rsidP="000E2207" w:rsidRDefault="000E2207">
      <w:pPr>
        <w:ind w:right="23"/>
        <w:rPr>
          <w:b/>
        </w:rPr>
      </w:pPr>
    </w:p>
    <w:p w:rsidRPr="00F65379" w:rsidR="006A45D1" w:rsidP="000E2207" w:rsidRDefault="006A45D1">
      <w:pPr>
        <w:ind w:right="23"/>
        <w:rPr>
          <w:b/>
        </w:rPr>
      </w:pPr>
    </w:p>
    <w:p w:rsidRPr="00F65379" w:rsidR="000E2207" w:rsidP="00214E00" w:rsidRDefault="00B652BB">
      <w:pPr>
        <w:tabs>
          <w:tab w:val="left" w:pos="426"/>
        </w:tabs>
        <w:ind w:right="23"/>
      </w:pPr>
      <w:r>
        <w:t>5.</w:t>
      </w:r>
      <w:r>
        <w:tab/>
      </w:r>
      <w:r w:rsidRPr="00F65379" w:rsidR="000E2207">
        <w:t>OBVEZE STEČAJNOG DUŽNIKA</w:t>
      </w:r>
    </w:p>
    <w:p w:rsidRPr="00F65379" w:rsidR="000E2207" w:rsidP="000E2207" w:rsidRDefault="000E2207">
      <w:pPr>
        <w:ind w:left="360" w:right="23"/>
        <w:rPr>
          <w:b/>
        </w:rPr>
      </w:pPr>
    </w:p>
    <w:p w:rsidRPr="00F65379" w:rsidR="000E2207" w:rsidP="000E2207" w:rsidRDefault="00214E00">
      <w:pPr>
        <w:ind w:left="360" w:right="23"/>
      </w:pPr>
      <w:r>
        <w:t xml:space="preserve"> </w:t>
      </w:r>
      <w:r w:rsidRPr="00F65379" w:rsidR="000E2207">
        <w:t>Prema prijavljenim tražbinama vjerovnika obveze stečajnog dužnika:</w:t>
      </w:r>
    </w:p>
    <w:p w:rsidRPr="00F65379" w:rsidR="00F14CB3" w:rsidP="000E2207" w:rsidRDefault="00F14CB3">
      <w:pPr>
        <w:tabs>
          <w:tab w:val="left" w:pos="360"/>
          <w:tab w:val="left" w:pos="3828"/>
          <w:tab w:val="left" w:pos="4860"/>
        </w:tabs>
        <w:ind w:left="360"/>
      </w:pPr>
    </w:p>
    <w:p w:rsidRPr="00F65379" w:rsidR="00585A2E" w:rsidP="00EF589B" w:rsidRDefault="00214E00">
      <w:pPr>
        <w:tabs>
          <w:tab w:val="left" w:pos="360"/>
          <w:tab w:val="left" w:pos="3828"/>
          <w:tab w:val="left" w:pos="4860"/>
        </w:tabs>
        <w:ind w:left="360"/>
      </w:pPr>
      <w:r>
        <w:t xml:space="preserve"> </w:t>
      </w:r>
      <w:r w:rsidRPr="00F65379" w:rsidR="000E2207">
        <w:t xml:space="preserve">PRVI   VIŠI   ISPLATNI  RED : </w:t>
      </w:r>
      <w:r w:rsidRPr="00F65379" w:rsidR="000E2207">
        <w:tab/>
      </w:r>
      <w:r w:rsidR="00EF589B">
        <w:t>0 vjerovnika</w:t>
      </w:r>
      <w:r w:rsidRPr="00F65379" w:rsidR="00585A2E">
        <w:t xml:space="preserve"> </w:t>
      </w:r>
    </w:p>
    <w:p w:rsidRPr="00F65379" w:rsidR="000E2207" w:rsidP="000E2207" w:rsidRDefault="000E2207">
      <w:pPr>
        <w:ind w:left="3795" w:right="23"/>
        <w:rPr>
          <w:color w:val="FF0000"/>
        </w:rPr>
      </w:pPr>
    </w:p>
    <w:p w:rsidRPr="00F65379" w:rsidR="000E2207" w:rsidP="000E2207" w:rsidRDefault="00214E00">
      <w:pPr>
        <w:tabs>
          <w:tab w:val="left" w:pos="284"/>
          <w:tab w:val="left" w:pos="3828"/>
        </w:tabs>
        <w:ind w:right="23" w:firstLine="360"/>
      </w:pPr>
      <w:r>
        <w:t xml:space="preserve"> </w:t>
      </w:r>
      <w:r w:rsidRPr="00F65379" w:rsidR="000E2207">
        <w:t xml:space="preserve">DRUGI  VIŠI  ISPLATNI  RED:  </w:t>
      </w:r>
      <w:r w:rsidRPr="00F65379" w:rsidR="000E2207">
        <w:tab/>
      </w:r>
      <w:r w:rsidRPr="00F65379" w:rsidR="006A45D1">
        <w:t>1</w:t>
      </w:r>
      <w:r w:rsidR="00A717BA">
        <w:t>4</w:t>
      </w:r>
      <w:r w:rsidRPr="00F65379" w:rsidR="000E2207">
        <w:t xml:space="preserve">  </w:t>
      </w:r>
      <w:r w:rsidRPr="00F65379" w:rsidR="006A45D1">
        <w:t>vjerovnika</w:t>
      </w:r>
      <w:r w:rsidRPr="00F65379" w:rsidR="005813C2">
        <w:t xml:space="preserve"> s ukupnim tražbinama</w:t>
      </w:r>
    </w:p>
    <w:p w:rsidRPr="00F65379" w:rsidR="000E2207" w:rsidP="000E2207" w:rsidRDefault="005813C2">
      <w:pPr>
        <w:tabs>
          <w:tab w:val="left" w:pos="360"/>
        </w:tabs>
      </w:pPr>
      <w:r w:rsidRPr="00F65379">
        <w:t xml:space="preserve">     </w:t>
      </w:r>
      <w:r w:rsidRPr="00F65379">
        <w:tab/>
      </w:r>
      <w:r w:rsidRPr="00F65379">
        <w:tab/>
      </w:r>
      <w:r w:rsidRPr="00F65379">
        <w:tab/>
      </w:r>
      <w:r w:rsidRPr="00F65379">
        <w:tab/>
      </w:r>
      <w:r w:rsidRPr="00F65379">
        <w:tab/>
        <w:t xml:space="preserve">     </w:t>
      </w:r>
      <w:r w:rsidRPr="00F65379">
        <w:tab/>
        <w:t xml:space="preserve">     u iznosu od  </w:t>
      </w:r>
      <w:r w:rsidR="003E5CCA">
        <w:rPr>
          <w:bCs/>
        </w:rPr>
        <w:t>12.926.361,33</w:t>
      </w:r>
      <w:r w:rsidRPr="00F65379" w:rsidR="003E5CCA">
        <w:rPr>
          <w:bCs/>
        </w:rPr>
        <w:t xml:space="preserve"> kn</w:t>
      </w:r>
      <w:r w:rsidRPr="00F65379" w:rsidR="003E5CCA">
        <w:t xml:space="preserve"> </w:t>
      </w:r>
    </w:p>
    <w:p w:rsidRPr="00F65379" w:rsidR="000E2207" w:rsidP="000E2207" w:rsidRDefault="005813C2">
      <w:pPr>
        <w:tabs>
          <w:tab w:val="left" w:pos="360"/>
        </w:tabs>
      </w:pPr>
      <w:r w:rsidRPr="00F65379">
        <w:rPr>
          <w:bCs/>
        </w:rPr>
        <w:t xml:space="preserve">  </w:t>
      </w:r>
    </w:p>
    <w:p w:rsidRPr="00F65379" w:rsidR="000E2207" w:rsidP="000E2207" w:rsidRDefault="000E2207">
      <w:pPr>
        <w:tabs>
          <w:tab w:val="left" w:pos="3780"/>
        </w:tabs>
        <w:ind w:right="23"/>
      </w:pPr>
      <w:r w:rsidRPr="00F65379">
        <w:t xml:space="preserve">      </w:t>
      </w:r>
      <w:r w:rsidR="00214E00">
        <w:t xml:space="preserve"> </w:t>
      </w:r>
      <w:r w:rsidRPr="00F65379">
        <w:t xml:space="preserve">RAZLUČNI  VJEROVNICI:  </w:t>
      </w:r>
      <w:r w:rsidRPr="00F65379">
        <w:tab/>
        <w:t xml:space="preserve"> </w:t>
      </w:r>
      <w:r w:rsidR="00EF589B">
        <w:t>2</w:t>
      </w:r>
      <w:r w:rsidRPr="00F65379" w:rsidR="005813C2">
        <w:t xml:space="preserve"> vjerovnika </w:t>
      </w:r>
      <w:r w:rsidRPr="00F65379">
        <w:t xml:space="preserve"> </w:t>
      </w:r>
    </w:p>
    <w:p w:rsidRPr="00F65379" w:rsidR="000E2207" w:rsidP="000E2207" w:rsidRDefault="000E2207">
      <w:pPr>
        <w:ind w:right="23"/>
        <w:rPr>
          <w:b/>
        </w:rPr>
      </w:pPr>
    </w:p>
    <w:p w:rsidRPr="00F65379" w:rsidR="000E2207" w:rsidP="000E2207" w:rsidRDefault="000E2207">
      <w:pPr>
        <w:tabs>
          <w:tab w:val="left" w:pos="426"/>
        </w:tabs>
        <w:ind w:right="23"/>
      </w:pPr>
      <w:r w:rsidRPr="00F65379">
        <w:rPr>
          <w:b/>
        </w:rPr>
        <w:t xml:space="preserve">      </w:t>
      </w:r>
      <w:r w:rsidR="00214E00">
        <w:rPr>
          <w:b/>
        </w:rPr>
        <w:t xml:space="preserve"> </w:t>
      </w:r>
      <w:r w:rsidR="003E5CCA">
        <w:t>IZLUČNI VJEROVNIK:</w:t>
      </w:r>
      <w:r w:rsidR="003E5CCA">
        <w:tab/>
        <w:t xml:space="preserve">     </w:t>
      </w:r>
      <w:r w:rsidRPr="00F65379">
        <w:t xml:space="preserve">0  </w:t>
      </w:r>
      <w:r w:rsidRPr="00F65379" w:rsidR="005813C2">
        <w:t>vjerovnika</w:t>
      </w:r>
      <w:r w:rsidRPr="00F65379">
        <w:tab/>
      </w:r>
    </w:p>
    <w:p w:rsidRPr="00F65379" w:rsidR="000E2207" w:rsidP="000E2207" w:rsidRDefault="000E2207">
      <w:pPr>
        <w:ind w:right="23"/>
        <w:rPr>
          <w:b/>
        </w:rPr>
      </w:pPr>
    </w:p>
    <w:p w:rsidRPr="00F65379" w:rsidR="000E2207" w:rsidP="000E2207" w:rsidRDefault="000E2207">
      <w:pPr>
        <w:ind w:right="23"/>
        <w:rPr>
          <w:b/>
        </w:rPr>
      </w:pPr>
    </w:p>
    <w:p w:rsidRPr="00F65379" w:rsidR="006A45D1" w:rsidP="000E2207" w:rsidRDefault="006A45D1">
      <w:pPr>
        <w:ind w:right="23"/>
        <w:rPr>
          <w:b/>
        </w:rPr>
      </w:pPr>
    </w:p>
    <w:p w:rsidRPr="00F65379" w:rsidR="000E2207" w:rsidP="00B652BB" w:rsidRDefault="00B652BB">
      <w:pPr>
        <w:tabs>
          <w:tab w:val="left" w:pos="284"/>
        </w:tabs>
        <w:ind w:right="23"/>
      </w:pPr>
      <w:r>
        <w:t>6.</w:t>
      </w:r>
      <w:r>
        <w:tab/>
      </w:r>
      <w:r w:rsidR="00214E00">
        <w:t xml:space="preserve"> </w:t>
      </w:r>
      <w:r w:rsidRPr="00F65379" w:rsidR="000E2207">
        <w:t>IMOVINA I OBVEZE</w:t>
      </w:r>
    </w:p>
    <w:p w:rsidRPr="00F65379" w:rsidR="000E2207" w:rsidP="000E2207" w:rsidRDefault="000E2207">
      <w:pPr>
        <w:ind w:right="23"/>
      </w:pPr>
      <w:r w:rsidRPr="00F65379">
        <w:tab/>
      </w:r>
    </w:p>
    <w:p w:rsidRPr="00F65379" w:rsidR="000E2207" w:rsidP="000E2207" w:rsidRDefault="00157548">
      <w:pPr>
        <w:tabs>
          <w:tab w:val="left" w:pos="360"/>
        </w:tabs>
      </w:pPr>
      <w:r w:rsidRPr="00F65379">
        <w:tab/>
        <w:t xml:space="preserve">Obveze iznose: </w:t>
      </w:r>
      <w:r w:rsidRPr="00F65379">
        <w:tab/>
      </w:r>
      <w:r w:rsidRPr="00F65379">
        <w:tab/>
      </w:r>
      <w:r w:rsidRPr="00F65379">
        <w:tab/>
      </w:r>
      <w:r w:rsidR="00D876B8">
        <w:t>12.926.361,33</w:t>
      </w:r>
      <w:r w:rsidRPr="00F65379">
        <w:rPr>
          <w:b/>
        </w:rPr>
        <w:t xml:space="preserve"> </w:t>
      </w:r>
      <w:r w:rsidRPr="00F65379" w:rsidR="000E2207">
        <w:rPr>
          <w:bCs/>
        </w:rPr>
        <w:t>kn</w:t>
      </w:r>
    </w:p>
    <w:p w:rsidRPr="00F65379" w:rsidR="000E2207" w:rsidP="000E2207" w:rsidRDefault="000E2207">
      <w:pPr>
        <w:tabs>
          <w:tab w:val="left" w:pos="360"/>
        </w:tabs>
        <w:rPr>
          <w:b/>
        </w:rPr>
      </w:pPr>
      <w:r w:rsidRPr="00F65379">
        <w:tab/>
        <w:t>Imovina nije procijenjena</w:t>
      </w:r>
    </w:p>
    <w:p w:rsidRPr="00F65379" w:rsidR="005813C2" w:rsidP="000E2207" w:rsidRDefault="005813C2">
      <w:pPr>
        <w:ind w:left="708" w:right="23"/>
        <w:rPr>
          <w:b/>
        </w:rPr>
      </w:pPr>
    </w:p>
    <w:p w:rsidR="005813C2" w:rsidP="000E2207" w:rsidRDefault="005813C2">
      <w:pPr>
        <w:ind w:left="708" w:right="23"/>
        <w:rPr>
          <w:b/>
        </w:rPr>
      </w:pPr>
    </w:p>
    <w:p w:rsidR="006C5F68" w:rsidP="000E2207" w:rsidRDefault="006C5F68">
      <w:pPr>
        <w:ind w:left="708" w:right="23"/>
        <w:rPr>
          <w:b/>
        </w:rPr>
      </w:pPr>
    </w:p>
    <w:p w:rsidRPr="00F65379" w:rsidR="006C5F68" w:rsidP="000E2207" w:rsidRDefault="006C5F68">
      <w:pPr>
        <w:ind w:left="708" w:right="23"/>
        <w:rPr>
          <w:b/>
        </w:rPr>
      </w:pPr>
    </w:p>
    <w:p w:rsidRPr="00F65379" w:rsidR="000E2207" w:rsidP="00B652BB" w:rsidRDefault="000E2207">
      <w:pPr>
        <w:tabs>
          <w:tab w:val="left" w:pos="284"/>
        </w:tabs>
        <w:ind w:right="23"/>
      </w:pPr>
      <w:r w:rsidRPr="00F65379">
        <w:t>7.</w:t>
      </w:r>
      <w:r w:rsidR="00B652BB">
        <w:tab/>
      </w:r>
      <w:r w:rsidR="00214E00">
        <w:t xml:space="preserve"> </w:t>
      </w:r>
      <w:r w:rsidRPr="00F65379">
        <w:t>PREDVIDIVI TROŠKOVI</w:t>
      </w:r>
    </w:p>
    <w:p w:rsidRPr="00F65379" w:rsidR="000E2207" w:rsidP="000E2207" w:rsidRDefault="000E2207">
      <w:pPr>
        <w:ind w:right="23"/>
        <w:rPr>
          <w:b/>
        </w:rPr>
      </w:pPr>
    </w:p>
    <w:p w:rsidRPr="00F65379" w:rsidR="000E2207" w:rsidP="00B652BB" w:rsidRDefault="000E2207">
      <w:pPr>
        <w:tabs>
          <w:tab w:val="left" w:pos="360"/>
        </w:tabs>
        <w:ind w:left="360" w:right="23"/>
        <w:jc w:val="both"/>
      </w:pPr>
      <w:r w:rsidRPr="00F65379">
        <w:t>Prema čl.</w:t>
      </w:r>
      <w:r w:rsidRPr="00F65379" w:rsidR="006A45D1">
        <w:t xml:space="preserve"> </w:t>
      </w:r>
      <w:r w:rsidRPr="00F65379">
        <w:t>1</w:t>
      </w:r>
      <w:r w:rsidRPr="00F65379" w:rsidR="00157548">
        <w:t>55</w:t>
      </w:r>
      <w:r w:rsidRPr="00F65379">
        <w:t>. toč.1.</w:t>
      </w:r>
      <w:r w:rsidRPr="00F65379" w:rsidR="00157548">
        <w:t>,</w:t>
      </w:r>
      <w:r w:rsidRPr="00F65379">
        <w:t>2.</w:t>
      </w:r>
      <w:r w:rsidRPr="00F65379" w:rsidR="00157548">
        <w:t>,3. i 4.</w:t>
      </w:r>
      <w:r w:rsidRPr="00F65379">
        <w:t xml:space="preserve"> Stečajnog zakona </w:t>
      </w:r>
      <w:r w:rsidRPr="00F65379" w:rsidR="00157548">
        <w:t>iznos troškova</w:t>
      </w:r>
      <w:r w:rsidRPr="00F65379" w:rsidR="006A45D1">
        <w:t xml:space="preserve"> u ovom i</w:t>
      </w:r>
      <w:r w:rsidRPr="00F65379">
        <w:t>zvješću ne mogu točno iskazati.</w:t>
      </w:r>
    </w:p>
    <w:p w:rsidRPr="00F65379" w:rsidR="000E2207" w:rsidP="000E2207" w:rsidRDefault="000E2207">
      <w:pPr>
        <w:ind w:right="23" w:firstLine="360"/>
      </w:pPr>
    </w:p>
    <w:p w:rsidRPr="00F65379" w:rsidR="00301ECA" w:rsidP="000E2207" w:rsidRDefault="00301ECA">
      <w:pPr>
        <w:ind w:right="23" w:firstLine="360"/>
      </w:pPr>
    </w:p>
    <w:p w:rsidRPr="00F65379" w:rsidR="000E2207" w:rsidP="00B652BB" w:rsidRDefault="00B652BB">
      <w:pPr>
        <w:tabs>
          <w:tab w:val="left" w:pos="284"/>
        </w:tabs>
        <w:ind w:right="23"/>
      </w:pPr>
      <w:r>
        <w:t xml:space="preserve">8. </w:t>
      </w:r>
      <w:r>
        <w:tab/>
      </w:r>
      <w:r w:rsidR="00214E00">
        <w:t xml:space="preserve"> </w:t>
      </w:r>
      <w:r w:rsidRPr="00F65379" w:rsidR="000E2207">
        <w:t>ZAKLJUČAK I PRIJEDLOZI</w:t>
      </w:r>
    </w:p>
    <w:p w:rsidR="00B652BB" w:rsidP="00B652BB" w:rsidRDefault="00B652BB">
      <w:pPr>
        <w:ind w:left="720" w:right="23"/>
        <w:rPr>
          <w:b/>
        </w:rPr>
      </w:pPr>
    </w:p>
    <w:p w:rsidR="00B652BB" w:rsidP="00B652BB" w:rsidRDefault="00D76D78">
      <w:pPr>
        <w:ind w:left="284" w:right="23"/>
      </w:pPr>
      <w:r>
        <w:t xml:space="preserve"> </w:t>
      </w:r>
    </w:p>
    <w:p w:rsidRPr="00F65379" w:rsidR="000E2207" w:rsidP="00B652BB" w:rsidRDefault="00B652BB">
      <w:pPr>
        <w:ind w:left="284" w:right="23"/>
      </w:pPr>
      <w:r>
        <w:t xml:space="preserve">- </w:t>
      </w:r>
      <w:r w:rsidRPr="00F65379" w:rsidR="000E2207">
        <w:t>Nema uvjeta za nastavak poslovanja stečajnog dužnika</w:t>
      </w:r>
    </w:p>
    <w:p w:rsidRPr="00F65379" w:rsidR="000E2207" w:rsidP="000E2207" w:rsidRDefault="000E2207">
      <w:pPr>
        <w:ind w:right="23"/>
      </w:pPr>
    </w:p>
    <w:p w:rsidRPr="00F65379" w:rsidR="000E2207" w:rsidP="000E2207" w:rsidRDefault="000E2207">
      <w:pPr>
        <w:ind w:right="23" w:firstLine="360"/>
      </w:pPr>
    </w:p>
    <w:p w:rsidRPr="00F65379" w:rsidR="00EA0D30" w:rsidP="00B652BB" w:rsidRDefault="00214E00">
      <w:pPr>
        <w:tabs>
          <w:tab w:val="left" w:pos="284"/>
        </w:tabs>
        <w:ind w:right="23" w:firstLine="284"/>
      </w:pPr>
      <w:r>
        <w:t xml:space="preserve"> </w:t>
      </w:r>
      <w:r w:rsidRPr="00F65379" w:rsidR="000E2207">
        <w:t>Predlažem donošenje odluka:</w:t>
      </w:r>
    </w:p>
    <w:p w:rsidRPr="00F65379" w:rsidR="00EA0D30" w:rsidP="00EA0D30" w:rsidRDefault="00EA0D30">
      <w:pPr>
        <w:ind w:right="23" w:firstLine="360"/>
      </w:pPr>
    </w:p>
    <w:p w:rsidRPr="00F65379" w:rsidR="000E2207" w:rsidP="00B652BB" w:rsidRDefault="00B652BB">
      <w:pPr>
        <w:tabs>
          <w:tab w:val="left" w:pos="284"/>
        </w:tabs>
        <w:ind w:right="23"/>
      </w:pPr>
      <w:r>
        <w:rPr>
          <w:b/>
        </w:rPr>
        <w:tab/>
      </w:r>
      <w:r w:rsidRPr="00F65379" w:rsidR="00EA0D30">
        <w:rPr>
          <w:b/>
        </w:rPr>
        <w:t xml:space="preserve">1. </w:t>
      </w:r>
      <w:r w:rsidRPr="00F65379" w:rsidR="000E2207">
        <w:rPr>
          <w:b/>
        </w:rPr>
        <w:t>Usvaja se Izvješće stečajnog upravitelja;</w:t>
      </w:r>
    </w:p>
    <w:p w:rsidRPr="00F65379" w:rsidR="000E2207" w:rsidP="00B652BB" w:rsidRDefault="00B652BB">
      <w:pPr>
        <w:tabs>
          <w:tab w:val="left" w:pos="284"/>
        </w:tabs>
        <w:ind w:right="23"/>
        <w:rPr>
          <w:b/>
        </w:rPr>
      </w:pPr>
      <w:r>
        <w:rPr>
          <w:b/>
        </w:rPr>
        <w:tab/>
      </w:r>
      <w:r w:rsidRPr="00F65379" w:rsidR="00EA0D30">
        <w:rPr>
          <w:b/>
        </w:rPr>
        <w:t xml:space="preserve">2. </w:t>
      </w:r>
      <w:r w:rsidRPr="00F65379" w:rsidR="000E2207">
        <w:rPr>
          <w:b/>
        </w:rPr>
        <w:t>Obustavlja se poslovanje stečajnog dužnika;</w:t>
      </w:r>
    </w:p>
    <w:p w:rsidR="003724C8" w:rsidP="006C5F68" w:rsidRDefault="00B652BB">
      <w:pPr>
        <w:tabs>
          <w:tab w:val="left" w:pos="284"/>
        </w:tabs>
        <w:ind w:right="23"/>
        <w:jc w:val="both"/>
        <w:rPr>
          <w:b/>
        </w:rPr>
      </w:pPr>
      <w:r>
        <w:rPr>
          <w:b/>
        </w:rPr>
        <w:tab/>
      </w:r>
      <w:r w:rsidRPr="00F65379" w:rsidR="00EA0D30">
        <w:rPr>
          <w:b/>
        </w:rPr>
        <w:t>3. Određivanje p</w:t>
      </w:r>
      <w:r w:rsidRPr="00F65379" w:rsidR="000E2207">
        <w:rPr>
          <w:b/>
        </w:rPr>
        <w:t>rocjen</w:t>
      </w:r>
      <w:r w:rsidRPr="00F65379" w:rsidR="00EA0D30">
        <w:rPr>
          <w:b/>
        </w:rPr>
        <w:t>e</w:t>
      </w:r>
      <w:r w:rsidRPr="00F65379" w:rsidR="000E2207">
        <w:rPr>
          <w:b/>
        </w:rPr>
        <w:t xml:space="preserve"> i unovčenje</w:t>
      </w:r>
      <w:r w:rsidRPr="00F65379" w:rsidR="00450A27">
        <w:rPr>
          <w:b/>
        </w:rPr>
        <w:t xml:space="preserve"> </w:t>
      </w:r>
      <w:r w:rsidRPr="00F65379" w:rsidR="00585A2E">
        <w:rPr>
          <w:b/>
        </w:rPr>
        <w:t>nekretnina</w:t>
      </w:r>
      <w:r w:rsidRPr="00F65379" w:rsidR="000E2207">
        <w:rPr>
          <w:b/>
        </w:rPr>
        <w:t xml:space="preserve"> </w:t>
      </w:r>
      <w:r w:rsidR="0072144B">
        <w:rPr>
          <w:b/>
        </w:rPr>
        <w:t xml:space="preserve">u ovršnom postupku a za nekretnine </w:t>
      </w:r>
      <w:r w:rsidR="006C5F68">
        <w:rPr>
          <w:b/>
        </w:rPr>
        <w:tab/>
      </w:r>
      <w:r w:rsidR="003724C8">
        <w:rPr>
          <w:b/>
        </w:rPr>
        <w:t xml:space="preserve">    </w:t>
      </w:r>
      <w:r w:rsidR="0072144B">
        <w:rPr>
          <w:b/>
        </w:rPr>
        <w:t xml:space="preserve">nad kojima se ne vodi </w:t>
      </w:r>
      <w:r w:rsidR="003724C8">
        <w:rPr>
          <w:b/>
        </w:rPr>
        <w:t>ovršni postupak proc</w:t>
      </w:r>
      <w:r w:rsidR="0072144B">
        <w:rPr>
          <w:b/>
        </w:rPr>
        <w:t xml:space="preserve">jenom i unovčenjem objavom za </w:t>
      </w:r>
      <w:r w:rsidR="006C5F68">
        <w:rPr>
          <w:b/>
        </w:rPr>
        <w:tab/>
      </w:r>
      <w:r w:rsidR="003724C8">
        <w:rPr>
          <w:b/>
        </w:rPr>
        <w:t xml:space="preserve"> </w:t>
      </w:r>
    </w:p>
    <w:p w:rsidRPr="00F65379" w:rsidR="000E2207" w:rsidP="006C5F68" w:rsidRDefault="003724C8">
      <w:pPr>
        <w:tabs>
          <w:tab w:val="left" w:pos="284"/>
        </w:tabs>
        <w:ind w:right="23"/>
        <w:jc w:val="both"/>
        <w:rPr>
          <w:b/>
        </w:rPr>
      </w:pPr>
      <w:r>
        <w:rPr>
          <w:b/>
        </w:rPr>
        <w:t xml:space="preserve">         </w:t>
      </w:r>
      <w:r w:rsidR="0072144B">
        <w:rPr>
          <w:b/>
        </w:rPr>
        <w:t>prikupljanjem najbolje ponude.</w:t>
      </w:r>
    </w:p>
    <w:p w:rsidRPr="00F65379" w:rsidR="000E2207" w:rsidP="00EA0D30" w:rsidRDefault="000E2207">
      <w:pPr>
        <w:ind w:left="360" w:right="23"/>
        <w:rPr>
          <w:b/>
        </w:rPr>
      </w:pPr>
    </w:p>
    <w:p w:rsidRPr="00F65379" w:rsidR="000E2207" w:rsidP="000E2207" w:rsidRDefault="000E2207">
      <w:pPr>
        <w:ind w:left="360" w:right="23"/>
        <w:rPr>
          <w:b/>
        </w:rPr>
      </w:pPr>
    </w:p>
    <w:p w:rsidRPr="00F65379" w:rsidR="00EA0D30" w:rsidP="000E2207" w:rsidRDefault="00EA0D30">
      <w:pPr>
        <w:ind w:left="360" w:right="23"/>
        <w:rPr>
          <w:b/>
        </w:rPr>
      </w:pPr>
    </w:p>
    <w:p w:rsidRPr="00F65379" w:rsidR="000E2207" w:rsidP="000E2207" w:rsidRDefault="000E2207">
      <w:pPr>
        <w:ind w:left="360" w:right="23"/>
        <w:rPr>
          <w:b/>
        </w:rPr>
      </w:pPr>
    </w:p>
    <w:p w:rsidRPr="00F65379" w:rsidR="000E2207" w:rsidP="00B652BB" w:rsidRDefault="00B652BB">
      <w:pPr>
        <w:tabs>
          <w:tab w:val="left" w:pos="284"/>
        </w:tabs>
      </w:pPr>
      <w:r>
        <w:tab/>
      </w:r>
      <w:r w:rsidRPr="00F65379" w:rsidR="000E2207">
        <w:t xml:space="preserve">U  Zagrebu, </w:t>
      </w:r>
      <w:r w:rsidRPr="00F65379" w:rsidR="00445750">
        <w:t>2</w:t>
      </w:r>
      <w:r w:rsidR="0072144B">
        <w:t>5</w:t>
      </w:r>
      <w:r w:rsidRPr="00F65379" w:rsidR="000E2207">
        <w:t>.</w:t>
      </w:r>
      <w:r w:rsidR="006C5F68">
        <w:t xml:space="preserve"> rujna </w:t>
      </w:r>
      <w:r w:rsidRPr="00F65379" w:rsidR="000E2207">
        <w:t>201</w:t>
      </w:r>
      <w:r w:rsidRPr="00F65379" w:rsidR="00445750">
        <w:t>9</w:t>
      </w:r>
      <w:r w:rsidRPr="00F65379" w:rsidR="000E2207">
        <w:t>.</w:t>
      </w:r>
      <w:r w:rsidR="006C5F68">
        <w:t xml:space="preserve"> godine</w:t>
      </w:r>
    </w:p>
    <w:p w:rsidRPr="00F65379" w:rsidR="000E2207" w:rsidP="000E2207" w:rsidRDefault="000E2207">
      <w:pPr>
        <w:ind w:firstLine="360"/>
      </w:pPr>
    </w:p>
    <w:p w:rsidRPr="00F65379" w:rsidR="000E2207" w:rsidP="00EA0D30" w:rsidRDefault="000E2207">
      <w:pPr>
        <w:jc w:val="right"/>
      </w:pPr>
      <w:r w:rsidRPr="00F65379">
        <w:tab/>
      </w:r>
      <w:r w:rsidRPr="00F65379">
        <w:tab/>
      </w:r>
      <w:r w:rsidRPr="00F65379">
        <w:tab/>
      </w:r>
      <w:r w:rsidRPr="00F65379">
        <w:tab/>
      </w:r>
      <w:r w:rsidRPr="00F65379">
        <w:tab/>
      </w:r>
      <w:r w:rsidRPr="00F65379">
        <w:tab/>
      </w:r>
      <w:r w:rsidRPr="00F65379">
        <w:tab/>
      </w:r>
      <w:r w:rsidRPr="00F65379">
        <w:tab/>
      </w:r>
      <w:r w:rsidRPr="00F65379">
        <w:tab/>
        <w:t>Stečajni upravitelj</w:t>
      </w:r>
    </w:p>
    <w:p w:rsidRPr="00F65379" w:rsidR="000E2207" w:rsidP="00EA0D30" w:rsidRDefault="000E2207">
      <w:pPr>
        <w:jc w:val="right"/>
      </w:pPr>
      <w:r w:rsidRPr="00F65379">
        <w:tab/>
      </w:r>
      <w:r w:rsidRPr="00F65379">
        <w:tab/>
      </w:r>
      <w:r w:rsidRPr="00F65379">
        <w:tab/>
      </w:r>
      <w:r w:rsidRPr="00F65379">
        <w:tab/>
      </w:r>
      <w:r w:rsidRPr="00F65379">
        <w:tab/>
      </w:r>
      <w:r w:rsidRPr="00F65379">
        <w:tab/>
      </w:r>
      <w:r w:rsidRPr="00F65379">
        <w:tab/>
      </w:r>
      <w:r w:rsidRPr="00F65379">
        <w:tab/>
      </w:r>
      <w:r w:rsidRPr="00F65379">
        <w:tab/>
      </w:r>
      <w:r w:rsidR="006C5F68">
        <w:t xml:space="preserve">    </w:t>
      </w:r>
      <w:r w:rsidRPr="00F65379">
        <w:t xml:space="preserve">Ante Jukić, </w:t>
      </w:r>
      <w:proofErr w:type="spellStart"/>
      <w:r w:rsidRPr="00F65379">
        <w:t>dipl.iur</w:t>
      </w:r>
      <w:proofErr w:type="spellEnd"/>
      <w:r w:rsidRPr="00F65379">
        <w:t>.</w:t>
      </w:r>
    </w:p>
    <w:p w:rsidRPr="00F65379" w:rsidR="000E2207" w:rsidP="000E2207" w:rsidRDefault="000E2207"/>
    <w:p w:rsidRPr="00F65379" w:rsidR="000E2207" w:rsidP="000E2207" w:rsidRDefault="000E2207"/>
    <w:sectPr w:rsidRPr="00F65379" w:rsidR="000E2207" w:rsidSect="00F65379">
      <w:headerReference w:type="default" r:id="rId10"/>
      <w:pgSz w:w="11906" w:h="16838"/>
      <w:pgMar w:top="42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E57E5" w:rsidP="00420558" w:rsidRDefault="00DE57E5">
      <w:r>
        <w:separator/>
      </w:r>
    </w:p>
  </w:endnote>
  <w:endnote w:type="continuationSeparator" w:id="0">
    <w:p w:rsidR="00DE57E5" w:rsidP="00420558" w:rsidRDefault="00DE57E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E57E5" w:rsidP="00420558" w:rsidRDefault="00DE57E5">
      <w:r>
        <w:separator/>
      </w:r>
    </w:p>
  </w:footnote>
  <w:footnote w:type="continuationSeparator" w:id="0">
    <w:p w:rsidR="00DE57E5" w:rsidP="00420558" w:rsidRDefault="00DE57E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29CB" w:rsidR="00420558" w:rsidP="00420558" w:rsidRDefault="00420558">
    <w:pPr>
      <w:jc w:val="center"/>
      <w:rPr>
        <w:i/>
        <w:color w:val="808080"/>
      </w:rPr>
    </w:pPr>
    <w:r w:rsidRPr="003829CB">
      <w:rPr>
        <w:i/>
        <w:color w:val="808080"/>
      </w:rPr>
      <w:t>Stečajni upravitelj</w:t>
    </w:r>
    <w:r>
      <w:rPr>
        <w:i/>
        <w:color w:val="808080"/>
      </w:rPr>
      <w:t xml:space="preserve"> </w:t>
    </w:r>
    <w:r w:rsidRPr="003829CB">
      <w:rPr>
        <w:i/>
        <w:color w:val="808080"/>
      </w:rPr>
      <w:t>ANTE JUKIĆ</w:t>
    </w:r>
  </w:p>
  <w:p w:rsidR="00420558" w:rsidP="00420558" w:rsidRDefault="00420558">
    <w:pPr>
      <w:jc w:val="center"/>
      <w:rPr>
        <w:i/>
        <w:color w:val="808080"/>
      </w:rPr>
    </w:pPr>
    <w:r w:rsidRPr="003829CB">
      <w:rPr>
        <w:i/>
        <w:color w:val="808080"/>
      </w:rPr>
      <w:t xml:space="preserve">Majstora </w:t>
    </w:r>
    <w:proofErr w:type="spellStart"/>
    <w:r w:rsidRPr="003829CB">
      <w:rPr>
        <w:i/>
        <w:color w:val="808080"/>
      </w:rPr>
      <w:t>Radonje</w:t>
    </w:r>
    <w:proofErr w:type="spellEnd"/>
    <w:r w:rsidRPr="003829CB">
      <w:rPr>
        <w:i/>
        <w:color w:val="808080"/>
      </w:rPr>
      <w:t xml:space="preserve"> 12, Zagreb, </w:t>
    </w:r>
    <w:hyperlink w:history="true" r:id="rId1">
      <w:r w:rsidRPr="00420558">
        <w:rPr>
          <w:rStyle w:val="Hiperveza"/>
          <w:i/>
          <w:color w:val="808080"/>
          <w:u w:val="none"/>
        </w:rPr>
        <w:t>ajukic.zg@gmail.com</w:t>
      </w:r>
    </w:hyperlink>
  </w:p>
  <w:p w:rsidRPr="00420558" w:rsidR="00420558" w:rsidP="00420558" w:rsidRDefault="00420558">
    <w:pPr>
      <w:jc w:val="center"/>
      <w:rPr>
        <w:i/>
        <w:color w:val="808080"/>
      </w:rPr>
    </w:pPr>
    <w:r>
      <w:rPr>
        <w:i/>
        <w:color w:val="808080"/>
      </w:rPr>
      <w:t>___________________________________________________________________________</w:t>
    </w:r>
  </w:p>
  <w:p w:rsidR="00420558" w:rsidRDefault="00420558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E7810"/>
    <w:multiLevelType w:val="hybridMultilevel"/>
    <w:tmpl w:val="6228079C"/>
    <w:lvl w:ilvl="0" w:tplc="65B084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453E1C6C"/>
    <w:multiLevelType w:val="multilevel"/>
    <w:tmpl w:val="3CD8BA5A"/>
    <w:lvl w:ilvl="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5" w:hanging="2160"/>
      </w:pPr>
      <w:rPr>
        <w:rFonts w:hint="default"/>
      </w:rPr>
    </w:lvl>
  </w:abstractNum>
  <w:abstractNum w:abstractNumId="2">
    <w:nsid w:val="4C4071ED"/>
    <w:multiLevelType w:val="hybridMultilevel"/>
    <w:tmpl w:val="911C6A86"/>
    <w:lvl w:ilvl="0" w:tplc="1DF48812">
      <w:start w:val="1"/>
      <w:numFmt w:val="decimal"/>
      <w:lvlText w:val="%1.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207"/>
    <w:rsid w:val="00003DFF"/>
    <w:rsid w:val="00035A32"/>
    <w:rsid w:val="00045041"/>
    <w:rsid w:val="00062338"/>
    <w:rsid w:val="000E2207"/>
    <w:rsid w:val="001015BE"/>
    <w:rsid w:val="00102C40"/>
    <w:rsid w:val="00106F0D"/>
    <w:rsid w:val="00157548"/>
    <w:rsid w:val="00194839"/>
    <w:rsid w:val="00204D21"/>
    <w:rsid w:val="00214E00"/>
    <w:rsid w:val="0027258D"/>
    <w:rsid w:val="002777BC"/>
    <w:rsid w:val="002D604A"/>
    <w:rsid w:val="002E1096"/>
    <w:rsid w:val="002E5797"/>
    <w:rsid w:val="00301ECA"/>
    <w:rsid w:val="00304668"/>
    <w:rsid w:val="00363EFD"/>
    <w:rsid w:val="003724C8"/>
    <w:rsid w:val="00376B18"/>
    <w:rsid w:val="003A4649"/>
    <w:rsid w:val="003A5C49"/>
    <w:rsid w:val="003D13E5"/>
    <w:rsid w:val="003E5CCA"/>
    <w:rsid w:val="00417888"/>
    <w:rsid w:val="00420558"/>
    <w:rsid w:val="00435A49"/>
    <w:rsid w:val="00445750"/>
    <w:rsid w:val="00450A27"/>
    <w:rsid w:val="00462C2B"/>
    <w:rsid w:val="004913E3"/>
    <w:rsid w:val="004942A2"/>
    <w:rsid w:val="004E0693"/>
    <w:rsid w:val="00561B4D"/>
    <w:rsid w:val="0057505D"/>
    <w:rsid w:val="005813C2"/>
    <w:rsid w:val="00585A2E"/>
    <w:rsid w:val="006255FC"/>
    <w:rsid w:val="0065155D"/>
    <w:rsid w:val="00667A2B"/>
    <w:rsid w:val="006A45D1"/>
    <w:rsid w:val="006C3143"/>
    <w:rsid w:val="006C5C1C"/>
    <w:rsid w:val="006C5F68"/>
    <w:rsid w:val="006F4BA5"/>
    <w:rsid w:val="0072144B"/>
    <w:rsid w:val="0074500C"/>
    <w:rsid w:val="00750AC3"/>
    <w:rsid w:val="007678B3"/>
    <w:rsid w:val="008112FA"/>
    <w:rsid w:val="00814A4B"/>
    <w:rsid w:val="00830107"/>
    <w:rsid w:val="0083734D"/>
    <w:rsid w:val="00864516"/>
    <w:rsid w:val="008D7741"/>
    <w:rsid w:val="008F0914"/>
    <w:rsid w:val="009022C9"/>
    <w:rsid w:val="0091725F"/>
    <w:rsid w:val="0098777C"/>
    <w:rsid w:val="009A73DE"/>
    <w:rsid w:val="009C1A66"/>
    <w:rsid w:val="009E5B4D"/>
    <w:rsid w:val="009F3CE0"/>
    <w:rsid w:val="00A03E3F"/>
    <w:rsid w:val="00A144DD"/>
    <w:rsid w:val="00A20C44"/>
    <w:rsid w:val="00A37D69"/>
    <w:rsid w:val="00A40E25"/>
    <w:rsid w:val="00A717BA"/>
    <w:rsid w:val="00AE57E5"/>
    <w:rsid w:val="00AF461B"/>
    <w:rsid w:val="00B4747D"/>
    <w:rsid w:val="00B54730"/>
    <w:rsid w:val="00B5591D"/>
    <w:rsid w:val="00B63E29"/>
    <w:rsid w:val="00B652BB"/>
    <w:rsid w:val="00B81958"/>
    <w:rsid w:val="00BB028C"/>
    <w:rsid w:val="00BB56B4"/>
    <w:rsid w:val="00BF621D"/>
    <w:rsid w:val="00C31A2F"/>
    <w:rsid w:val="00C75B06"/>
    <w:rsid w:val="00C84BF6"/>
    <w:rsid w:val="00CA11B6"/>
    <w:rsid w:val="00CD7203"/>
    <w:rsid w:val="00D73EB8"/>
    <w:rsid w:val="00D76D78"/>
    <w:rsid w:val="00D876B8"/>
    <w:rsid w:val="00DD4DF4"/>
    <w:rsid w:val="00DE57E5"/>
    <w:rsid w:val="00DF1C1D"/>
    <w:rsid w:val="00E56CE3"/>
    <w:rsid w:val="00EA0D30"/>
    <w:rsid w:val="00ED09A8"/>
    <w:rsid w:val="00EF589B"/>
    <w:rsid w:val="00EF6F6F"/>
    <w:rsid w:val="00F14CB3"/>
    <w:rsid w:val="00F343B3"/>
    <w:rsid w:val="00F46230"/>
    <w:rsid w:val="00F54BE4"/>
    <w:rsid w:val="00F65379"/>
    <w:rsid w:val="00F72C00"/>
    <w:rsid w:val="00FA108E"/>
    <w:rsid w:val="00FD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2207"/>
    <w:rPr>
      <w:rFonts w:ascii="Times New Roman" w:hAnsi="Times New Roman" w:eastAsia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2055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20558"/>
    <w:rPr>
      <w:rFonts w:ascii="Times New Roman" w:hAnsi="Times New Roman" w:eastAsia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42055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20558"/>
    <w:rPr>
      <w:rFonts w:ascii="Times New Roman" w:hAnsi="Times New Roman" w:eastAsia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2055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20558"/>
    <w:rPr>
      <w:rFonts w:ascii="Tahoma" w:hAnsi="Tahoma" w:eastAsia="Times New Roman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420558"/>
    <w:rPr>
      <w:color w:val="0000FF"/>
      <w:u w:val="single"/>
    </w:rPr>
  </w:style>
  <w:style w:type="paragraph" w:styleId="TableContents" w:customStyle="true">
    <w:name w:val="Table Contents"/>
    <w:basedOn w:val="Normal"/>
    <w:rsid w:val="004E0693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</w:rPr>
  </w:style>
  <w:style w:type="paragraph" w:styleId="Naslov">
    <w:name w:val="Title"/>
    <w:basedOn w:val="Normal"/>
    <w:next w:val="Normal"/>
    <w:link w:val="NaslovChar"/>
    <w:qFormat/>
    <w:rsid w:val="00BB56B4"/>
    <w:pPr>
      <w:keepNext/>
      <w:widowControl w:val="false"/>
      <w:suppressAutoHyphens/>
      <w:autoSpaceDN w:val="false"/>
      <w:spacing w:before="240" w:after="120"/>
      <w:textAlignment w:val="baseline"/>
    </w:pPr>
    <w:rPr>
      <w:rFonts w:ascii="Arial" w:hAnsi="Arial" w:eastAsia="Lucida Sans Unicode" w:cs="Tahoma"/>
      <w:kern w:val="3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BB56B4"/>
    <w:rPr>
      <w:rFonts w:ascii="Arial" w:hAnsi="Arial" w:eastAsia="Lucida Sans Unicode" w:cs="Tahoma"/>
      <w:kern w:val="3"/>
      <w:sz w:val="28"/>
      <w:szCs w:val="28"/>
    </w:rPr>
  </w:style>
  <w:style w:type="character" w:styleId="Tekstrezerviranogmjesta">
    <w:name w:val="Placeholder Text"/>
    <w:basedOn w:val="Zadanifontodlomka"/>
    <w:uiPriority w:val="99"/>
    <w:semiHidden/>
    <w:rsid w:val="00102C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2C4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2C4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2C4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2C4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2207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5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0558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205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0558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5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558"/>
    <w:rPr>
      <w:rFonts w:ascii="Tahoma" w:cs="Tahoma" w:eastAsia="Times New Roman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420558"/>
    <w:rPr>
      <w:color w:val="0000FF"/>
      <w:u w:val="single"/>
    </w:rPr>
  </w:style>
  <w:style w:customStyle="1" w:styleId="TableContents" w:type="paragraph">
    <w:name w:val="Table Contents"/>
    <w:basedOn w:val="Normal"/>
    <w:rsid w:val="004E0693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styleId="Naslov" w:type="paragraph">
    <w:name w:val="Title"/>
    <w:basedOn w:val="Normal"/>
    <w:next w:val="Normal"/>
    <w:link w:val="NaslovChar"/>
    <w:qFormat/>
    <w:rsid w:val="00BB56B4"/>
    <w:pPr>
      <w:keepNext/>
      <w:widowControl w:val="0"/>
      <w:suppressAutoHyphens/>
      <w:autoSpaceDN w:val="0"/>
      <w:spacing w:after="120" w:before="240"/>
      <w:textAlignment w:val="baseline"/>
    </w:pPr>
    <w:rPr>
      <w:rFonts w:ascii="Arial" w:cs="Tahoma" w:eastAsia="Lucida Sans Unicode" w:hAnsi="Arial"/>
      <w:kern w:val="3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BB56B4"/>
    <w:rPr>
      <w:rFonts w:ascii="Arial" w:cs="Tahoma" w:eastAsia="Lucida Sans Unicode" w:hAnsi="Arial"/>
      <w:kern w:val="3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02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C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C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C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C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1.xml.rels><?xml version="1.0" encoding="UTF-8" standalone="yes"?><Relationships xmlns="http://schemas.openxmlformats.org/package/2006/relationships"><Relationship TargetMode="External" Target="mailto:ajukic.zg@gmail.com" Type="http://schemas.openxmlformats.org/officeDocument/2006/relationships/hyperlink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3B4CE9-241D-47C5-BE99-5E016AF42C3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450</properties:Words>
  <properties:Characters>2723</properties:Characters>
  <properties:Lines>128</properties:Lines>
  <properties:Paragraphs>62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3352</properties:CharactersWithSpaces>
  <properties:SharedDoc>false</properties:SharedDoc>
  <properties:HLinks>
    <vt:vector baseType="variant" size="6">
      <vt:variant>
        <vt:i4>3276887</vt:i4>
      </vt:variant>
      <vt:variant>
        <vt:i4>0</vt:i4>
      </vt:variant>
      <vt:variant>
        <vt:i4>0</vt:i4>
      </vt:variant>
      <vt:variant>
        <vt:i4>5</vt:i4>
      </vt:variant>
      <vt:variant>
        <vt:lpwstr>mailto:ajukic.zg@gmail.com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2019-10-01T09:36:00Z</dcterms:created>
  <dc:creator>Ines</dc:creator>
  <cp:lastModifiedBy>Tanja Štraubert</cp:lastModifiedBy>
  <cp:lastPrinted>2019-09-25T22:14:00Z</cp:lastPrinted>
  <dcterms:modified xmlns:xsi="http://www.w3.org/2001/XMLSchema-instance" xsi:type="dcterms:W3CDTF">2019-10-01T09:37:00Z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St-915/2017-55 / Podnesak - Izvješće o financijsko-gospodarskom stanju dužnika (TALIR IZVJEŠĆE O GOSPODARSKOM POLOŽAJU.docx)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