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6362" w14:paraId="a266362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8C2BFE">
        <w:t>567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7E0CFC">
        <w:t>3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 xml:space="preserve">, </w:t>
      </w:r>
      <w:r w:rsidR="00415D54">
        <w:t xml:space="preserve">OIB: </w:t>
      </w:r>
      <w:r w:rsidR="00415D54" w:rsidRPr="00415D54">
        <w:t>85821130368</w:t>
      </w:r>
      <w:r w:rsidR="00415D54">
        <w:t xml:space="preserve">, </w:t>
      </w:r>
      <w:r w:rsidR="00637444" w:rsidRPr="00F42E4A">
        <w:t>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8C2BFE">
        <w:t>TS TECH</w:t>
      </w:r>
      <w:r w:rsidR="00563B94">
        <w:t xml:space="preserve"> </w:t>
      </w:r>
      <w:r w:rsidR="008C2BFE">
        <w:t>j.</w:t>
      </w:r>
      <w:r w:rsidR="00337280" w:rsidRPr="00337280">
        <w:t>d.o.o.</w:t>
      </w:r>
      <w:r w:rsidR="00110194">
        <w:t xml:space="preserve">, </w:t>
      </w:r>
      <w:r w:rsidR="008C2BFE">
        <w:t xml:space="preserve">Mursko Središće, Josipa </w:t>
      </w:r>
      <w:proofErr w:type="spellStart"/>
      <w:r w:rsidR="008C2BFE">
        <w:t>Šajnovića</w:t>
      </w:r>
      <w:proofErr w:type="spellEnd"/>
      <w:r w:rsidR="008C2BFE">
        <w:t xml:space="preserve"> </w:t>
      </w:r>
      <w:proofErr w:type="spellStart"/>
      <w:r w:rsidR="008C2BFE">
        <w:t>bb</w:t>
      </w:r>
      <w:proofErr w:type="spellEnd"/>
      <w:r w:rsidR="00110194">
        <w:t xml:space="preserve">, </w:t>
      </w:r>
      <w:r w:rsidR="00DE5384" w:rsidRPr="00F42E4A">
        <w:t xml:space="preserve"> </w:t>
      </w:r>
      <w:r w:rsidR="00F10C2B" w:rsidRPr="00F42E4A">
        <w:t xml:space="preserve">MBS: </w:t>
      </w:r>
      <w:r w:rsidR="008C2BFE" w:rsidRPr="008C2BFE">
        <w:t>070130067</w:t>
      </w:r>
      <w:r w:rsidR="00F10C2B" w:rsidRPr="00F42E4A">
        <w:t>, OIB:</w:t>
      </w:r>
      <w:r w:rsidR="00F42E4A" w:rsidRPr="00F42E4A">
        <w:t xml:space="preserve"> </w:t>
      </w:r>
      <w:r w:rsidR="008C2BFE" w:rsidRPr="008C2BFE">
        <w:t>58287608886</w:t>
      </w:r>
      <w:r w:rsidR="00637444" w:rsidRPr="00F42E4A">
        <w:t xml:space="preserve">, dana </w:t>
      </w:r>
      <w:r w:rsidR="008C2BFE">
        <w:t>6</w:t>
      </w:r>
      <w:r w:rsidR="00637444" w:rsidRPr="00F42E4A">
        <w:t xml:space="preserve">. </w:t>
      </w:r>
      <w:r w:rsidR="008C2BFE">
        <w:t>travnja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563B94" w:rsidP="00637444" w:rsidR="00563B94" w:rsidRPr="00F42E4A">
      <w:pPr>
        <w:jc w:val="both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8C2BFE">
        <w:t>TS TECH j.</w:t>
      </w:r>
      <w:r w:rsidR="008C2BFE" w:rsidRPr="00337280">
        <w:t>d.o.o.</w:t>
      </w:r>
      <w:r w:rsidR="008C2BFE">
        <w:t xml:space="preserve">, Mursko Središće, Josipa </w:t>
      </w:r>
      <w:proofErr w:type="spellStart"/>
      <w:r w:rsidR="008C2BFE">
        <w:t>Šajnovića</w:t>
      </w:r>
      <w:proofErr w:type="spellEnd"/>
      <w:r w:rsidR="008C2BFE">
        <w:t xml:space="preserve"> </w:t>
      </w:r>
      <w:proofErr w:type="spellStart"/>
      <w:r w:rsidR="008C2BFE">
        <w:t>bb</w:t>
      </w:r>
      <w:proofErr w:type="spellEnd"/>
      <w:r w:rsidR="008C2BFE">
        <w:t xml:space="preserve">, </w:t>
      </w:r>
      <w:r w:rsidR="008C2BFE" w:rsidRPr="00F42E4A">
        <w:t xml:space="preserve"> MBS: </w:t>
      </w:r>
      <w:r w:rsidR="008C2BFE" w:rsidRPr="008C2BFE">
        <w:t>070130067</w:t>
      </w:r>
      <w:r w:rsidR="008C2BFE" w:rsidRPr="00F42E4A">
        <w:t xml:space="preserve">, OIB: </w:t>
      </w:r>
      <w:r w:rsidR="008C2BFE" w:rsidRPr="008C2BFE">
        <w:t>58287608886</w:t>
      </w:r>
      <w:r w:rsidR="008C2BFE">
        <w:t xml:space="preserve"> </w:t>
      </w:r>
      <w:r w:rsidR="00CB6C18" w:rsidRPr="00F42E4A">
        <w:t xml:space="preserve">iznosi </w:t>
      </w:r>
      <w:r w:rsidR="008C2BFE">
        <w:t>20.838,57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110194">
        <w:t>direktor</w:t>
      </w:r>
      <w:r w:rsidR="00D60907" w:rsidRPr="00F42E4A">
        <w:t xml:space="preserve"> dužnika </w:t>
      </w:r>
      <w:r w:rsidR="008C2BFE">
        <w:t xml:space="preserve">Goran </w:t>
      </w:r>
      <w:proofErr w:type="spellStart"/>
      <w:r w:rsidR="008C2BFE">
        <w:t>Turk</w:t>
      </w:r>
      <w:proofErr w:type="spellEnd"/>
      <w:r w:rsidR="00110194">
        <w:t xml:space="preserve">, </w:t>
      </w:r>
      <w:r w:rsidR="008C2BFE">
        <w:t>Mursko Središće</w:t>
      </w:r>
      <w:r w:rsidR="00563B94">
        <w:t xml:space="preserve">, </w:t>
      </w:r>
      <w:r w:rsidR="008C2BFE">
        <w:t>Maksima Gorkog 8</w:t>
      </w:r>
      <w:r w:rsidR="00B35C80">
        <w:t xml:space="preserve">, </w:t>
      </w:r>
      <w:r w:rsidR="0081351D" w:rsidRPr="00F42E4A">
        <w:t>OIB:</w:t>
      </w:r>
      <w:r w:rsidR="00F42E4A" w:rsidRPr="00F42E4A">
        <w:t xml:space="preserve"> </w:t>
      </w:r>
      <w:r w:rsidR="008C2BFE">
        <w:t>43608568504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 xml:space="preserve">pozivom na gornji broj spisa, javnobilježnički ovjerovljeni </w:t>
      </w:r>
      <w:proofErr w:type="spellStart"/>
      <w:r w:rsidR="00D60907" w:rsidRPr="00F42E4A">
        <w:t>prokazni</w:t>
      </w:r>
      <w:proofErr w:type="spellEnd"/>
      <w:r w:rsidR="00D60907" w:rsidRPr="00F42E4A">
        <w:t xml:space="preserve">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110194">
        <w:t xml:space="preserve">direktor </w:t>
      </w:r>
      <w:r w:rsidR="00CB6C18" w:rsidRPr="00F42E4A">
        <w:t>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</w:t>
      </w:r>
      <w:proofErr w:type="spellStart"/>
      <w:r w:rsidRPr="00F42E4A">
        <w:t>prokazni</w:t>
      </w:r>
      <w:proofErr w:type="spellEnd"/>
      <w:r w:rsidRPr="00F42E4A">
        <w:t xml:space="preserve">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8C2BFE">
        <w:t>6</w:t>
      </w:r>
      <w:r w:rsidRPr="00F42E4A">
        <w:t xml:space="preserve">. </w:t>
      </w:r>
      <w:r w:rsidR="008C2BFE">
        <w:t>travnja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B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0194"/>
    <w:rsid w:val="001159F0"/>
    <w:rsid w:val="00121DEA"/>
    <w:rsid w:val="00126CB5"/>
    <w:rsid w:val="001B72D6"/>
    <w:rsid w:val="001E6833"/>
    <w:rsid w:val="00250E19"/>
    <w:rsid w:val="00274464"/>
    <w:rsid w:val="00290CB0"/>
    <w:rsid w:val="002B49A1"/>
    <w:rsid w:val="002C2FFA"/>
    <w:rsid w:val="002F1F37"/>
    <w:rsid w:val="0030278D"/>
    <w:rsid w:val="003074E6"/>
    <w:rsid w:val="00327690"/>
    <w:rsid w:val="00337280"/>
    <w:rsid w:val="003E2AE0"/>
    <w:rsid w:val="00400A96"/>
    <w:rsid w:val="00401A7F"/>
    <w:rsid w:val="00415D54"/>
    <w:rsid w:val="00420F99"/>
    <w:rsid w:val="0047710E"/>
    <w:rsid w:val="00497129"/>
    <w:rsid w:val="004C1E71"/>
    <w:rsid w:val="004F00F4"/>
    <w:rsid w:val="00523F62"/>
    <w:rsid w:val="00525276"/>
    <w:rsid w:val="005253B8"/>
    <w:rsid w:val="00550E19"/>
    <w:rsid w:val="00563B94"/>
    <w:rsid w:val="00581316"/>
    <w:rsid w:val="005868B0"/>
    <w:rsid w:val="005D0289"/>
    <w:rsid w:val="005D092F"/>
    <w:rsid w:val="005E111A"/>
    <w:rsid w:val="005E39EB"/>
    <w:rsid w:val="00602682"/>
    <w:rsid w:val="006141B6"/>
    <w:rsid w:val="0063224D"/>
    <w:rsid w:val="00637444"/>
    <w:rsid w:val="00693CD2"/>
    <w:rsid w:val="006A7BB5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E0CFC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B3029"/>
    <w:rsid w:val="008C2BFE"/>
    <w:rsid w:val="008D03CD"/>
    <w:rsid w:val="008F2A5E"/>
    <w:rsid w:val="009017FE"/>
    <w:rsid w:val="0090310F"/>
    <w:rsid w:val="00906B85"/>
    <w:rsid w:val="00915E24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17244"/>
    <w:rsid w:val="00A54936"/>
    <w:rsid w:val="00A916A9"/>
    <w:rsid w:val="00AD7EA8"/>
    <w:rsid w:val="00AF2C11"/>
    <w:rsid w:val="00B07014"/>
    <w:rsid w:val="00B26931"/>
    <w:rsid w:val="00B34567"/>
    <w:rsid w:val="00B35C80"/>
    <w:rsid w:val="00B40B9F"/>
    <w:rsid w:val="00B62791"/>
    <w:rsid w:val="00B67705"/>
    <w:rsid w:val="00B97476"/>
    <w:rsid w:val="00BA14F9"/>
    <w:rsid w:val="00BB6955"/>
    <w:rsid w:val="00BD132D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12EA"/>
    <w:rsid w:val="00DE5384"/>
    <w:rsid w:val="00E024D4"/>
    <w:rsid w:val="00E1490A"/>
    <w:rsid w:val="00E2093F"/>
    <w:rsid w:val="00E72541"/>
    <w:rsid w:val="00E82B62"/>
    <w:rsid w:val="00EA5D61"/>
    <w:rsid w:val="00ED6509"/>
    <w:rsid w:val="00F10605"/>
    <w:rsid w:val="00F10C2B"/>
    <w:rsid w:val="00F42E4A"/>
    <w:rsid w:val="00F644E6"/>
    <w:rsid w:val="00F6594A"/>
    <w:rsid w:val="00FA2088"/>
    <w:rsid w:val="00FE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5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5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TS TECH jednostavno društvo s ograničenom odgovornošću za trgovinu i usluge</izvorni_sadrzaj>
    <derivirana_varijabla naziv="DomainObject.Predmet.ProtustrankaFormated_1">  TS TECH jednostavno društvo s ograničenom odgovornošću za trgovinu i usluge</derivirana_varijabla>
  </DomainObject.Predmet.ProtustrankaFormated>
  <DomainObject.Predmet.ProtustrankaFormatedOIB>
    <izvorni_sadrzaj>  TS TECH jednostavno društvo s ograničenom odgovornošću za trgovinu i usluge, OIB 58287608886</izvorni_sadrzaj>
    <derivirana_varijabla naziv="DomainObject.Predmet.ProtustrankaFormatedOIB_1">  TS TECH jednostavno društvo s ograničenom odgovornošću za trgovinu i usluge, OIB 58287608886</derivirana_varijabla>
  </DomainObject.Predmet.ProtustrankaFormatedOIB>
  <DomainObject.Predmet.ProtustrankaFormatedWithAdress>
    <izvorni_sadrzaj> TS TECH jednostavno društvo s ograničenom odgovornošću za trgovinu i usluge, Josipa Šajnovića/bb, 40315 Mursko Središće</izvorni_sadrzaj>
    <derivirana_varijabla naziv="DomainObject.Predmet.ProtustrankaFormatedWithAdress_1"> TS TECH jednostavno društvo s ograničenom odgovornošću za trgovinu i usluge, Josipa Šajnovića/bb, 40315 Mursko Središće</derivirana_varijabla>
  </DomainObject.Predmet.ProtustrankaFormatedWithAdress>
  <DomainObject.Predmet.ProtustrankaFormatedWithAdressOIB>
    <izvorni_sadrzaj> TS TECH jednostavno društvo s ograničenom odgovornošću za trgovinu i usluge, OIB 58287608886, Josipa Šajnovića/bb, 40315 Mursko Središće</izvorni_sadrzaj>
    <derivirana_varijabla naziv="DomainObject.Predmet.ProtustrankaFormatedWithAdressOIB_1"> TS TECH jednostavno društvo s ograničenom odgovornošću za trgovinu i usluge, OIB 58287608886, Josipa Šajnovića/bb, 40315 Mursko Središće</derivirana_varijabla>
  </DomainObject.Predmet.ProtustrankaFormatedWithAdressOIB>
  <DomainObject.Predmet.ProtustrankaWithAdress>
    <izvorni_sadrzaj>TS TECH jednostavno društvo s ograničenom odgovornošću za trgovinu i usluge Josipa Šajnovića/bb, 40315 Mursko Središće</izvorni_sadrzaj>
    <derivirana_varijabla naziv="DomainObject.Predmet.ProtustrankaWithAdress_1">TS TECH jednostavno društvo s ograničenom odgovornošću za trgovinu i usluge Josipa Šajnovića/bb, 40315 Mursko Središće</derivirana_varijabla>
  </DomainObject.Predmet.ProtustrankaWithAdress>
  <DomainObject.Predmet.ProtustrankaWithAdressOIB>
    <izvorni_sadrzaj>TS TECH jednostavno društvo s ograničenom odgovornošću za trgovinu i usluge, OIB 58287608886, Josipa Šajnovića/bb, 40315 Mursko Središće</izvorni_sadrzaj>
    <derivirana_varijabla naziv="DomainObject.Predmet.ProtustrankaWithAdressOIB_1">TS TECH jednostavno društvo s ograničenom odgovornošću za trgovinu i usluge, OIB 58287608886, Josipa Šajnovića/bb, 40315 Mursko Središće</derivirana_varijabla>
  </DomainObject.Predmet.ProtustrankaWithAdressOIB>
  <DomainObject.Predmet.ProtustrankaNazivFormated>
    <izvorni_sadrzaj>TS TECH jednostavno društvo s ograničenom odgovornošću za trgovinu i usluge</izvorni_sadrzaj>
    <derivirana_varijabla naziv="DomainObject.Predmet.ProtustrankaNazivFormated_1">TS TECH jednostavno društvo s ograničenom odgovornošću za trgovinu i usluge</derivirana_varijabla>
  </DomainObject.Predmet.ProtustrankaNazivFormated>
  <DomainObject.Predmet.ProtustrankaNazivFormatedOIB>
    <izvorni_sadrzaj>TS TECH jednostavno društvo s ograničenom odgovornošću za trgovinu i usluge, OIB 58287608886</izvorni_sadrzaj>
    <derivirana_varijabla naziv="DomainObject.Predmet.ProtustrankaNazivFormatedOIB_1">TS TECH jednostavno društvo s ograničenom odgovornošću za trgovinu i usluge, OIB 58287608886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20838.57</izvorni_sadrzaj>
    <derivirana_varijabla naziv="DomainObject.Predmet.TrenutnaVrijednost_1">20838.57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TS TECH jednostavno društvo s ograničenom odgovornošću za trgovinu i usluge</item>
    </izvorni_sadrzaj>
    <derivirana_varijabla naziv="DomainObject.Predmet.ProtuStrankaListFormated_1">
      <item>TS TECH jednostavno društvo s ograničenom odgovornošću za trgovinu i usluge</item>
    </derivirana_varijabla>
  </DomainObject.Predmet.ProtuStrankaListFormated>
  <DomainObject.Predmet.ProtuStrankaListFormatedOIB>
    <izvorni_sadrzaj>
      <item>TS TECH jednostavno društvo s ograničenom odgovornošću za trgovinu i usluge, OIB 58287608886</item>
    </izvorni_sadrzaj>
    <derivirana_varijabla naziv="DomainObject.Predmet.ProtuStrankaListFormatedOIB_1">
      <item>TS TECH jednostavno društvo s ograničenom odgovornošću za trgovinu i usluge, OIB 58287608886</item>
    </derivirana_varijabla>
  </DomainObject.Predmet.ProtuStrankaListFormatedOIB>
  <DomainObject.Predmet.ProtuStrankaListFormatedWithAdress>
    <izvorni_sadrzaj>
      <item>TS TECH jednostavno društvo s ograničenom odgovornošću za trgovinu i usluge, Josipa Šajnovića/bb, 40315 Mursko Središće</item>
    </izvorni_sadrzaj>
    <derivirana_varijabla naziv="DomainObject.Predmet.ProtuStrankaListFormatedWithAdress_1">
      <item>TS TECH jednostavno društvo s ograničenom odgovornošću za trgovinu i usluge, Josipa Šajnovića/bb, 40315 Mursko Središće</item>
    </derivirana_varijabla>
  </DomainObject.Predmet.ProtuStrankaListFormatedWithAdress>
  <DomainObject.Predmet.ProtuStrankaListFormatedWithAdressOIB>
    <izvorni_sadrzaj>
      <item>TS TECH jednostavno društvo s ograničenom odgovornošću za trgovinu i usluge, OIB 58287608886, Josipa Šajnovića/bb, 40315 Mursko Središće</item>
    </izvorni_sadrzaj>
    <derivirana_varijabla naziv="DomainObject.Predmet.ProtuStrankaListFormatedWithAdressOIB_1">
      <item>TS TECH jednostavno društvo s ograničenom odgovornošću za trgovinu i usluge, OIB 58287608886, Josipa Šajnovića/bb, 40315 Mursko Središće</item>
    </derivirana_varijabla>
  </DomainObject.Predmet.ProtuStrankaListFormatedWithAdressOIB>
  <DomainObject.Predmet.ProtuStrankaListNazivFormated>
    <izvorni_sadrzaj>
      <item>TS TECH jednostavno društvo s ograničenom odgovornošću za trgovinu i usluge</item>
    </izvorni_sadrzaj>
    <derivirana_varijabla naziv="DomainObject.Predmet.ProtuStrankaListNazivFormated_1">
      <item>TS TECH jednostavno društvo s ograničenom odgovornošću za trgovinu i usluge</item>
    </derivirana_varijabla>
  </DomainObject.Predmet.ProtuStrankaListNazivFormated>
  <DomainObject.Predmet.ProtuStrankaListNazivFormatedOIB>
    <izvorni_sadrzaj>
      <item>TS TECH jednostavno društvo s ograničenom odgovornošću za trgovinu i usluge, OIB 58287608886</item>
    </izvorni_sadrzaj>
    <derivirana_varijabla naziv="DomainObject.Predmet.ProtuStrankaListNazivFormatedOIB_1">
      <item>TS TECH jednostavno društvo s ograničenom odgovornošću za trgovinu i usluge, OIB 58287608886</item>
    </derivirana_varijabla>
  </DomainObject.Predmet.ProtuStrankaListNazivFormatedOIB>
  <DomainObject.Predmet.OstaliListFormated>
    <izvorni_sadrzaj>
      <item>Sudski registar</item>
      <item>Goran Turk</item>
    </izvorni_sadrzaj>
    <derivirana_varijabla naziv="DomainObject.Predmet.OstaliListFormated_1">
      <item>Sudski registar</item>
      <item>Goran Turk</item>
    </derivirana_varijabla>
  </DomainObject.Predmet.OstaliListFormated>
  <DomainObject.Predmet.OstaliListFormatedOIB>
    <izvorni_sadrzaj>
      <item>Sudski registar</item>
      <item>Goran Turk, OIB 43608568504</item>
    </izvorni_sadrzaj>
    <derivirana_varijabla naziv="DomainObject.Predmet.OstaliListFormatedOIB_1">
      <item>Sudski registar</item>
      <item>Goran Turk, OIB 43608568504</item>
    </derivirana_varijabla>
  </DomainObject.Predmet.OstaliListFormatedOIB>
  <DomainObject.Predmet.OstaliListFormatedWithAdress>
    <izvorni_sadrzaj>
      <item>Sudski registar</item>
      <item>Goran Turk, Maksima Gorkog 8, 40315 Mursko Središće</item>
    </izvorni_sadrzaj>
    <derivirana_varijabla naziv="DomainObject.Predmet.OstaliListFormatedWithAdress_1">
      <item>Sudski registar</item>
      <item>Goran Turk, Maksima Gorkog 8, 40315 Mursko Središće</item>
    </derivirana_varijabla>
  </DomainObject.Predmet.OstaliListFormatedWithAdress>
  <DomainObject.Predmet.OstaliListFormatedWithAdressOIB>
    <izvorni_sadrzaj>
      <item>Sudski registar</item>
      <item>Goran Turk, OIB 43608568504, Maksima Gorkog 8, 40315 Mursko Središće</item>
    </izvorni_sadrzaj>
    <derivirana_varijabla naziv="DomainObject.Predmet.OstaliListFormatedWithAdressOIB_1">
      <item>Sudski registar</item>
      <item>Goran Turk, OIB 43608568504, Maksima Gorkog 8, 40315 Mursko Središće</item>
    </derivirana_varijabla>
  </DomainObject.Predmet.OstaliListFormatedWithAdressOIB>
  <DomainObject.Predmet.OstaliListNazivFormated>
    <izvorni_sadrzaj>
      <item>Sudski registar</item>
      <item>Goran Turk</item>
    </izvorni_sadrzaj>
    <derivirana_varijabla naziv="DomainObject.Predmet.OstaliListNazivFormated_1">
      <item>Sudski registar</item>
      <item>Goran Turk</item>
    </derivirana_varijabla>
  </DomainObject.Predmet.OstaliListNazivFormated>
  <DomainObject.Predmet.OstaliListNazivFormatedOIB>
    <izvorni_sadrzaj>
      <item>Sudski registar</item>
      <item>Goran Turk, OIB 43608568504</item>
    </izvorni_sadrzaj>
    <derivirana_varijabla naziv="DomainObject.Predmet.OstaliListNazivFormatedOIB_1">
      <item>Sudski registar</item>
      <item>Goran Turk, OIB 43608568504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TS TECH jednostavno društvo s ograničenom odgovornošću za trgovinu i usluge</izvorni_sadrzaj>
    <derivirana_varijabla naziv="DomainObject.Predmet.ProtustrankaIDrugi_1">TS TECH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TS TECH jednostavno društvo s ograničenom odgovornošću za trgovinu i usluge, OIB 58287608886, Josipa Šajnovića/bb, 40315 Mursko Središće</izvorni_sadrzaj>
    <derivirana_varijabla naziv="DomainObject.Predmet.ProtustrankaIDrugiAdressOIB_1">TS TECH jednostavno društvo s ograničenom odgovornošću za trgovinu i usluge, OIB 58287608886, Josipa Šajnovića/bb,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TS TECH jednostavno društvo s ograničenom odgovornošću za trgovinu i usluge</item>
      <item>Sudski registar</item>
      <item>Goran Turk</item>
    </izvorni_sadrzaj>
    <derivirana_varijabla naziv="DomainObject.Predmet.SudioniciListNaziv_1">
      <item>Financijska agencija</item>
      <item>TS TECH jednostavno društvo s ograničenom odgovornošću za trgovinu i usluge</item>
      <item>Sudski registar</item>
      <item>Goran Turk</item>
    </derivirana_varijabla>
  </DomainObject.Predmet.SudioniciListNaziv>
  <DomainObject.Predmet.SudioniciListAdressOIB>
    <izvorni_sadrzaj>
      <item>Financijska agencija, OIB 85821130368, A. Cesarca 2,42000 Varaždin</item>
      <item>TS TECH jednostavno društvo s ograničenom odgovornošću za trgovinu i usluge, OIB 58287608886, Josipa Šajnovića/bb,40315 Mursko Središće</item>
      <item>Sudski registar</item>
      <item>Goran Turk, OIB 43608568504, Maksima Gorkog 8,40315 Mursko Središće</item>
    </izvorni_sadrzaj>
    <derivirana_varijabla naziv="DomainObject.Predmet.SudioniciListAdressOIB_1">
      <item>Financijska agencija, OIB 85821130368, A. Cesarca 2,42000 Varaždin</item>
      <item>TS TECH jednostavno društvo s ograničenom odgovornošću za trgovinu i usluge, OIB 58287608886, Josipa Šajnovića/bb,40315 Mursko Središće</item>
      <item>Sudski registar</item>
      <item>Goran Turk, OIB 43608568504, Maksima Gorkog 8,40315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58287608886</item>
      <item>, OIB null</item>
      <item>, OIB 43608568504</item>
    </izvorni_sadrzaj>
    <derivirana_varijabla naziv="DomainObject.Predmet.SudioniciListNazivOIB_1">
      <item>, OIB 85821130368</item>
      <item>, OIB 58287608886</item>
      <item>, OIB null</item>
      <item>, OIB 43608568504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FF725D-93DE-4492-A3C9-11EE0776C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1902</properties:Characters>
  <properties:Lines>46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2016-04-06T08:10:00Z</dcterms:created>
  <dc:creator>Ljubica Makovec</dc:creator>
  <cp:lastModifiedBy>Nevenka Vuković</cp:lastModifiedBy>
  <cp:lastPrinted>2016-04-06T08:16:00Z</cp:lastPrinted>
  <dcterms:modified xmlns:xsi="http://www.w3.org/2001/XMLSchema-instance" xsi:type="dcterms:W3CDTF">2016-04-06T08:17:00Z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