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4df8" w14:paraId="bbd4df8" w:rsidRDefault="00520E5B" w:rsidP="00520E5B" w:rsidR="00520E5B">
      <w:pPr>
        <w:jc w:val="right"/>
        <w15:collapsed w:val="false"/>
      </w:pPr>
      <w:bookmarkStart w:name="_GoBack" w:id="0"/>
      <w:bookmarkEnd w:id="0"/>
    </w:p>
    <w:p w:rsidRDefault="005F7BBA" w:rsidP="00520E5B" w:rsidR="005F7BBA">
      <w:pPr>
        <w:jc w:val="right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D142F5">
        <w:t>1333</w:t>
      </w:r>
      <w:r w:rsidR="001936A9">
        <w:t>/2016-</w:t>
      </w:r>
      <w:r w:rsidR="00D142F5">
        <w:t>16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D142F5" w:rsidRPr="00D142F5">
        <w:t>FACTUM OPUS d.o.o., Glavina Donja 336, Glavina Donja, OIB: 61981129590</w:t>
      </w:r>
      <w:r w:rsidR="00AA3B56">
        <w:t>, 20</w:t>
      </w:r>
      <w:r w:rsidR="001936A9">
        <w:t>. veljače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D142F5" w:rsidRPr="00D142F5">
        <w:t>FACTUM OPUS d.o.o., Glavina Donja 336, Glavina Donja, OIB: 61981129590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1936A9">
        <w:t>1</w:t>
      </w:r>
      <w:r w:rsidR="00D142F5">
        <w:t>333</w:t>
      </w:r>
      <w:r w:rsidR="001936A9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D142F5" w:rsidP="00D142F5" w:rsidR="00D142F5">
      <w:pPr>
        <w:ind w:firstLine="708"/>
        <w:jc w:val="both"/>
      </w:pPr>
      <w:r>
        <w:t>Predlagatelj Financijska agencija, Regionalni centar Split, Podružnica Split je prijedlogom zaprimljenim na Trgovačkom sudu u Splitu, dana 31. svibnja 2016. predložio otvaranje stečajnog postupka nad dužnikom FACTUM OPUS d.o.o., Glavina Donja 336, Glavina Donja, OIB: 61981129590.</w:t>
      </w:r>
    </w:p>
    <w:p w:rsidRDefault="00D142F5" w:rsidP="00D142F5" w:rsidR="00D142F5">
      <w:pPr>
        <w:ind w:firstLine="708"/>
        <w:jc w:val="both"/>
      </w:pPr>
    </w:p>
    <w:p w:rsidRDefault="00D142F5" w:rsidP="00D142F5" w:rsidR="00F901B0">
      <w:pPr>
        <w:ind w:firstLine="708"/>
        <w:jc w:val="both"/>
      </w:pPr>
      <w:r>
        <w:lastRenderedPageBreak/>
        <w:t>U prijedlogu se u bitnome navodi da dužnik na dan 1. rujna 2015. u Očevidniku redoslijeda osnova za plaćanje ima evidentirane neizvršene osnove za plaćanje u neprekinutom razdoblju od 863 dana, u ukupnom iznosu od 3.366.085,39 kuna, te da prema podacima HZMO ima 4 zaposlena, kao i da predlagatelj ne raspolaže drugim podacima o imovini dužnika.</w:t>
      </w:r>
    </w:p>
    <w:p w:rsidRDefault="00D142F5" w:rsidP="00D142F5" w:rsidR="00D142F5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142F5">
        <w:t>2</w:t>
      </w:r>
      <w:r w:rsidR="001936A9">
        <w:t>. siječnja</w:t>
      </w:r>
      <w:r w:rsidR="005F7BBA">
        <w:t xml:space="preserve"> 2017.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142F5">
        <w:t>7. veljače</w:t>
      </w:r>
      <w:r w:rsidR="00EE7377">
        <w:t xml:space="preserve"> 2017</w:t>
      </w:r>
      <w:r w:rsidR="008B566D">
        <w:t xml:space="preserve">. </w:t>
      </w:r>
    </w:p>
    <w:p w:rsidRDefault="001936A9" w:rsidP="00D736E5" w:rsidR="001936A9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D142F5">
        <w:t>13</w:t>
      </w:r>
      <w:r w:rsidR="001936A9">
        <w:t>. siječnja</w:t>
      </w:r>
      <w:r>
        <w:t xml:space="preserve"> 2017. u spis zaprimljena potvrda Općinskog suda u Splitu, zemljišnoknjižnog odjela iz koje je razvidno da dužnik </w:t>
      </w:r>
      <w:r w:rsidR="00D142F5" w:rsidRPr="00D142F5">
        <w:t>FACTUM OPUS d.o.o., Glavina Donja 336, Glavina Donja, OIB: 6198112959</w:t>
      </w:r>
      <w:r w:rsidR="001936A9">
        <w:t xml:space="preserve"> </w:t>
      </w:r>
      <w:r>
        <w:t xml:space="preserve">nije upisan kao vlasnik nekretnina na području nadležnosti navedenog zemljišnoknjižnog odjela (list spisa </w:t>
      </w:r>
      <w:r w:rsidR="00D142F5">
        <w:t>14</w:t>
      </w:r>
      <w:r>
        <w:t xml:space="preserve">). </w:t>
      </w:r>
    </w:p>
    <w:p w:rsidRDefault="00D142F5" w:rsidP="009B012D" w:rsidR="00D142F5">
      <w:pPr>
        <w:ind w:firstLine="708"/>
        <w:jc w:val="both"/>
      </w:pPr>
    </w:p>
    <w:p w:rsidRDefault="00D142F5" w:rsidP="00D142F5" w:rsidR="00D142F5">
      <w:pPr>
        <w:ind w:firstLine="708"/>
        <w:jc w:val="both"/>
      </w:pPr>
      <w:r>
        <w:t xml:space="preserve">Policijska uprava Splitsko-dalmatinske dana 16. siječnja 2017. u spis je dostavila uvjerenje iz kojeg je razvidno da dužnik </w:t>
      </w:r>
      <w:r w:rsidRPr="00D142F5">
        <w:t>FACTUM OPUS d.o.o., Glavina Donja 336, Glavina Donja, OIB: 6198112959</w:t>
      </w:r>
      <w:r>
        <w:t xml:space="preserve">  nije evidentiran kao vlasnik vozila (list spisa 16). </w:t>
      </w:r>
    </w:p>
    <w:p w:rsidRDefault="00E63DF9" w:rsidP="001936A9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D142F5">
        <w:t>6</w:t>
      </w:r>
      <w:r w:rsidR="00906164">
        <w:t>. veljače 2017</w:t>
      </w:r>
      <w:r w:rsidR="00CE0526">
        <w:t>.</w:t>
      </w:r>
      <w:r>
        <w:t xml:space="preserve">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</w:t>
      </w:r>
      <w:r w:rsidR="00906164">
        <w:t>su</w:t>
      </w:r>
      <w:r w:rsidRPr="00271D1E">
        <w:t xml:space="preserve"> kod dužnika </w:t>
      </w:r>
      <w:r>
        <w:t xml:space="preserve">na dan </w:t>
      </w:r>
      <w:r w:rsidR="00D142F5">
        <w:t>6</w:t>
      </w:r>
      <w:r w:rsidR="00906164">
        <w:t>. veljače 2017</w:t>
      </w:r>
      <w:r w:rsidR="00CE0526">
        <w:t>.</w:t>
      </w:r>
      <w:r>
        <w:t xml:space="preserve"> </w:t>
      </w:r>
      <w:r w:rsidR="00906164">
        <w:t xml:space="preserve">evidentirane neizvršene osnove za plaćanje u </w:t>
      </w:r>
      <w:r w:rsidR="00D142F5">
        <w:t xml:space="preserve">neprekinutom </w:t>
      </w:r>
      <w:r w:rsidR="00906164">
        <w:t xml:space="preserve">razdoblju od </w:t>
      </w:r>
      <w:r w:rsidR="00D142F5">
        <w:t>1386</w:t>
      </w:r>
      <w:r w:rsidRPr="00271D1E">
        <w:t xml:space="preserve"> dan</w:t>
      </w:r>
      <w:r>
        <w:t>a.</w:t>
      </w:r>
    </w:p>
    <w:p w:rsidRDefault="00D142F5" w:rsidP="00D736E5" w:rsidR="00D142F5">
      <w:pPr>
        <w:ind w:firstLine="708"/>
        <w:jc w:val="both"/>
      </w:pPr>
    </w:p>
    <w:p w:rsidRDefault="00D142F5" w:rsidP="00D142F5" w:rsidR="00D142F5">
      <w:pPr>
        <w:ind w:firstLine="708"/>
        <w:jc w:val="both"/>
      </w:pPr>
      <w:r>
        <w:t xml:space="preserve">Dana 28. veljače 2017. u spis zaprimljena potvrda Općinskog suda u Splitu, zemljišnoknjižnog odjela Imotski iz koje je razvidno da dužnik </w:t>
      </w:r>
      <w:r w:rsidRPr="00D142F5">
        <w:t>FACTUM OPUS d.o.o., Glavina Donja 336, Glavina Donja, OIB: 6198112959</w:t>
      </w:r>
      <w:r>
        <w:t xml:space="preserve"> nije upisan kao vlasnik nekretnina na području nadležnosti navedenog zemljišnoknjižnog odjela (list spisa 21). </w:t>
      </w:r>
    </w:p>
    <w:p w:rsidRDefault="00843B4B" w:rsidP="00D142F5" w:rsidR="00843B4B">
      <w:pPr>
        <w:jc w:val="both"/>
      </w:pPr>
    </w:p>
    <w:p w:rsidRDefault="00843B4B" w:rsidP="00906164" w:rsidR="00843B4B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</w:t>
      </w:r>
      <w:r w:rsidR="00D142F5">
        <w:t>1764</w:t>
      </w:r>
      <w:r>
        <w:t xml:space="preserve"> dana. </w:t>
      </w:r>
    </w:p>
    <w:p w:rsidRDefault="00CE0526" w:rsidP="00906164" w:rsidR="00CE0526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</w:t>
      </w:r>
      <w:r>
        <w:lastRenderedPageBreak/>
        <w:t xml:space="preserve">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 xml:space="preserve">U Splitu </w:t>
      </w:r>
      <w:r w:rsidR="0094308D">
        <w:t>20</w:t>
      </w:r>
      <w:r w:rsidR="00906164">
        <w:t>. veljače</w:t>
      </w:r>
      <w:r>
        <w:t xml:space="preserve"> 2018. </w:t>
      </w:r>
    </w:p>
    <w:p w:rsidRDefault="00140E54" w:rsidP="0094308D" w:rsidR="00140E54">
      <w:r>
        <w:tab/>
      </w:r>
      <w:r>
        <w:tab/>
      </w:r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22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94308D" w:rsidR="00140E54">
        <w:trPr>
          <w:trHeight w:val="488"/>
        </w:trPr>
        <w:tc>
          <w:tcPr>
            <w:tcW w:type="dxa" w:w="4227"/>
          </w:tcPr>
          <w:p w:rsidRDefault="00140E54" w:rsidP="0094308D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94308D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94308D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94308D" w:rsidR="00140E54">
        <w:trPr>
          <w:trHeight w:val="816"/>
        </w:trPr>
        <w:tc>
          <w:tcPr>
            <w:tcW w:type="dxa" w:w="4227"/>
          </w:tcPr>
          <w:p w:rsidRDefault="00EB2E3F" w:rsidP="0094308D" w:rsid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EB2E3F" w:rsidP="0071700F" w:rsidR="00EB2E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EB2E3F" w:rsidP="00EB2E3F" w:rsidR="00EB2E3F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B2E3F" w:rsidP="0094308D" w:rsidR="00EB2E3F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94308D" w:rsidP="00044F41" w:rsidR="00044F41" w:rsidRPr="00B42E80">
      <w:pPr>
        <w:jc w:val="both"/>
      </w:pPr>
      <w:r>
        <w:br w:clear="all" w:type="textWrapping"/>
      </w:r>
      <w:r w:rsidR="00140E54"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EB2E3F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5F7BBA" w:rsidR="005F7BB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E3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D142F5">
          <w:t>1333</w:t>
        </w:r>
        <w:r w:rsidR="001936A9">
          <w:t>/2016-</w:t>
        </w:r>
        <w:r w:rsidR="00D142F5">
          <w:t>16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40E54"/>
    <w:rsid w:val="001936A9"/>
    <w:rsid w:val="001C7734"/>
    <w:rsid w:val="003C2F22"/>
    <w:rsid w:val="00417EA6"/>
    <w:rsid w:val="00520E5B"/>
    <w:rsid w:val="005C6B9B"/>
    <w:rsid w:val="005F7BBA"/>
    <w:rsid w:val="00705281"/>
    <w:rsid w:val="0071519E"/>
    <w:rsid w:val="007F7A84"/>
    <w:rsid w:val="00814EDB"/>
    <w:rsid w:val="00815142"/>
    <w:rsid w:val="00843B4B"/>
    <w:rsid w:val="00853B3E"/>
    <w:rsid w:val="008830E4"/>
    <w:rsid w:val="00894EE3"/>
    <w:rsid w:val="008B566D"/>
    <w:rsid w:val="00906164"/>
    <w:rsid w:val="0094308D"/>
    <w:rsid w:val="00981D37"/>
    <w:rsid w:val="009B012D"/>
    <w:rsid w:val="00A51DE9"/>
    <w:rsid w:val="00AA3B56"/>
    <w:rsid w:val="00B15C97"/>
    <w:rsid w:val="00B37D64"/>
    <w:rsid w:val="00B42E80"/>
    <w:rsid w:val="00B7506F"/>
    <w:rsid w:val="00BA7057"/>
    <w:rsid w:val="00BC7EBC"/>
    <w:rsid w:val="00CE0526"/>
    <w:rsid w:val="00D142F5"/>
    <w:rsid w:val="00D721AE"/>
    <w:rsid w:val="00D736E5"/>
    <w:rsid w:val="00DD0D50"/>
    <w:rsid w:val="00E63DF9"/>
    <w:rsid w:val="00E6656D"/>
    <w:rsid w:val="00EB2E3F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FACTUM OPUS d.o.o.</izvorni_sadrzaj>
    <derivirana_varijabla naziv="DomainObject.Predmet.ProtustrankaFormated_1">  FACTUM OPUS d.o.o.</derivirana_varijabla>
  </DomainObject.Predmet.ProtustrankaFormated>
  <DomainObject.Predmet.ProtustrankaFormatedOIB>
    <izvorni_sadrzaj>  FACTUM OPUS d.o.o., OIB 61981129590</izvorni_sadrzaj>
    <derivirana_varijabla naziv="DomainObject.Predmet.ProtustrankaFormatedOIB_1">  FACTUM OPUS d.o.o., OIB 61981129590</derivirana_varijabla>
  </DomainObject.Predmet.ProtustrankaFormatedOIB>
  <DomainObject.Predmet.ProtustrankaFormatedWithAdress>
    <izvorni_sadrzaj> FACTUM OPUS d.o.o., Glavina Donja 336, 21260 Glavina Donja</izvorni_sadrzaj>
    <derivirana_varijabla naziv="DomainObject.Predmet.ProtustrankaFormatedWithAdress_1"> FACTUM OPUS d.o.o., Glavina Donja 336, 21260 Glavina Donja</derivirana_varijabla>
  </DomainObject.Predmet.ProtustrankaFormatedWithAdress>
  <DomainObject.Predmet.ProtustrankaFormatedWithAdressOIB>
    <izvorni_sadrzaj> FACTUM OPUS d.o.o., OIB 61981129590, Glavina Donja 336, 21260 Glavina Donja</izvorni_sadrzaj>
    <derivirana_varijabla naziv="DomainObject.Predmet.ProtustrankaFormatedWithAdressOIB_1"> FACTUM OPUS d.o.o., OIB 61981129590, Glavina Donja 336, 21260 Glavina Donja</derivirana_varijabla>
  </DomainObject.Predmet.ProtustrankaFormatedWithAdressOIB>
  <DomainObject.Predmet.ProtustrankaWithAdress>
    <izvorni_sadrzaj>FACTUM OPUS d.o.o. Glavina Donja 336, 21260 Glavina Donja</izvorni_sadrzaj>
    <derivirana_varijabla naziv="DomainObject.Predmet.ProtustrankaWithAdress_1">FACTUM OPUS d.o.o. Glavina Donja 336, 21260 Glavina Donja</derivirana_varijabla>
  </DomainObject.Predmet.ProtustrankaWithAdress>
  <DomainObject.Predmet.ProtustrankaWithAdressOIB>
    <izvorni_sadrzaj>FACTUM OPUS d.o.o., OIB 61981129590, Glavina Donja 336, 21260 Glavina Donja</izvorni_sadrzaj>
    <derivirana_varijabla naziv="DomainObject.Predmet.ProtustrankaWithAdressOIB_1">FACTUM OPUS d.o.o., OIB 61981129590, Glavina Donja 336, 21260 Glavina Donja</derivirana_varijabla>
  </DomainObject.Predmet.ProtustrankaWithAdressOIB>
  <DomainObject.Predmet.ProtustrankaNazivFormated>
    <izvorni_sadrzaj>FACTUM OPUS d.o.o.</izvorni_sadrzaj>
    <derivirana_varijabla naziv="DomainObject.Predmet.ProtustrankaNazivFormated_1">FACTUM OPUS d.o.o.</derivirana_varijabla>
  </DomainObject.Predmet.ProtustrankaNazivFormated>
  <DomainObject.Predmet.ProtustrankaNazivFormatedOIB>
    <izvorni_sadrzaj>FACTUM OPUS d.o.o., OIB 61981129590</izvorni_sadrzaj>
    <derivirana_varijabla naziv="DomainObject.Predmet.ProtustrankaNazivFormatedOIB_1">FACTUM OPUS d.o.o., OIB 61981129590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3366085.39</izvorni_sadrzaj>
    <derivirana_varijabla naziv="DomainObject.Predmet.TrenutnaVrijednost_1">3366085.39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FACTUM OPUS d.o.o.</item>
    </izvorni_sadrzaj>
    <derivirana_varijabla naziv="DomainObject.Predmet.ProtuStrankaListFormated_1">
      <item>FACTUM OPUS d.o.o.</item>
    </derivirana_varijabla>
  </DomainObject.Predmet.ProtuStrankaListFormated>
  <DomainObject.Predmet.ProtuStrankaListFormatedOIB>
    <izvorni_sadrzaj>
      <item>FACTUM OPUS d.o.o., OIB 61981129590</item>
    </izvorni_sadrzaj>
    <derivirana_varijabla naziv="DomainObject.Predmet.ProtuStrankaListFormatedOIB_1">
      <item>FACTUM OPUS d.o.o., OIB 61981129590</item>
    </derivirana_varijabla>
  </DomainObject.Predmet.ProtuStrankaListFormatedOIB>
  <DomainObject.Predmet.ProtuStrankaListFormatedWithAdress>
    <izvorni_sadrzaj>
      <item>FACTUM OPUS d.o.o., Glavina Donja 336, 21260 Glavina Donja</item>
    </izvorni_sadrzaj>
    <derivirana_varijabla naziv="DomainObject.Predmet.ProtuStrankaListFormatedWithAdress_1">
      <item>FACTUM OPUS d.o.o., Glavina Donja 336, 21260 Glavina Donja</item>
    </derivirana_varijabla>
  </DomainObject.Predmet.ProtuStrankaListFormatedWithAdress>
  <DomainObject.Predmet.ProtuStrankaListFormatedWithAdressOIB>
    <izvorni_sadrzaj>
      <item>FACTUM OPUS d.o.o., OIB 61981129590, Glavina Donja 336, 21260 Glavina Donja</item>
    </izvorni_sadrzaj>
    <derivirana_varijabla naziv="DomainObject.Predmet.ProtuStrankaListFormatedWithAdressOIB_1">
      <item>FACTUM OPUS d.o.o., OIB 61981129590, Glavina Donja 336, 21260 Glavina Donja</item>
    </derivirana_varijabla>
  </DomainObject.Predmet.ProtuStrankaListFormatedWithAdressOIB>
  <DomainObject.Predmet.ProtuStrankaListNazivFormated>
    <izvorni_sadrzaj>
      <item>FACTUM OPUS d.o.o.</item>
    </izvorni_sadrzaj>
    <derivirana_varijabla naziv="DomainObject.Predmet.ProtuStrankaListNazivFormated_1">
      <item>FACTUM OPUS d.o.o.</item>
    </derivirana_varijabla>
  </DomainObject.Predmet.ProtuStrankaListNazivFormated>
  <DomainObject.Predmet.ProtuStrankaListNazivFormatedOIB>
    <izvorni_sadrzaj>
      <item>FACTUM OPUS d.o.o., OIB 61981129590</item>
    </izvorni_sadrzaj>
    <derivirana_varijabla naziv="DomainObject.Predmet.ProtuStrankaListNazivFormatedOIB_1">
      <item>FACTUM OPUS d.o.o., OIB 61981129590</item>
    </derivirana_varijabla>
  </DomainObject.Predmet.ProtuStrankaListNazivFormatedOIB>
  <DomainObject.Predmet.OstaliListFormated>
    <izvorni_sadrzaj>
      <item>Marica Karin</item>
      <item>Ivan Karin</item>
    </izvorni_sadrzaj>
    <derivirana_varijabla naziv="DomainObject.Predmet.OstaliListFormated_1">
      <item>Marica Karin</item>
      <item>Ivan Karin</item>
    </derivirana_varijabla>
  </DomainObject.Predmet.OstaliListFormated>
  <DomainObject.Predmet.OstaliListFormatedOIB>
    <izvorni_sadrzaj>
      <item>Marica Karin, OIB 98234432189</item>
      <item>Ivan Karin, OIB 02147578210</item>
    </izvorni_sadrzaj>
    <derivirana_varijabla naziv="DomainObject.Predmet.OstaliListFormatedOIB_1">
      <item>Marica Karin, OIB 98234432189</item>
      <item>Ivan Karin, OIB 02147578210</item>
    </derivirana_varijabla>
  </DomainObject.Predmet.OstaliListFormatedOIB>
  <DomainObject.Predmet.OstaliListFormatedWithAdress>
    <izvorni_sadrzaj>
      <item>Marica Karin, Ulica Marka Marulića 6 A, 21260 Grubine</item>
      <item>Ivan Karin, Ulica Marka Marulića 6 A, 21260 Grubine</item>
    </izvorni_sadrzaj>
    <derivirana_varijabla naziv="DomainObject.Predmet.OstaliListFormatedWithAdress_1">
      <item>Marica Karin, Ulica Marka Marulića 6 A, 21260 Grubine</item>
      <item>Ivan Karin, Ulica Marka Marulića 6 A, 21260 Grubine</item>
    </derivirana_varijabla>
  </DomainObject.Predmet.OstaliListFormatedWithAdress>
  <DomainObject.Predmet.OstaliListFormatedWithAdressOIB>
    <izvorni_sadrzaj>
      <item>Marica Karin, OIB 98234432189, Ulica Marka Marulića 6 A, 21260 Grubine</item>
      <item>Ivan Karin, OIB 02147578210, Ulica Marka Marulića 6 A, 21260 Grubine</item>
    </izvorni_sadrzaj>
    <derivirana_varijabla naziv="DomainObject.Predmet.OstaliListFormatedWithAdressOIB_1">
      <item>Marica Karin, OIB 98234432189, Ulica Marka Marulića 6 A, 21260 Grubine</item>
      <item>Ivan Karin, OIB 02147578210, Ulica Marka Marulića 6 A, 21260 Grubine</item>
    </derivirana_varijabla>
  </DomainObject.Predmet.OstaliListFormatedWithAdressOIB>
  <DomainObject.Predmet.OstaliListNazivFormated>
    <izvorni_sadrzaj>
      <item>Marica Karin</item>
      <item>Ivan Karin</item>
    </izvorni_sadrzaj>
    <derivirana_varijabla naziv="DomainObject.Predmet.OstaliListNazivFormated_1">
      <item>Marica Karin</item>
      <item>Ivan Karin</item>
    </derivirana_varijabla>
  </DomainObject.Predmet.OstaliListNazivFormated>
  <DomainObject.Predmet.OstaliListNazivFormatedOIB>
    <izvorni_sadrzaj>
      <item>Marica Karin, OIB 98234432189</item>
      <item>Ivan Karin, OIB 02147578210</item>
    </izvorni_sadrzaj>
    <derivirana_varijabla naziv="DomainObject.Predmet.OstaliListNazivFormatedOIB_1">
      <item>Marica Karin, OIB 98234432189</item>
      <item>Ivan Karin, OIB 02147578210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FACTUM OPUS d.o.o.</izvorni_sadrzaj>
    <derivirana_varijabla naziv="DomainObject.Predmet.ProtustrankaIDrugi_1">FACTUM OPUS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FACTUM OPUS d.o.o., OIB 61981129590, Glavina Donja 336, 21260 Glavina Donja</izvorni_sadrzaj>
    <derivirana_varijabla naziv="DomainObject.Predmet.ProtustrankaIDrugiAdressOIB_1">FACTUM OPUS d.o.o., OIB 61981129590,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FACTUM OPUS d.o.o.</item>
      <item>FINANCIJSKA AGENCIJA, RC SPLIT</item>
      <item>Marica Karin</item>
      <item>Ivan Karin</item>
    </izvorni_sadrzaj>
    <derivirana_varijabla naziv="DomainObject.Predmet.SudioniciListNaziv_1">
      <item>FACTUM OPUS d.o.o.</item>
      <item>FINANCIJSKA AGENCIJA, RC SPLIT</item>
      <item>Marica Karin</item>
      <item>Ivan Karin</item>
    </derivirana_varijabla>
  </DomainObject.Predmet.SudioniciListNaziv>
  <DomainObject.Predmet.SudioniciListAdressOIB>
    <izvorni_sadrzaj>
      <item>FACTUM OPUS d.o.o., OIB 61981129590, Glavina Donja 336,21260 Glavina Donja</item>
      <item>FINANCIJSKA AGENCIJA, RC SPLIT, OIB 85821130368, Mažuranićevo šetalište 24 b,21000 Split</item>
      <item>Marica Karin, OIB 98234432189, Ulica Marka Marulića 6 A,21260 Grubine</item>
      <item>Ivan Karin, OIB 02147578210, Ulica Marka Marulića 6 A,21260 Grubine</item>
    </izvorni_sadrzaj>
    <derivirana_varijabla naziv="DomainObject.Predmet.SudioniciListAdressOIB_1">
      <item>FACTUM OPUS d.o.o., OIB 61981129590, Glavina Donja 336,21260 Glavina Donja</item>
      <item>FINANCIJSKA AGENCIJA, RC SPLIT, OIB 85821130368, Mažuranićevo šetalište 24 b,21000 Split</item>
      <item>Marica Karin, OIB 98234432189, Ulica Marka Marulića 6 A,21260 Grubine</item>
      <item>Ivan Karin, OIB 02147578210, Ulica Marka Marulića 6 A,21260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61981129590</item>
      <item>, OIB 85821130368</item>
      <item>, OIB 98234432189</item>
      <item>, OIB 02147578210</item>
    </izvorni_sadrzaj>
    <derivirana_varijabla naziv="DomainObject.Predmet.SudioniciListNazivOIB_1">
      <item>, OIB 61981129590</item>
      <item>, OIB 85821130368</item>
      <item>, OIB 98234432189</item>
      <item>, OIB 02147578210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C35C0-2594-4B0C-968A-23ABEAB9E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947</properties:Words>
  <properties:Characters>5278</properties:Characters>
  <properties:Lines>126</properties:Lines>
  <properties:Paragraphs>34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2018-02-20T12:43:00Z</cp:lastPrinted>
  <dcterms:modified xmlns:xsi="http://www.w3.org/2001/XMLSchema-instance" xsi:type="dcterms:W3CDTF">2018-02-20T12:43:00Z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