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43202" w14:paraId="4b43202"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153907">
        <w:t>1726</w:t>
      </w:r>
      <w:r w:rsidR="006F3DDB">
        <w:t>/17</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6F3DDB">
        <w:t>Trg hrvatskih branitelja 1</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153907" w:rsidRPr="00321CCF">
        <w:t>AERO-THERM d.o.o. u stečaju, Zagreb, Fratrovac 39, OIB 88495391042</w:t>
      </w:r>
      <w:r w:rsidR="00871FD3">
        <w:rPr>
          <w:sz w:val="22"/>
          <w:szCs w:val="22"/>
        </w:rPr>
        <w:t>,</w:t>
      </w:r>
      <w:r w:rsidR="00056A75" w:rsidRPr="00267DA6">
        <w:t xml:space="preserve"> n</w:t>
      </w:r>
      <w:r w:rsidR="006007B5">
        <w:t>akon</w:t>
      </w:r>
      <w:r w:rsidR="00056A75" w:rsidRPr="00267DA6">
        <w:t xml:space="preserve"> ispitno</w:t>
      </w:r>
      <w:r w:rsidR="006007B5">
        <w:t>g</w:t>
      </w:r>
      <w:r w:rsidR="00056A75" w:rsidRPr="00267DA6">
        <w:t xml:space="preserve"> ročišt</w:t>
      </w:r>
      <w:r w:rsidR="006007B5">
        <w:t>a održanog</w:t>
      </w:r>
      <w:r w:rsidR="00056A75" w:rsidRPr="00267DA6">
        <w:t xml:space="preserve"> </w:t>
      </w:r>
      <w:r w:rsidR="00153907">
        <w:t>3. rujna</w:t>
      </w:r>
      <w:r w:rsidR="001772EB">
        <w:t xml:space="preserve"> 2018.</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CD6CDA" w:rsidP="00CD6CDA" w:rsidR="00CD6CDA" w:rsidRPr="00C957F2">
      <w:pPr>
        <w:jc w:val="both"/>
      </w:pPr>
    </w:p>
    <w:p w:rsidRDefault="002F461A" w:rsidP="002F461A" w:rsidR="002F461A">
      <w:pPr>
        <w:jc w:val="both"/>
      </w:pPr>
      <w:r w:rsidRPr="00730688">
        <w:t xml:space="preserve">I. Utvrđene su slijedeće tražbine prvog višeg isplatnog reda: </w:t>
      </w:r>
    </w:p>
    <w:p w:rsidRDefault="002F461A" w:rsidP="002F461A" w:rsidR="002F461A" w:rsidRPr="00730688">
      <w:pPr>
        <w:jc w:val="both"/>
      </w:pPr>
    </w:p>
    <w:p w:rsidRDefault="002F461A" w:rsidP="002F461A" w:rsidR="002F461A">
      <w:pPr>
        <w:jc w:val="both"/>
      </w:pPr>
      <w:r w:rsidRPr="00EA69D6">
        <w:t xml:space="preserve">I.1. </w:t>
      </w:r>
      <w:r>
        <w:t xml:space="preserve">Ilija Radić, Zagreb, Fratrovac 39, </w:t>
      </w:r>
    </w:p>
    <w:p w:rsidRDefault="002F461A" w:rsidP="002F461A" w:rsidR="002F461A" w:rsidRPr="00EA69D6">
      <w:pPr>
        <w:jc w:val="both"/>
      </w:pPr>
      <w:r>
        <w:t xml:space="preserve">      </w:t>
      </w:r>
      <w:r w:rsidRPr="00674568">
        <w:t xml:space="preserve">OIB </w:t>
      </w:r>
      <w:r>
        <w:t xml:space="preserve">81111353603             </w:t>
      </w:r>
      <w:r w:rsidRPr="00EA69D6">
        <w:tab/>
      </w:r>
      <w:r>
        <w:t xml:space="preserve">                                                    </w:t>
      </w:r>
      <w:r w:rsidRPr="00EA69D6">
        <w:t xml:space="preserve">           </w:t>
      </w:r>
      <w:r>
        <w:t xml:space="preserve">        81.047,81 kn</w:t>
      </w:r>
    </w:p>
    <w:p w:rsidRDefault="002F461A" w:rsidP="002F461A" w:rsidR="002F461A">
      <w:pPr>
        <w:jc w:val="both"/>
      </w:pPr>
    </w:p>
    <w:p w:rsidRDefault="002F461A" w:rsidP="002F461A" w:rsidR="002F461A">
      <w:pPr>
        <w:jc w:val="both"/>
      </w:pPr>
    </w:p>
    <w:p w:rsidRDefault="002F461A" w:rsidP="002F461A" w:rsidR="002F461A">
      <w:pPr>
        <w:jc w:val="both"/>
      </w:pPr>
      <w:r w:rsidRPr="00730688">
        <w:t xml:space="preserve">II. Utvrđene su slijedeće tražbine drugog višeg isplatnog reda: </w:t>
      </w:r>
    </w:p>
    <w:p w:rsidRDefault="002F461A" w:rsidP="002F461A" w:rsidR="002F461A" w:rsidRPr="00730688">
      <w:pPr>
        <w:jc w:val="both"/>
      </w:pPr>
    </w:p>
    <w:p w:rsidRDefault="002F461A" w:rsidP="002F461A" w:rsidR="002F461A">
      <w:pPr>
        <w:jc w:val="both"/>
      </w:pPr>
      <w:r>
        <w:t>II.</w:t>
      </w:r>
      <w:r w:rsidRPr="00730688">
        <w:t xml:space="preserve">1. </w:t>
      </w:r>
      <w:r>
        <w:t>GRAD ZAGREB, Zagreb, Trg Stjepana Radića 1,</w:t>
      </w:r>
    </w:p>
    <w:p w:rsidRDefault="002F461A" w:rsidP="002F461A" w:rsidR="002F461A">
      <w:pPr>
        <w:ind w:firstLine="360"/>
        <w:jc w:val="both"/>
      </w:pPr>
      <w:r>
        <w:t xml:space="preserve">  </w:t>
      </w:r>
      <w:r w:rsidRPr="00730688">
        <w:t xml:space="preserve">OIB </w:t>
      </w:r>
      <w:r>
        <w:t xml:space="preserve">61817894937                </w:t>
      </w:r>
      <w:r w:rsidRPr="00730688">
        <w:t xml:space="preserve"> </w:t>
      </w:r>
      <w:r>
        <w:t xml:space="preserve">                                                    </w:t>
      </w:r>
      <w:r w:rsidRPr="00730688">
        <w:t xml:space="preserve">  </w:t>
      </w:r>
      <w:r>
        <w:t xml:space="preserve">                       2.274,54</w:t>
      </w:r>
      <w:r w:rsidRPr="00730688">
        <w:t xml:space="preserve"> kn</w:t>
      </w:r>
    </w:p>
    <w:p w:rsidRDefault="002F461A" w:rsidP="002F461A" w:rsidR="002F461A">
      <w:pPr>
        <w:ind w:firstLine="360"/>
        <w:jc w:val="both"/>
      </w:pPr>
    </w:p>
    <w:p w:rsidRDefault="002F461A" w:rsidP="002F461A" w:rsidR="002F461A">
      <w:pPr>
        <w:tabs>
          <w:tab w:pos="7849" w:val="left"/>
        </w:tabs>
        <w:jc w:val="both"/>
      </w:pPr>
      <w:r>
        <w:t>II.2. Suvlasnici stambene zgrade u Zagrebu, Savska cesta 137/2,</w:t>
      </w:r>
    </w:p>
    <w:p w:rsidRDefault="002F461A" w:rsidP="002F461A" w:rsidR="002F461A">
      <w:pPr>
        <w:tabs>
          <w:tab w:pos="7849" w:val="left"/>
        </w:tabs>
        <w:jc w:val="both"/>
      </w:pPr>
      <w:r>
        <w:t xml:space="preserve">        koje zastupa Gradsko stambeno komunalno gospodarstvo d.o.o.,</w:t>
      </w:r>
    </w:p>
    <w:p w:rsidRDefault="002F461A" w:rsidP="002F461A" w:rsidR="002F461A">
      <w:pPr>
        <w:tabs>
          <w:tab w:pos="7849" w:val="left"/>
        </w:tabs>
        <w:jc w:val="both"/>
      </w:pPr>
      <w:r>
        <w:t xml:space="preserve">        Zagreb, Savska cesta 1, </w:t>
      </w:r>
    </w:p>
    <w:p w:rsidRDefault="002F461A" w:rsidP="002F461A" w:rsidR="002F461A">
      <w:pPr>
        <w:tabs>
          <w:tab w:pos="7849" w:val="left"/>
        </w:tabs>
        <w:jc w:val="both"/>
      </w:pPr>
      <w:r>
        <w:t xml:space="preserve">        OIB 03744272526                                                                      </w:t>
      </w:r>
      <w:r w:rsidRPr="00730688">
        <w:t xml:space="preserve"> </w:t>
      </w:r>
      <w:r>
        <w:t xml:space="preserve">                       3.126,51</w:t>
      </w:r>
      <w:r w:rsidRPr="00730688">
        <w:t xml:space="preserve"> kn  </w:t>
      </w:r>
    </w:p>
    <w:p w:rsidRDefault="002F461A" w:rsidP="002F461A" w:rsidR="002F461A">
      <w:pPr>
        <w:tabs>
          <w:tab w:pos="7849" w:val="left"/>
        </w:tabs>
        <w:ind w:left="360"/>
        <w:jc w:val="both"/>
      </w:pPr>
      <w:r>
        <w:t xml:space="preserve">      </w:t>
      </w:r>
    </w:p>
    <w:p w:rsidRDefault="002F461A" w:rsidP="002F461A" w:rsidR="002F461A">
      <w:pPr>
        <w:tabs>
          <w:tab w:pos="7849" w:val="left"/>
        </w:tabs>
        <w:jc w:val="both"/>
      </w:pPr>
      <w:r>
        <w:t>II</w:t>
      </w:r>
      <w:r w:rsidRPr="00106C40">
        <w:t xml:space="preserve">.3. Hrvatske vode, </w:t>
      </w:r>
      <w:r>
        <w:t>pravna osoba za upravljanje vodama,</w:t>
      </w:r>
    </w:p>
    <w:p w:rsidRDefault="002F461A" w:rsidP="002F461A" w:rsidR="002F461A" w:rsidRPr="00106C40">
      <w:pPr>
        <w:tabs>
          <w:tab w:pos="7849" w:val="left"/>
        </w:tabs>
        <w:jc w:val="both"/>
      </w:pPr>
      <w:r>
        <w:t xml:space="preserve">        </w:t>
      </w:r>
      <w:r w:rsidRPr="00106C40">
        <w:t>Zagreb, Ulica grada Vukovara 220</w:t>
      </w:r>
      <w:r>
        <w:t>,</w:t>
      </w:r>
      <w:r w:rsidRPr="00106C40">
        <w:t xml:space="preserve"> </w:t>
      </w:r>
    </w:p>
    <w:p w:rsidRDefault="002F461A" w:rsidP="002F461A" w:rsidR="002F461A">
      <w:pPr>
        <w:tabs>
          <w:tab w:pos="7849" w:val="left"/>
        </w:tabs>
        <w:ind w:left="360"/>
        <w:jc w:val="both"/>
      </w:pPr>
      <w:r>
        <w:t xml:space="preserve"> </w:t>
      </w:r>
      <w:r w:rsidRPr="00106C40">
        <w:t xml:space="preserve"> OIB 28921383001 </w:t>
      </w:r>
      <w:r>
        <w:t xml:space="preserve">                                                                   </w:t>
      </w:r>
      <w:r w:rsidRPr="00730688">
        <w:t xml:space="preserve">  </w:t>
      </w:r>
      <w:r>
        <w:t xml:space="preserve">                           415,07</w:t>
      </w:r>
      <w:r w:rsidRPr="00730688">
        <w:t xml:space="preserve"> kn</w:t>
      </w:r>
    </w:p>
    <w:p w:rsidRDefault="002F461A" w:rsidP="002F461A" w:rsidR="002F461A">
      <w:pPr>
        <w:tabs>
          <w:tab w:pos="7849" w:val="left"/>
        </w:tabs>
        <w:ind w:left="360"/>
        <w:jc w:val="both"/>
      </w:pPr>
    </w:p>
    <w:p w:rsidRDefault="002F461A" w:rsidP="002F461A" w:rsidR="002F461A" w:rsidRPr="00106C40">
      <w:pPr>
        <w:tabs>
          <w:tab w:pos="7849" w:val="left"/>
        </w:tabs>
        <w:jc w:val="both"/>
      </w:pPr>
      <w:r w:rsidRPr="00106C40">
        <w:t>II.4. ZAGREBAČKI HOLDING d.o.o.</w:t>
      </w:r>
      <w:r>
        <w:t>,</w:t>
      </w:r>
      <w:r w:rsidRPr="00106C40">
        <w:t xml:space="preserve"> Zagreb, Ulica grada Vukovara 41, </w:t>
      </w:r>
    </w:p>
    <w:p w:rsidRDefault="002F461A" w:rsidP="002F461A" w:rsidR="002F461A">
      <w:pPr>
        <w:tabs>
          <w:tab w:pos="7849" w:val="left"/>
        </w:tabs>
        <w:ind w:left="360"/>
        <w:jc w:val="both"/>
      </w:pPr>
      <w:r w:rsidRPr="00106C40">
        <w:t xml:space="preserve"> OIB 85584865987                 </w:t>
      </w:r>
      <w:r>
        <w:t xml:space="preserve">                                                    </w:t>
      </w:r>
      <w:r w:rsidRPr="00730688">
        <w:t xml:space="preserve">  </w:t>
      </w:r>
      <w:r>
        <w:t xml:space="preserve">                        1.834,66</w:t>
      </w:r>
      <w:r w:rsidRPr="00106C40">
        <w:t xml:space="preserve"> kn</w:t>
      </w:r>
    </w:p>
    <w:p w:rsidRDefault="002F461A" w:rsidP="002F461A" w:rsidR="002F461A">
      <w:pPr>
        <w:tabs>
          <w:tab w:pos="7849" w:val="left"/>
        </w:tabs>
        <w:ind w:left="360"/>
        <w:jc w:val="both"/>
      </w:pPr>
    </w:p>
    <w:p w:rsidRDefault="002F461A" w:rsidP="002F461A" w:rsidR="002F461A" w:rsidRPr="00106C40">
      <w:pPr>
        <w:tabs>
          <w:tab w:pos="7849" w:val="left"/>
        </w:tabs>
        <w:jc w:val="both"/>
      </w:pPr>
      <w:r>
        <w:t>II.5</w:t>
      </w:r>
      <w:r w:rsidRPr="00106C40">
        <w:t xml:space="preserve">. </w:t>
      </w:r>
      <w:r>
        <w:t>MARITERM</w:t>
      </w:r>
      <w:r w:rsidRPr="00106C40">
        <w:t xml:space="preserve"> d.o.o.</w:t>
      </w:r>
      <w:r>
        <w:t>,</w:t>
      </w:r>
      <w:r w:rsidRPr="00106C40">
        <w:t xml:space="preserve"> </w:t>
      </w:r>
      <w:r>
        <w:t>Rijeka, Dražice 123/D</w:t>
      </w:r>
      <w:r w:rsidRPr="00106C40">
        <w:t xml:space="preserve">, </w:t>
      </w:r>
    </w:p>
    <w:p w:rsidRDefault="002F461A" w:rsidP="002F461A" w:rsidR="002F461A">
      <w:pPr>
        <w:tabs>
          <w:tab w:pos="7849" w:val="left"/>
        </w:tabs>
        <w:ind w:left="360"/>
        <w:jc w:val="both"/>
      </w:pPr>
      <w:r w:rsidRPr="00106C40">
        <w:t xml:space="preserve"> OIB </w:t>
      </w:r>
      <w:r>
        <w:t>15475319748</w:t>
      </w:r>
      <w:r w:rsidRPr="00106C40">
        <w:t xml:space="preserve">                 </w:t>
      </w:r>
      <w:r>
        <w:t xml:space="preserve">                                                    </w:t>
      </w:r>
      <w:r w:rsidRPr="00730688">
        <w:t xml:space="preserve">  </w:t>
      </w:r>
      <w:r>
        <w:t xml:space="preserve">                      57.583,18</w:t>
      </w:r>
      <w:r w:rsidRPr="00106C40">
        <w:t xml:space="preserve"> kn</w:t>
      </w:r>
    </w:p>
    <w:p w:rsidRDefault="002F461A" w:rsidP="002F461A" w:rsidR="002F461A">
      <w:pPr>
        <w:tabs>
          <w:tab w:pos="7849" w:val="left"/>
        </w:tabs>
        <w:ind w:left="360"/>
        <w:jc w:val="both"/>
      </w:pPr>
    </w:p>
    <w:p w:rsidRDefault="002F461A" w:rsidP="002F461A" w:rsidR="002F461A" w:rsidRPr="00106C40">
      <w:pPr>
        <w:tabs>
          <w:tab w:pos="7849" w:val="left"/>
        </w:tabs>
        <w:jc w:val="both"/>
      </w:pPr>
      <w:r w:rsidRPr="00106C40">
        <w:t>II.</w:t>
      </w:r>
      <w:r>
        <w:t>6</w:t>
      </w:r>
      <w:r w:rsidRPr="00106C40">
        <w:t xml:space="preserve">. </w:t>
      </w:r>
      <w:r>
        <w:t>HEP ELEKTRA d.o.o.,</w:t>
      </w:r>
      <w:r w:rsidRPr="00106C40">
        <w:t xml:space="preserve"> Zagreb, </w:t>
      </w:r>
      <w:r>
        <w:t>Ulica grada Vukovara 37</w:t>
      </w:r>
      <w:r w:rsidRPr="00106C40">
        <w:t xml:space="preserve">, </w:t>
      </w:r>
    </w:p>
    <w:p w:rsidRDefault="002F461A" w:rsidP="002F461A" w:rsidR="002F461A">
      <w:pPr>
        <w:tabs>
          <w:tab w:pos="7849" w:val="left"/>
        </w:tabs>
        <w:ind w:left="360"/>
        <w:jc w:val="both"/>
      </w:pPr>
      <w:r w:rsidRPr="00106C40">
        <w:t xml:space="preserve"> OIB </w:t>
      </w:r>
      <w:r>
        <w:t>43965974818</w:t>
      </w:r>
      <w:r w:rsidRPr="00106C40">
        <w:t xml:space="preserve">              </w:t>
      </w:r>
      <w:r>
        <w:t xml:space="preserve">                                                    </w:t>
      </w:r>
      <w:r w:rsidRPr="00730688">
        <w:t xml:space="preserve">  </w:t>
      </w:r>
      <w:r>
        <w:t xml:space="preserve">                           1.926,35</w:t>
      </w:r>
      <w:r w:rsidRPr="00106C40">
        <w:t xml:space="preserve"> kn</w:t>
      </w:r>
    </w:p>
    <w:p w:rsidRDefault="002F461A" w:rsidP="002F461A" w:rsidR="002F461A">
      <w:pPr>
        <w:tabs>
          <w:tab w:pos="7849" w:val="left"/>
        </w:tabs>
        <w:ind w:left="360"/>
        <w:jc w:val="both"/>
      </w:pPr>
    </w:p>
    <w:p w:rsidRDefault="002F461A" w:rsidP="002F461A" w:rsidR="002F461A" w:rsidRPr="00106C40">
      <w:pPr>
        <w:tabs>
          <w:tab w:pos="7849" w:val="left"/>
        </w:tabs>
        <w:jc w:val="both"/>
      </w:pPr>
      <w:r w:rsidRPr="00106C40">
        <w:lastRenderedPageBreak/>
        <w:t>II.</w:t>
      </w:r>
      <w:r>
        <w:t>7</w:t>
      </w:r>
      <w:r w:rsidRPr="00106C40">
        <w:t>. ZAGREBAČK</w:t>
      </w:r>
      <w:r>
        <w:t>A</w:t>
      </w:r>
      <w:r w:rsidRPr="00106C40">
        <w:t xml:space="preserve"> </w:t>
      </w:r>
      <w:r>
        <w:t>BANKA d.d</w:t>
      </w:r>
      <w:r w:rsidRPr="00106C40">
        <w:t>.</w:t>
      </w:r>
      <w:r>
        <w:t>,</w:t>
      </w:r>
      <w:r w:rsidRPr="00106C40">
        <w:t xml:space="preserve"> Zagreb, </w:t>
      </w:r>
      <w:r>
        <w:t>Trg bana J. Jelačića 10</w:t>
      </w:r>
      <w:r w:rsidRPr="00106C40">
        <w:t xml:space="preserve">, </w:t>
      </w:r>
    </w:p>
    <w:p w:rsidRDefault="002F461A" w:rsidP="002F461A" w:rsidR="002F461A">
      <w:pPr>
        <w:tabs>
          <w:tab w:pos="7849" w:val="left"/>
        </w:tabs>
        <w:ind w:left="360"/>
        <w:jc w:val="both"/>
      </w:pPr>
      <w:r w:rsidRPr="00106C40">
        <w:t xml:space="preserve"> OIB </w:t>
      </w:r>
      <w:r>
        <w:t>92963223473</w:t>
      </w:r>
      <w:r w:rsidRPr="00106C40">
        <w:t xml:space="preserve">              </w:t>
      </w:r>
      <w:r>
        <w:t xml:space="preserve">                                                    </w:t>
      </w:r>
      <w:r w:rsidRPr="00730688">
        <w:t xml:space="preserve">  </w:t>
      </w:r>
      <w:r>
        <w:t xml:space="preserve">                       857.011,95</w:t>
      </w:r>
      <w:r w:rsidRPr="00106C40">
        <w:t xml:space="preserve"> kn</w:t>
      </w:r>
    </w:p>
    <w:p w:rsidRDefault="002F461A" w:rsidP="002F461A" w:rsidR="002F461A" w:rsidRPr="00106C40">
      <w:pPr>
        <w:tabs>
          <w:tab w:pos="7849" w:val="left"/>
        </w:tabs>
        <w:jc w:val="both"/>
      </w:pPr>
    </w:p>
    <w:p w:rsidRDefault="002F461A" w:rsidP="002F461A" w:rsidR="002F461A" w:rsidRPr="002323E9">
      <w:pPr>
        <w:tabs>
          <w:tab w:pos="7849" w:val="left"/>
        </w:tabs>
        <w:jc w:val="both"/>
      </w:pPr>
      <w:r w:rsidRPr="00106C40">
        <w:t>II.</w:t>
      </w:r>
      <w:r>
        <w:t>8</w:t>
      </w:r>
      <w:r w:rsidRPr="00106C40">
        <w:t xml:space="preserve">. </w:t>
      </w:r>
      <w:r>
        <w:t>Viessmann</w:t>
      </w:r>
      <w:r w:rsidRPr="002323E9">
        <w:t xml:space="preserve"> d.o.o., Zagreb, Dr. Luje Naletilića 23m, </w:t>
      </w:r>
    </w:p>
    <w:p w:rsidRDefault="002F461A" w:rsidP="002F461A" w:rsidR="002F461A">
      <w:pPr>
        <w:tabs>
          <w:tab w:pos="7849" w:val="left"/>
        </w:tabs>
        <w:ind w:left="360"/>
        <w:jc w:val="both"/>
      </w:pPr>
      <w:r w:rsidRPr="002323E9">
        <w:t xml:space="preserve"> OIB 57545045005</w:t>
      </w:r>
      <w:r w:rsidRPr="00106C40">
        <w:t xml:space="preserve">              </w:t>
      </w:r>
      <w:r>
        <w:t xml:space="preserve">                                                    </w:t>
      </w:r>
      <w:r w:rsidRPr="00730688">
        <w:t xml:space="preserve">  </w:t>
      </w:r>
      <w:r>
        <w:t xml:space="preserve">                       283.166,85</w:t>
      </w:r>
      <w:r w:rsidRPr="00106C40">
        <w:t xml:space="preserve"> kn</w:t>
      </w:r>
    </w:p>
    <w:p w:rsidRDefault="002F461A" w:rsidP="002F461A" w:rsidR="002F461A">
      <w:pPr>
        <w:tabs>
          <w:tab w:pos="7849" w:val="left"/>
        </w:tabs>
        <w:ind w:left="360"/>
        <w:jc w:val="both"/>
      </w:pPr>
    </w:p>
    <w:p w:rsidRDefault="002F461A" w:rsidP="002F461A" w:rsidR="002F461A" w:rsidRPr="00106C40">
      <w:pPr>
        <w:tabs>
          <w:tab w:pos="7849" w:val="left"/>
        </w:tabs>
        <w:jc w:val="both"/>
      </w:pPr>
      <w:r w:rsidRPr="00106C40">
        <w:t>II.</w:t>
      </w:r>
      <w:r>
        <w:t>9</w:t>
      </w:r>
      <w:r w:rsidRPr="00106C40">
        <w:t xml:space="preserve">. </w:t>
      </w:r>
      <w:r>
        <w:t>VODOOPSKRBA I ODVODNJA d.o.o.,</w:t>
      </w:r>
      <w:r w:rsidRPr="00106C40">
        <w:t xml:space="preserve"> Zagreb, </w:t>
      </w:r>
      <w:r>
        <w:t>Folnegovićeva 1</w:t>
      </w:r>
      <w:r w:rsidRPr="00106C40">
        <w:t xml:space="preserve">, </w:t>
      </w:r>
    </w:p>
    <w:p w:rsidRDefault="002F461A" w:rsidP="002F461A" w:rsidR="002F461A">
      <w:pPr>
        <w:tabs>
          <w:tab w:pos="7849" w:val="left"/>
        </w:tabs>
        <w:ind w:left="360"/>
        <w:jc w:val="both"/>
      </w:pPr>
      <w:r w:rsidRPr="00106C40">
        <w:t xml:space="preserve"> OIB </w:t>
      </w:r>
      <w:r>
        <w:t>83416546499</w:t>
      </w:r>
      <w:r w:rsidRPr="00106C40">
        <w:t xml:space="preserve">              </w:t>
      </w:r>
      <w:r>
        <w:t xml:space="preserve">                                                    </w:t>
      </w:r>
      <w:r w:rsidRPr="00730688">
        <w:t xml:space="preserve">  </w:t>
      </w:r>
      <w:r>
        <w:t xml:space="preserve">                           4.360,54</w:t>
      </w:r>
      <w:r w:rsidRPr="00106C40">
        <w:t xml:space="preserve"> kn</w:t>
      </w:r>
    </w:p>
    <w:p w:rsidRDefault="002F461A" w:rsidP="002F461A" w:rsidR="002F461A">
      <w:pPr>
        <w:tabs>
          <w:tab w:pos="7849" w:val="left"/>
        </w:tabs>
        <w:jc w:val="both"/>
      </w:pPr>
    </w:p>
    <w:p w:rsidRDefault="002F461A" w:rsidP="002F461A" w:rsidR="002F461A">
      <w:pPr>
        <w:tabs>
          <w:tab w:pos="7849" w:val="left"/>
        </w:tabs>
        <w:jc w:val="both"/>
      </w:pPr>
      <w:r w:rsidRPr="00106C40">
        <w:t>II.</w:t>
      </w:r>
      <w:r>
        <w:t>10</w:t>
      </w:r>
      <w:r w:rsidRPr="00106C40">
        <w:t xml:space="preserve">. </w:t>
      </w:r>
      <w:r>
        <w:t>M.G.R. d.o.o.,</w:t>
      </w:r>
      <w:r w:rsidRPr="00106C40">
        <w:t xml:space="preserve"> Zagreb, </w:t>
      </w:r>
      <w:r>
        <w:t>Fratrovac 39</w:t>
      </w:r>
      <w:r w:rsidRPr="00106C40">
        <w:t xml:space="preserve">, </w:t>
      </w:r>
    </w:p>
    <w:p w:rsidRDefault="002F461A" w:rsidP="002F461A" w:rsidR="002F461A">
      <w:pPr>
        <w:tabs>
          <w:tab w:pos="7849" w:val="left"/>
        </w:tabs>
        <w:jc w:val="both"/>
      </w:pPr>
      <w:r>
        <w:t xml:space="preserve">          OIB 88806714933                                                                                        320.172,59 kn</w:t>
      </w:r>
    </w:p>
    <w:p w:rsidRDefault="002F461A" w:rsidP="002F461A" w:rsidR="002F461A">
      <w:pPr>
        <w:tabs>
          <w:tab w:pos="3120" w:val="left"/>
        </w:tabs>
        <w:ind w:left="360"/>
        <w:jc w:val="both"/>
      </w:pPr>
      <w:r>
        <w:t xml:space="preserve">                                             </w:t>
      </w:r>
    </w:p>
    <w:p w:rsidRDefault="002F461A" w:rsidP="002F461A" w:rsidR="002F461A">
      <w:pPr>
        <w:tabs>
          <w:tab w:pos="3120" w:val="left"/>
        </w:tabs>
        <w:ind w:left="360"/>
        <w:jc w:val="both"/>
      </w:pPr>
    </w:p>
    <w:p w:rsidRDefault="002F461A" w:rsidP="002F461A" w:rsidR="002F461A">
      <w:pPr>
        <w:jc w:val="both"/>
      </w:pPr>
      <w:r w:rsidRPr="00C957F2">
        <w:t xml:space="preserve">  </w:t>
      </w:r>
    </w:p>
    <w:p w:rsidRDefault="002F461A" w:rsidP="002F461A" w:rsidR="002F461A" w:rsidRPr="00730688">
      <w:pPr>
        <w:jc w:val="both"/>
      </w:pPr>
      <w:r w:rsidRPr="00730688">
        <w:t>III. Osporene su slijedeće tražbine drugog višeg isplatnog reda:</w:t>
      </w:r>
    </w:p>
    <w:p w:rsidRDefault="002F461A" w:rsidP="002F461A" w:rsidR="002F461A">
      <w:pPr>
        <w:jc w:val="both"/>
      </w:pPr>
    </w:p>
    <w:p w:rsidRDefault="002F461A" w:rsidP="002F461A" w:rsidR="002F461A">
      <w:pPr>
        <w:tabs>
          <w:tab w:pos="7849" w:val="left"/>
        </w:tabs>
        <w:jc w:val="both"/>
      </w:pPr>
      <w:r>
        <w:t>III.1. M.G.R. d.o.o.,</w:t>
      </w:r>
      <w:r w:rsidRPr="00106C40">
        <w:t xml:space="preserve"> Zagreb, </w:t>
      </w:r>
      <w:r>
        <w:t>Fratrovac 39</w:t>
      </w:r>
      <w:r w:rsidRPr="00106C40">
        <w:t xml:space="preserve">, </w:t>
      </w:r>
    </w:p>
    <w:p w:rsidRDefault="002F461A" w:rsidP="002F461A" w:rsidR="002F461A">
      <w:pPr>
        <w:tabs>
          <w:tab w:pos="7849" w:val="left"/>
        </w:tabs>
        <w:jc w:val="both"/>
      </w:pPr>
      <w:r>
        <w:t xml:space="preserve">          OIB 88806714933                                                                                        900.110,53 kn</w:t>
      </w:r>
    </w:p>
    <w:p w:rsidRDefault="002F461A" w:rsidP="002F461A" w:rsidR="002F461A" w:rsidRPr="00984C8E">
      <w:pPr>
        <w:pStyle w:val="Odlomakpopisa"/>
        <w:numPr>
          <w:ilvl w:val="0"/>
          <w:numId w:val="15"/>
        </w:numPr>
        <w:tabs>
          <w:tab w:pos="7849" w:val="left"/>
        </w:tabs>
        <w:jc w:val="both"/>
        <w:rPr>
          <w:rFonts w:hAnsi="Times New Roman" w:ascii="Times New Roman"/>
        </w:rPr>
      </w:pPr>
      <w:r w:rsidRPr="00984C8E">
        <w:rPr>
          <w:rFonts w:hAnsi="Times New Roman" w:ascii="Times New Roman"/>
        </w:rPr>
        <w:t>osporio stečajni upravitelj</w:t>
      </w:r>
    </w:p>
    <w:p w:rsidRDefault="002F461A" w:rsidP="002F461A" w:rsidR="002F461A">
      <w:pPr>
        <w:jc w:val="both"/>
      </w:pPr>
    </w:p>
    <w:p w:rsidRDefault="00B14000" w:rsidP="006F3DDB" w:rsidR="00B14000">
      <w:pPr>
        <w:jc w:val="both"/>
      </w:pPr>
    </w:p>
    <w:p w:rsidRDefault="002F461A" w:rsidP="002F461A" w:rsidR="00C14EB7">
      <w:pPr>
        <w:tabs>
          <w:tab w:pos="7849" w:val="left"/>
        </w:tabs>
        <w:jc w:val="both"/>
      </w:pPr>
      <w:r>
        <w:t>I</w:t>
      </w:r>
      <w:r w:rsidR="008B74E3">
        <w:t xml:space="preserve">V. </w:t>
      </w:r>
      <w:r w:rsidR="00C14EB7">
        <w:t xml:space="preserve">Vjerovnik pod rednim brojem </w:t>
      </w:r>
      <w:r>
        <w:t>III.1. M.G.R. d.o.o.,</w:t>
      </w:r>
      <w:r w:rsidRPr="00106C40">
        <w:t xml:space="preserve"> Zagreb, </w:t>
      </w:r>
      <w:r>
        <w:t>Fratrovac 39</w:t>
      </w:r>
      <w:r w:rsidRPr="00106C40">
        <w:t xml:space="preserve">, </w:t>
      </w:r>
      <w:r>
        <w:t>OIB 88806714933</w:t>
      </w:r>
      <w:r w:rsidR="00C14EB7">
        <w:t xml:space="preserve">, čija je tražbina osporena u iznosu od </w:t>
      </w:r>
      <w:r>
        <w:t xml:space="preserve">900.110,53 </w:t>
      </w:r>
      <w:r w:rsidR="00C14EB7">
        <w:t>kn, upućuj</w:t>
      </w:r>
      <w:r>
        <w:t>e</w:t>
      </w:r>
      <w:r w:rsidR="00C14EB7">
        <w:t xml:space="preserve"> se na parnicu protiv stečajnog dužnika radi utvrđivanja osporene tražbine. Ako osoba koja je upućena na parnicu ne pokrene parnicu u roku od osam dana od dana pravomoćnosti rješenja o upućivanja na parnicu odnosno primitka drugostupanjske odluke, smatrat će se da je odustala od prava na vođenje parnice.</w:t>
      </w:r>
    </w:p>
    <w:p w:rsidRDefault="00B20D76" w:rsidP="00C14EB7" w:rsidR="00B20D76">
      <w:pPr>
        <w:jc w:val="both"/>
      </w:pPr>
    </w:p>
    <w:p w:rsidRDefault="00C5467A" w:rsidP="00E6357E" w:rsidR="00C5467A">
      <w:pPr>
        <w:ind w:left="360"/>
        <w:jc w:val="both"/>
      </w:pPr>
    </w:p>
    <w:p w:rsidRDefault="00287A3A" w:rsidP="00287A3A" w:rsidR="008A3BF4">
      <w:pPr>
        <w:jc w:val="center"/>
      </w:pPr>
      <w:r w:rsidRPr="002032E7">
        <w:t>Obrazloženje</w:t>
      </w:r>
    </w:p>
    <w:p w:rsidRDefault="00E6357E" w:rsidP="00287A3A" w:rsidR="00E6357E" w:rsidRPr="002032E7">
      <w:pPr>
        <w:jc w:val="center"/>
      </w:pPr>
    </w:p>
    <w:p w:rsidRDefault="00287A3A" w:rsidP="00287A3A" w:rsidR="00447244">
      <w:pPr>
        <w:jc w:val="both"/>
      </w:pPr>
      <w:r w:rsidRPr="00267DA6">
        <w:tab/>
        <w:t xml:space="preserve">Na ispitnom ročištu </w:t>
      </w:r>
      <w:r w:rsidR="00B50EEB" w:rsidRPr="00267DA6">
        <w:t xml:space="preserve">koje je održano dana </w:t>
      </w:r>
      <w:r w:rsidR="002F461A">
        <w:t>3. rujna</w:t>
      </w:r>
      <w:r w:rsidR="00412FA7">
        <w:t xml:space="preserve"> 2018.</w:t>
      </w:r>
      <w:r w:rsidR="00B50EEB" w:rsidRPr="00267DA6">
        <w:t xml:space="preserve"> ispitane su sve prijavljene tražbine prema svojim iznosima i redu. </w:t>
      </w:r>
      <w:r w:rsidR="00D26C39" w:rsidRPr="00267DA6">
        <w:t xml:space="preserve">Stečajni upravitelj priznao je </w:t>
      </w:r>
      <w:r w:rsidR="00B50EEB" w:rsidRPr="00267DA6">
        <w:t>tražbin</w:t>
      </w:r>
      <w:r w:rsidR="007537E0">
        <w:t>u</w:t>
      </w:r>
      <w:r w:rsidR="00B50EEB" w:rsidRPr="00267DA6">
        <w:t xml:space="preserve"> </w:t>
      </w:r>
      <w:r w:rsidR="008B74E3">
        <w:t>prvog višeg isplatnog reda, nave</w:t>
      </w:r>
      <w:r w:rsidR="00BF52EC">
        <w:t>den</w:t>
      </w:r>
      <w:r w:rsidR="007537E0">
        <w:t>u</w:t>
      </w:r>
      <w:r w:rsidR="00BF52EC">
        <w:t xml:space="preserve"> u točki I. izreke rješenja, </w:t>
      </w:r>
      <w:r w:rsidR="008B74E3">
        <w:t xml:space="preserve">u ukupnom iznosu od </w:t>
      </w:r>
      <w:r w:rsidR="002F461A">
        <w:t xml:space="preserve">81.047,81 </w:t>
      </w:r>
      <w:r w:rsidR="008B74E3">
        <w:t>kn</w:t>
      </w:r>
      <w:r w:rsidR="00BF52EC">
        <w:t xml:space="preserve">, </w:t>
      </w:r>
      <w:r w:rsidR="008B74E3">
        <w:t>a tako p</w:t>
      </w:r>
      <w:r w:rsidR="00447244">
        <w:t>riznat</w:t>
      </w:r>
      <w:r w:rsidR="007537E0">
        <w:t>u</w:t>
      </w:r>
      <w:r w:rsidR="00447244">
        <w:t xml:space="preserve"> tražbin</w:t>
      </w:r>
      <w:r w:rsidR="007537E0">
        <w:t>u</w:t>
      </w:r>
      <w:r w:rsidR="008B74E3">
        <w:t xml:space="preserve"> vjerovnika prvog višeg isplatnog reda </w:t>
      </w:r>
      <w:r w:rsidR="005C24C0">
        <w:t xml:space="preserve">nitko od vjerovnika </w:t>
      </w:r>
      <w:r w:rsidR="00447244">
        <w:t>nije osporio</w:t>
      </w:r>
      <w:r w:rsidR="00267DA6">
        <w:t xml:space="preserve">, </w:t>
      </w:r>
      <w:r w:rsidR="00B50EEB" w:rsidRPr="00267DA6">
        <w:t>te se ist</w:t>
      </w:r>
      <w:r w:rsidR="007537E0">
        <w:t>a</w:t>
      </w:r>
      <w:r w:rsidR="00B50EEB" w:rsidRPr="00267DA6">
        <w:t xml:space="preserve"> u smislu čl. </w:t>
      </w:r>
      <w:r w:rsidR="00FB291A">
        <w:t>263</w:t>
      </w:r>
      <w:r w:rsidR="00B50EEB" w:rsidRPr="00267DA6">
        <w:t>. Stečajnog zakona (</w:t>
      </w:r>
      <w:r w:rsidR="00A77BB3" w:rsidRPr="00267DA6">
        <w:t>Narodne novine broj</w:t>
      </w:r>
      <w:r w:rsidR="00B50EEB" w:rsidRPr="00267DA6">
        <w:t xml:space="preserve"> </w:t>
      </w:r>
      <w:r w:rsidR="00FB291A">
        <w:t>71/15</w:t>
      </w:r>
      <w:r w:rsidR="00AE0E25">
        <w:t>,</w:t>
      </w:r>
      <w:r w:rsidR="00A77BB3" w:rsidRPr="00267DA6">
        <w:t xml:space="preserve"> </w:t>
      </w:r>
      <w:r w:rsidR="007537E0">
        <w:t xml:space="preserve">104/17, </w:t>
      </w:r>
      <w:r w:rsidR="00A77BB3" w:rsidRPr="00267DA6">
        <w:t>dalje u tekstu: SZ</w:t>
      </w:r>
      <w:r w:rsidR="00AE0E25">
        <w:t>-</w:t>
      </w:r>
      <w:r w:rsidR="00A77BB3" w:rsidRPr="00267DA6">
        <w:t>a</w:t>
      </w:r>
      <w:r w:rsidR="00B50EEB" w:rsidRPr="00267DA6">
        <w:t>) smatra utvrđen</w:t>
      </w:r>
      <w:r w:rsidR="007537E0">
        <w:t>om</w:t>
      </w:r>
      <w:r w:rsidR="00267DA6">
        <w:t xml:space="preserve">. </w:t>
      </w:r>
      <w:r w:rsidR="008E1CB9">
        <w:t>Stoga je riješeno kao pod točk</w:t>
      </w:r>
      <w:r w:rsidR="00AE0E25">
        <w:t>om</w:t>
      </w:r>
      <w:r w:rsidR="008E1CB9">
        <w:t xml:space="preserve"> I. izreke ovog rješenja. </w:t>
      </w:r>
    </w:p>
    <w:p w:rsidRDefault="00412FA7" w:rsidP="00287A3A" w:rsidR="008B74E3">
      <w:pPr>
        <w:jc w:val="both"/>
      </w:pPr>
      <w:r>
        <w:t xml:space="preserve"> </w:t>
      </w:r>
    </w:p>
    <w:p w:rsidRDefault="008B74E3" w:rsidP="00287A3A" w:rsidR="008B74E3">
      <w:pPr>
        <w:jc w:val="both"/>
      </w:pPr>
      <w:r>
        <w:tab/>
        <w:t>Nadalje stečajni upravitelj priznao je tražbine drugog višeg isplatnog reda</w:t>
      </w:r>
      <w:r w:rsidR="002F461A">
        <w:t xml:space="preserve"> u ukupnom iznosu od 1.531.872,24 kn</w:t>
      </w:r>
      <w:r>
        <w:t>, navedene u točk</w:t>
      </w:r>
      <w:r w:rsidR="00E077F3">
        <w:t>ama</w:t>
      </w:r>
      <w:r>
        <w:t xml:space="preserve"> II.</w:t>
      </w:r>
      <w:r w:rsidR="00E077F3">
        <w:t>1. do II.</w:t>
      </w:r>
      <w:r w:rsidR="002F461A">
        <w:t>10</w:t>
      </w:r>
      <w:r w:rsidR="00E077F3">
        <w:t>.</w:t>
      </w:r>
      <w:r>
        <w:t xml:space="preserve"> izreke ovog rješenja</w:t>
      </w:r>
      <w:r w:rsidR="00E077F3">
        <w:t>,</w:t>
      </w:r>
      <w:r>
        <w:t xml:space="preserve"> i tako priznate tražbine nije osporio nitko od vjerovnika, te se iste u smislu čl.</w:t>
      </w:r>
      <w:r w:rsidR="00A94ACA">
        <w:t xml:space="preserve"> </w:t>
      </w:r>
      <w:r>
        <w:t xml:space="preserve">263. SZ-a smatraju utvrđenima, pa je riješeno kao pod točkom II. izreke ovog rješenja. </w:t>
      </w:r>
      <w:r w:rsidR="000E4599">
        <w:t xml:space="preserve"> </w:t>
      </w:r>
    </w:p>
    <w:p w:rsidRDefault="008B74E3" w:rsidP="00287A3A" w:rsidR="008B74E3">
      <w:pPr>
        <w:jc w:val="both"/>
      </w:pPr>
    </w:p>
    <w:p w:rsidRDefault="008B74E3" w:rsidP="002F461A" w:rsidR="002F461A">
      <w:pPr>
        <w:tabs>
          <w:tab w:pos="7849" w:val="left"/>
        </w:tabs>
        <w:ind w:firstLine="709"/>
        <w:jc w:val="both"/>
      </w:pPr>
      <w:r>
        <w:t xml:space="preserve">Stečajni upravitelj je na ispitnom ročištu od </w:t>
      </w:r>
      <w:r w:rsidR="002F461A">
        <w:t>3. rujna</w:t>
      </w:r>
      <w:r w:rsidR="00412FA7">
        <w:t xml:space="preserve"> 2018.</w:t>
      </w:r>
      <w:r>
        <w:t xml:space="preserve"> </w:t>
      </w:r>
      <w:r w:rsidR="002F461A">
        <w:t>u odnosu na osporenu tražbinu drugog višeg isplatnog reda vjerovnika M.G.R. d.o.o.,</w:t>
      </w:r>
      <w:r w:rsidR="002F461A" w:rsidRPr="00106C40">
        <w:t xml:space="preserve"> Zagreb, </w:t>
      </w:r>
      <w:r w:rsidR="002F461A">
        <w:t>Fratrovac 39</w:t>
      </w:r>
      <w:r w:rsidR="002F461A" w:rsidRPr="00106C40">
        <w:t xml:space="preserve">, </w:t>
      </w:r>
      <w:r w:rsidR="002F461A">
        <w:t xml:space="preserve">OIB 88806714933, naveo da je taj vjerovnik prijavio tražbinu u ukupnom iznosu od 1.220.283,12 kn, od čega je osporio iznos od 900.110,53 kn. Naime, stečajni upravitelj navodi da je M.G.R. d.o.o., Zagreb pristupio dugu stečajnog dužnika za navedeni iznos, međutim, ističe da smatra da u trenutku otvaranja stečajnog postupka za osporeni iznos od 900.110,53 kn stečajni </w:t>
      </w:r>
      <w:r w:rsidR="002F461A">
        <w:lastRenderedPageBreak/>
        <w:t>dužnik nije dužnik vjerovniku M.G.R. d.o.o., Zagreb, iz razloga što M.G.R. d.o.o. za taj iznos nije izvršio plaćanje po osnovi pristupanja dugu te nije poznato da li će to plaćanje M.G.R. d.o.o. uopće i učiniti. Prema tome, stečajni upravitelj ističe da za osporeni iznos od 900.110,53 kn M.G.R. d.o.o., Zagreb u trenutku otvaranja stečajnog postupka nema imovinskopravnu tražbinu prema stečajnom dužniku. Navodi da vjerovnik M.G.R. d.o.o. ne raspolaže sa ovršnom ispravom za osporeni iznos, pa da stoga sud rješenjem o utvrđenim i osporenim tražbinama treba na parnicu uputiti vjerovnik M.G.R. d.o.o., Zagreb.</w:t>
      </w:r>
    </w:p>
    <w:p w:rsidRDefault="002F461A" w:rsidP="008D5020" w:rsidR="002F461A">
      <w:pPr>
        <w:jc w:val="both"/>
      </w:pPr>
    </w:p>
    <w:p w:rsidRDefault="00A94ACA" w:rsidP="00A94ACA" w:rsidR="00A94ACA">
      <w:pPr>
        <w:tabs>
          <w:tab w:pos="862" w:val="left"/>
          <w:tab w:pos="7859" w:val="left"/>
        </w:tabs>
        <w:jc w:val="both"/>
      </w:pPr>
      <w:r>
        <w:tab/>
        <w:t>Slijedom gore navedenog, vezano uz osporen</w:t>
      </w:r>
      <w:r w:rsidR="002F461A">
        <w:t>u</w:t>
      </w:r>
      <w:r>
        <w:t xml:space="preserve"> tražbin</w:t>
      </w:r>
      <w:r w:rsidR="002F461A">
        <w:t>u</w:t>
      </w:r>
      <w:r>
        <w:t xml:space="preserve"> drugog višeg isplatnog reda </w:t>
      </w:r>
      <w:r w:rsidR="002F461A">
        <w:t xml:space="preserve"> </w:t>
      </w:r>
      <w:r>
        <w:t xml:space="preserve"> </w:t>
      </w:r>
      <w:r w:rsidR="002F461A">
        <w:t>vjerovnika M.G.R. d.o.o.,</w:t>
      </w:r>
      <w:r w:rsidR="002F461A" w:rsidRPr="00106C40">
        <w:t xml:space="preserve"> Zagreb, </w:t>
      </w:r>
      <w:r w:rsidR="002F461A">
        <w:t>Fratrovac 39</w:t>
      </w:r>
      <w:r w:rsidR="002F461A" w:rsidRPr="00106C40">
        <w:t xml:space="preserve">, </w:t>
      </w:r>
      <w:r w:rsidR="002F461A">
        <w:t xml:space="preserve">OIB 88806714933, </w:t>
      </w:r>
      <w:r>
        <w:t xml:space="preserve">u iznosu od </w:t>
      </w:r>
      <w:r w:rsidR="002F461A">
        <w:t>900.110,53</w:t>
      </w:r>
      <w:r>
        <w:t xml:space="preserve"> kn, sud je temeljem čl. 266. st. 1. i čl. 267. st. 1. SZ-a riješio kao pod točkama </w:t>
      </w:r>
      <w:r w:rsidR="007111A3">
        <w:t>III. i IV.</w:t>
      </w:r>
      <w:r>
        <w:t xml:space="preserve"> izreke ovog rješenja.</w:t>
      </w:r>
    </w:p>
    <w:p w:rsidRDefault="00E122FE" w:rsidP="00A94ACA" w:rsidR="005F4321">
      <w:pPr>
        <w:jc w:val="both"/>
      </w:pPr>
      <w:r>
        <w:t xml:space="preserve"> </w:t>
      </w:r>
    </w:p>
    <w:p w:rsidRDefault="007537E0" w:rsidP="008B74E3" w:rsidR="007537E0">
      <w:pPr>
        <w:tabs>
          <w:tab w:pos="862" w:val="left"/>
          <w:tab w:pos="7859" w:val="left"/>
        </w:tabs>
        <w:jc w:val="both"/>
      </w:pPr>
    </w:p>
    <w:p w:rsidRDefault="009468B0" w:rsidP="009468B0" w:rsidR="002032E7">
      <w:pPr>
        <w:jc w:val="center"/>
      </w:pPr>
      <w:r w:rsidRPr="002032E7">
        <w:t>U Karlovcu</w:t>
      </w:r>
      <w:r w:rsidR="004A201D" w:rsidRPr="002032E7">
        <w:t xml:space="preserve"> </w:t>
      </w:r>
      <w:r w:rsidR="007111A3">
        <w:t>3. rujna</w:t>
      </w:r>
      <w:r w:rsidR="00A94ACA">
        <w:t xml:space="preserve"> 2018.</w:t>
      </w:r>
      <w:r w:rsidRPr="002032E7">
        <w:t xml:space="preserve"> </w:t>
      </w:r>
    </w:p>
    <w:p w:rsidRDefault="001A313A" w:rsidP="009468B0" w:rsidR="001A313A" w:rsidRPr="00267DA6">
      <w:pPr>
        <w:jc w:val="center"/>
        <w:rPr>
          <w:b/>
        </w:rPr>
      </w:pP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prava na žalbu ima stečajni upravitelj i svaki vjerovnik u dijelu koji se tiče njegove prijavljene tražbine</w:t>
      </w:r>
      <w:r w:rsidR="00487DCD">
        <w:t>, odnosno tražbine koju je osporio</w:t>
      </w:r>
      <w:r w:rsidR="004A201D" w:rsidRPr="00267DA6">
        <w:t xml:space="preserve"> (čl. </w:t>
      </w:r>
      <w:r w:rsidR="00FB291A">
        <w:t>265.</w:t>
      </w:r>
      <w:r w:rsidR="004A201D" w:rsidRPr="00267DA6">
        <w:t xml:space="preserve"> st. </w:t>
      </w:r>
      <w:r w:rsidR="00FB291A">
        <w:t>3</w:t>
      </w:r>
      <w:r w:rsidR="004A201D" w:rsidRPr="00267DA6">
        <w:t xml:space="preserve">. SZ-a). Rok </w:t>
      </w:r>
      <w:r w:rsidR="00845C3F">
        <w:t xml:space="preserve">za žalbu iznosi osam dana od dana dostave prijepisa ovog rješenja za vjerovnike kojima se rješenje posebno dostavlja, odnosno rok </w:t>
      </w:r>
      <w:r w:rsidR="004A201D" w:rsidRPr="00267DA6">
        <w:t xml:space="preserve">za žalbu iznosi </w:t>
      </w:r>
      <w:r w:rsidR="00487DCD">
        <w:t xml:space="preserve">osam </w:t>
      </w:r>
      <w:r w:rsidR="004A201D" w:rsidRPr="00267DA6">
        <w:t xml:space="preserve">dana računajući od isteka </w:t>
      </w:r>
      <w:r w:rsidR="000C46EC">
        <w:t>osmog</w:t>
      </w:r>
      <w:r w:rsidR="004A201D" w:rsidRPr="00267DA6">
        <w:t xml:space="preserve"> dana od dana stavljanja rješenja na</w:t>
      </w:r>
      <w:r w:rsidR="00C71058">
        <w:t xml:space="preserve"> mrežnu stranicu</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p w:rsidRDefault="009468B0" w:rsidP="009468B0" w:rsidR="009468B0">
      <w:pPr>
        <w:jc w:val="both"/>
      </w:pPr>
    </w:p>
    <w:p w:rsidRDefault="00C14D9F" w:rsidP="009468B0" w:rsidR="00C14D9F">
      <w:pPr>
        <w:jc w:val="both"/>
      </w:pPr>
    </w:p>
    <w:p w:rsidRDefault="000C46EC" w:rsidP="009468B0" w:rsidR="000C46EC" w:rsidRPr="00267DA6">
      <w:pPr>
        <w:jc w:val="both"/>
      </w:pPr>
    </w:p>
    <w:p w:rsidRDefault="0091049A" w:rsidP="00B93ADE" w:rsidR="0091049A" w:rsidRPr="00267DA6">
      <w:pPr>
        <w:ind w:left="360"/>
        <w:jc w:val="both"/>
      </w:pPr>
    </w:p>
    <w:sectPr w:rsidSect="006007B5" w:rsidR="0091049A" w:rsidRPr="00267DA6">
      <w:headerReference w:type="even" r:id="rId11"/>
      <w:headerReference w:type="default" r:id="rId12"/>
      <w:pgSz w:h="16838" w:w="11906"/>
      <w:pgMar w:gutter="0" w:footer="708" w:header="708" w:left="1417" w:bottom="143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182B">
      <w:rPr>
        <w:rStyle w:val="Brojstranice"/>
        <w:noProof/>
      </w:rPr>
      <w:t>3</w:t>
    </w:r>
    <w:r>
      <w:rPr>
        <w:rStyle w:val="Brojstranice"/>
      </w:rPr>
      <w:fldChar w:fldCharType="end"/>
    </w:r>
  </w:p>
  <w:p w:rsidRDefault="00871FD3" w:rsidP="00AE0E25" w:rsidR="00871FD3">
    <w:pPr>
      <w:pStyle w:val="Zaglavlje"/>
      <w:jc w:val="center"/>
    </w:pPr>
    <w:r>
      <w:t xml:space="preserve">                                                                                                                               4 St-</w:t>
    </w:r>
    <w:r w:rsidR="00153907">
      <w:t>1726</w:t>
    </w:r>
    <w:r w:rsidR="009065F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C87771"/>
    <w:multiLevelType w:val="hybridMultilevel"/>
    <w:tmpl w:val="9CDE6CDE"/>
    <w:lvl w:tplc="E0A814C8" w:ilvl="0">
      <w:start w:val="2"/>
      <w:numFmt w:val="bullet"/>
      <w:lvlText w:val="-"/>
      <w:lvlJc w:val="left"/>
      <w:pPr>
        <w:ind w:hanging="360" w:left="1380"/>
      </w:pPr>
      <w:rPr>
        <w:rFonts w:cs="Times New Roman" w:eastAsia="Times New Roman" w:hAnsi="Times New Roman" w:ascii="Times New Roman" w:hint="default"/>
      </w:rPr>
    </w:lvl>
    <w:lvl w:tentative="true" w:tplc="041A0003" w:ilvl="1">
      <w:start w:val="1"/>
      <w:numFmt w:val="bullet"/>
      <w:lvlText w:val="o"/>
      <w:lvlJc w:val="left"/>
      <w:pPr>
        <w:ind w:hanging="360" w:left="2100"/>
      </w:pPr>
      <w:rPr>
        <w:rFonts w:cs="Courier New" w:hAnsi="Courier New" w:ascii="Courier New" w:hint="default"/>
      </w:rPr>
    </w:lvl>
    <w:lvl w:tentative="true" w:tplc="041A0005" w:ilvl="2">
      <w:start w:val="1"/>
      <w:numFmt w:val="bullet"/>
      <w:lvlText w:val=""/>
      <w:lvlJc w:val="left"/>
      <w:pPr>
        <w:ind w:hanging="360" w:left="2820"/>
      </w:pPr>
      <w:rPr>
        <w:rFonts w:hAnsi="Wingdings" w:ascii="Wingdings" w:hint="default"/>
      </w:rPr>
    </w:lvl>
    <w:lvl w:tentative="true" w:tplc="041A0001" w:ilvl="3">
      <w:start w:val="1"/>
      <w:numFmt w:val="bullet"/>
      <w:lvlText w:val=""/>
      <w:lvlJc w:val="left"/>
      <w:pPr>
        <w:ind w:hanging="360" w:left="3540"/>
      </w:pPr>
      <w:rPr>
        <w:rFonts w:hAnsi="Symbol" w:ascii="Symbol" w:hint="default"/>
      </w:rPr>
    </w:lvl>
    <w:lvl w:tentative="true" w:tplc="041A0003" w:ilvl="4">
      <w:start w:val="1"/>
      <w:numFmt w:val="bullet"/>
      <w:lvlText w:val="o"/>
      <w:lvlJc w:val="left"/>
      <w:pPr>
        <w:ind w:hanging="360" w:left="4260"/>
      </w:pPr>
      <w:rPr>
        <w:rFonts w:cs="Courier New" w:hAnsi="Courier New" w:ascii="Courier New" w:hint="default"/>
      </w:rPr>
    </w:lvl>
    <w:lvl w:tentative="true" w:tplc="041A0005" w:ilvl="5">
      <w:start w:val="1"/>
      <w:numFmt w:val="bullet"/>
      <w:lvlText w:val=""/>
      <w:lvlJc w:val="left"/>
      <w:pPr>
        <w:ind w:hanging="360" w:left="4980"/>
      </w:pPr>
      <w:rPr>
        <w:rFonts w:hAnsi="Wingdings" w:ascii="Wingdings" w:hint="default"/>
      </w:rPr>
    </w:lvl>
    <w:lvl w:tentative="true" w:tplc="041A0001" w:ilvl="6">
      <w:start w:val="1"/>
      <w:numFmt w:val="bullet"/>
      <w:lvlText w:val=""/>
      <w:lvlJc w:val="left"/>
      <w:pPr>
        <w:ind w:hanging="360" w:left="5700"/>
      </w:pPr>
      <w:rPr>
        <w:rFonts w:hAnsi="Symbol" w:ascii="Symbol" w:hint="default"/>
      </w:rPr>
    </w:lvl>
    <w:lvl w:tentative="true" w:tplc="041A0003" w:ilvl="7">
      <w:start w:val="1"/>
      <w:numFmt w:val="bullet"/>
      <w:lvlText w:val="o"/>
      <w:lvlJc w:val="left"/>
      <w:pPr>
        <w:ind w:hanging="360" w:left="6420"/>
      </w:pPr>
      <w:rPr>
        <w:rFonts w:cs="Courier New" w:hAnsi="Courier New" w:ascii="Courier New" w:hint="default"/>
      </w:rPr>
    </w:lvl>
    <w:lvl w:tentative="true" w:tplc="041A0005" w:ilvl="8">
      <w:start w:val="1"/>
      <w:numFmt w:val="bullet"/>
      <w:lvlText w:val=""/>
      <w:lvlJc w:val="left"/>
      <w:pPr>
        <w:ind w:hanging="360" w:left="7140"/>
      </w:pPr>
      <w:rPr>
        <w:rFonts w:hAnsi="Wingdings" w:ascii="Wingdings" w:hint="default"/>
      </w:rPr>
    </w:lvl>
  </w:abstractNum>
  <w:abstractNum w:abstractNumId="2">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962BDB"/>
    <w:multiLevelType w:val="hybridMultilevel"/>
    <w:tmpl w:val="1B0A9C2C"/>
    <w:lvl w:tplc="0D42DD1C" w:ilvl="0">
      <w:start w:val="3"/>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abstractNum w:abstractNumId="4">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6">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7">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D3D60AD"/>
    <w:multiLevelType w:val="hybridMultilevel"/>
    <w:tmpl w:val="74B4A658"/>
    <w:lvl w:tplc="803E4E84" w:ilvl="0">
      <w:start w:val="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num w:numId="1">
    <w:abstractNumId w:val="0"/>
  </w:num>
  <w:num w:numId="2">
    <w:abstractNumId w:val="13"/>
  </w:num>
  <w:num w:numId="3">
    <w:abstractNumId w:val="5"/>
  </w:num>
  <w:num w:numId="4">
    <w:abstractNumId w:val="9"/>
  </w:num>
  <w:num w:numId="5">
    <w:abstractNumId w:val="4"/>
  </w:num>
  <w:num w:numId="6">
    <w:abstractNumId w:val="2"/>
  </w:num>
  <w:num w:numId="7">
    <w:abstractNumId w:val="8"/>
  </w:num>
  <w:num w:numId="8">
    <w:abstractNumId w:val="10"/>
  </w:num>
  <w:num w:numId="9">
    <w:abstractNumId w:val="11"/>
  </w:num>
  <w:num w:numId="10">
    <w:abstractNumId w:val="7"/>
  </w:num>
  <w:num w:numId="11">
    <w:abstractNumId w:val="12"/>
  </w:num>
  <w:num w:numId="12">
    <w:abstractNumId w:val="6"/>
  </w:num>
  <w:num w:numId="13">
    <w:abstractNumId w:val="3"/>
  </w:num>
  <w:num w:numId="14">
    <w:abstractNumId w:val="14"/>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47A7D"/>
    <w:rsid w:val="00050C0B"/>
    <w:rsid w:val="00056A75"/>
    <w:rsid w:val="00096A6C"/>
    <w:rsid w:val="000A0B40"/>
    <w:rsid w:val="000A576E"/>
    <w:rsid w:val="000B0FB2"/>
    <w:rsid w:val="000B177D"/>
    <w:rsid w:val="000B5F1C"/>
    <w:rsid w:val="000C1B45"/>
    <w:rsid w:val="000C1E12"/>
    <w:rsid w:val="000C46EC"/>
    <w:rsid w:val="000C53C7"/>
    <w:rsid w:val="000C621D"/>
    <w:rsid w:val="000D5826"/>
    <w:rsid w:val="000E4599"/>
    <w:rsid w:val="00120C2D"/>
    <w:rsid w:val="00131B20"/>
    <w:rsid w:val="00153907"/>
    <w:rsid w:val="00153D87"/>
    <w:rsid w:val="001772EB"/>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7DA6"/>
    <w:rsid w:val="0027237A"/>
    <w:rsid w:val="00287A3A"/>
    <w:rsid w:val="002939D3"/>
    <w:rsid w:val="002B4CEF"/>
    <w:rsid w:val="002E71E9"/>
    <w:rsid w:val="002F461A"/>
    <w:rsid w:val="0030106D"/>
    <w:rsid w:val="00313BDB"/>
    <w:rsid w:val="003565B3"/>
    <w:rsid w:val="00374A53"/>
    <w:rsid w:val="00392297"/>
    <w:rsid w:val="003B20DB"/>
    <w:rsid w:val="003D0B7D"/>
    <w:rsid w:val="00412FA7"/>
    <w:rsid w:val="004268EE"/>
    <w:rsid w:val="004333B9"/>
    <w:rsid w:val="00447244"/>
    <w:rsid w:val="00483FA4"/>
    <w:rsid w:val="00487DCD"/>
    <w:rsid w:val="00495F92"/>
    <w:rsid w:val="004A201D"/>
    <w:rsid w:val="004A44BE"/>
    <w:rsid w:val="004B1B70"/>
    <w:rsid w:val="004F56F5"/>
    <w:rsid w:val="00504675"/>
    <w:rsid w:val="00505ABF"/>
    <w:rsid w:val="0050695B"/>
    <w:rsid w:val="005106D0"/>
    <w:rsid w:val="00562398"/>
    <w:rsid w:val="005646C8"/>
    <w:rsid w:val="005941CA"/>
    <w:rsid w:val="005C24C0"/>
    <w:rsid w:val="005E3015"/>
    <w:rsid w:val="005F0277"/>
    <w:rsid w:val="005F4321"/>
    <w:rsid w:val="006007B5"/>
    <w:rsid w:val="00617778"/>
    <w:rsid w:val="00643621"/>
    <w:rsid w:val="00650897"/>
    <w:rsid w:val="00657EC4"/>
    <w:rsid w:val="00660B8E"/>
    <w:rsid w:val="006A1B6A"/>
    <w:rsid w:val="006A7683"/>
    <w:rsid w:val="006B02A2"/>
    <w:rsid w:val="006B0440"/>
    <w:rsid w:val="006D5A97"/>
    <w:rsid w:val="006D621E"/>
    <w:rsid w:val="006E19E2"/>
    <w:rsid w:val="006E5A28"/>
    <w:rsid w:val="006F3DDB"/>
    <w:rsid w:val="006F485F"/>
    <w:rsid w:val="007111A3"/>
    <w:rsid w:val="007537E0"/>
    <w:rsid w:val="00764B48"/>
    <w:rsid w:val="00770120"/>
    <w:rsid w:val="00783E03"/>
    <w:rsid w:val="007A77B3"/>
    <w:rsid w:val="007C1F4C"/>
    <w:rsid w:val="007D34E0"/>
    <w:rsid w:val="0080578E"/>
    <w:rsid w:val="00834391"/>
    <w:rsid w:val="00844E28"/>
    <w:rsid w:val="00845C3F"/>
    <w:rsid w:val="00871FD3"/>
    <w:rsid w:val="008748E1"/>
    <w:rsid w:val="0088799E"/>
    <w:rsid w:val="00893CE9"/>
    <w:rsid w:val="008A3BF4"/>
    <w:rsid w:val="008B74E3"/>
    <w:rsid w:val="008C1837"/>
    <w:rsid w:val="008C51C3"/>
    <w:rsid w:val="008D5020"/>
    <w:rsid w:val="008E1CB9"/>
    <w:rsid w:val="008F1555"/>
    <w:rsid w:val="009065F4"/>
    <w:rsid w:val="0091049A"/>
    <w:rsid w:val="009237A9"/>
    <w:rsid w:val="00923BEE"/>
    <w:rsid w:val="00937F31"/>
    <w:rsid w:val="009468B0"/>
    <w:rsid w:val="009553E7"/>
    <w:rsid w:val="00985DE2"/>
    <w:rsid w:val="00996926"/>
    <w:rsid w:val="0099750F"/>
    <w:rsid w:val="009D3D71"/>
    <w:rsid w:val="009E182B"/>
    <w:rsid w:val="009F0937"/>
    <w:rsid w:val="00A13175"/>
    <w:rsid w:val="00A14DAD"/>
    <w:rsid w:val="00A24BC2"/>
    <w:rsid w:val="00A330A9"/>
    <w:rsid w:val="00A4312C"/>
    <w:rsid w:val="00A44134"/>
    <w:rsid w:val="00A45370"/>
    <w:rsid w:val="00A618B3"/>
    <w:rsid w:val="00A66CC2"/>
    <w:rsid w:val="00A77BB3"/>
    <w:rsid w:val="00A94ACA"/>
    <w:rsid w:val="00A94AF3"/>
    <w:rsid w:val="00AB5C0D"/>
    <w:rsid w:val="00AE0E25"/>
    <w:rsid w:val="00AE2504"/>
    <w:rsid w:val="00AF58ED"/>
    <w:rsid w:val="00B103D9"/>
    <w:rsid w:val="00B14000"/>
    <w:rsid w:val="00B20D76"/>
    <w:rsid w:val="00B50EEB"/>
    <w:rsid w:val="00B81753"/>
    <w:rsid w:val="00B93ADE"/>
    <w:rsid w:val="00BA6ECF"/>
    <w:rsid w:val="00BD2065"/>
    <w:rsid w:val="00BD3394"/>
    <w:rsid w:val="00BE6956"/>
    <w:rsid w:val="00BF457A"/>
    <w:rsid w:val="00BF52EC"/>
    <w:rsid w:val="00C07070"/>
    <w:rsid w:val="00C120CE"/>
    <w:rsid w:val="00C14D9F"/>
    <w:rsid w:val="00C14EB7"/>
    <w:rsid w:val="00C219E0"/>
    <w:rsid w:val="00C26ACD"/>
    <w:rsid w:val="00C5467A"/>
    <w:rsid w:val="00C567C0"/>
    <w:rsid w:val="00C60A3B"/>
    <w:rsid w:val="00C65FCF"/>
    <w:rsid w:val="00C71058"/>
    <w:rsid w:val="00C71732"/>
    <w:rsid w:val="00C83DC2"/>
    <w:rsid w:val="00C83EDF"/>
    <w:rsid w:val="00C842AF"/>
    <w:rsid w:val="00C91549"/>
    <w:rsid w:val="00C951B7"/>
    <w:rsid w:val="00CA0009"/>
    <w:rsid w:val="00CA1F5B"/>
    <w:rsid w:val="00CA6C99"/>
    <w:rsid w:val="00CC4222"/>
    <w:rsid w:val="00CC63AF"/>
    <w:rsid w:val="00CD08C4"/>
    <w:rsid w:val="00CD6CDA"/>
    <w:rsid w:val="00D26C39"/>
    <w:rsid w:val="00D42104"/>
    <w:rsid w:val="00D4607D"/>
    <w:rsid w:val="00D66539"/>
    <w:rsid w:val="00D71AC9"/>
    <w:rsid w:val="00DA7321"/>
    <w:rsid w:val="00DC4E31"/>
    <w:rsid w:val="00E077F3"/>
    <w:rsid w:val="00E07968"/>
    <w:rsid w:val="00E10266"/>
    <w:rsid w:val="00E122FE"/>
    <w:rsid w:val="00E504F4"/>
    <w:rsid w:val="00E6357E"/>
    <w:rsid w:val="00EA1FC6"/>
    <w:rsid w:val="00EA39DD"/>
    <w:rsid w:val="00EB2C04"/>
    <w:rsid w:val="00EC0260"/>
    <w:rsid w:val="00F1017A"/>
    <w:rsid w:val="00F51122"/>
    <w:rsid w:val="00F72BAE"/>
    <w:rsid w:val="00F77ECE"/>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9E182B"/>
    <w:rPr>
      <w:color w:val="808080"/>
      <w:bdr w:space="0" w:sz="0" w:color="auto" w:val="none"/>
      <w:shd w:fill="auto" w:color="auto" w:val="clear"/>
    </w:rPr>
  </w:style>
  <w:style w:customStyle="true" w:styleId="eSPISCCParagraphDefaultFont" w:type="character">
    <w:name w:val="eSPIS_CC_Paragraph Default Font"/>
    <w:basedOn w:val="Zadanifontodlomka"/>
    <w:rsid w:val="009E18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182B"/>
    <w:rPr>
      <w:bdr w:space="0" w:sz="0" w:color="auto" w:val="none"/>
      <w:shd w:fill="FFFFCC" w:color="auto" w:val="clear"/>
      <w:lang w:val="hr-HR"/>
    </w:rPr>
  </w:style>
  <w:style w:customStyle="true" w:styleId="PozadinaSvijetloCrvena" w:type="character">
    <w:name w:val="Pozadina_SvijetloCrvena"/>
    <w:basedOn w:val="eSPISCCParagraphDefaultFont"/>
    <w:rsid w:val="009E18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18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9E182B"/>
    <w:rPr>
      <w:color w:val="808080"/>
      <w:bdr w:color="auto" w:space="0" w:sz="0" w:val="none"/>
      <w:shd w:color="auto" w:fill="auto" w:val="clear"/>
    </w:rPr>
  </w:style>
  <w:style w:customStyle="1" w:styleId="eSPISCCParagraphDefaultFont" w:type="character">
    <w:name w:val="eSPIS_CC_Paragraph Default Font"/>
    <w:basedOn w:val="Zadanifontodlomka"/>
    <w:rsid w:val="009E18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182B"/>
    <w:rPr>
      <w:bdr w:color="auto" w:space="0" w:sz="0" w:val="none"/>
      <w:shd w:color="auto" w:fill="FFFFCC" w:val="clear"/>
      <w:lang w:val="hr-HR"/>
    </w:rPr>
  </w:style>
  <w:style w:customStyle="1" w:styleId="PozadinaSvijetloCrvena" w:type="character">
    <w:name w:val="Pozadina_SvijetloCrvena"/>
    <w:basedOn w:val="eSPISCCParagraphDefaultFont"/>
    <w:rsid w:val="009E18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18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1726</izvorni_sadrzaj>
    <derivirana_varijabla naziv="DomainObject.Predmet.Broj_1">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St-1726/2017</izvorni_sadrzaj>
    <derivirana_varijabla naziv="DomainObject.Predmet.OznakaBroj_1">St-1726/2017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AERO-THERM društvo s ograničenom odgovornošću za proizvodnju, trgovinu i usluge u stečaju zastupanog po punomoćniku Ilija Radić</izvorni_sadrzaj>
    <derivirana_varijabla naziv="DomainObject.Predmet.ProtustrankaFormated_1">  AERO-THERM društvo s ograničenom odgovornošću za proizvodnju, trgovinu i usluge u stečaju zastupanog po punomoćniku Ilija Radić</derivirana_varijabla>
  </DomainObject.Predmet.ProtustrankaFormated>
  <DomainObject.Predmet.ProtustrankaFormatedOIB>
    <izvorni_sadrzaj>  AERO-THERM društvo s ograničenom odgovornošću za proizvodnju, trgovinu i usluge u stečaju, OIB 88495391042 zastupanog po punomoćniku Ilija Radić</izvorni_sadrzaj>
    <derivirana_varijabla naziv="DomainObject.Predmet.ProtustrankaFormatedOIB_1">  AERO-THERM društvo s ograničenom odgovornošću za proizvodnju, trgovinu i usluge u stečaju, OIB 88495391042 zastupanog po punomoćniku Ilija Radić</derivirana_varijabla>
  </DomainObject.Predmet.ProtustrankaFormatedOIB>
  <DomainObject.Predmet.ProtustrankaFormatedWithAdress>
    <izvorni_sadrzaj> AERO-THERM društvo s ograničenom odgovornošću za proizvodnju, trgovinu i usluge u stečaju, Fratrovac 39, 10000 Zagreb zastupanog po punomoćniku Ilija Radić</izvorni_sadrzaj>
    <derivirana_varijabla naziv="DomainObject.Predmet.ProtustrankaFormatedWithAdress_1"> AERO-THERM društvo s ograničenom odgovornošću za proizvodnju, trgovinu i usluge u stečaju, Fratrovac 39, 10000 Zagreb zastupanog po punomoćniku Ilija Radić</derivirana_varijabla>
  </DomainObject.Predmet.ProtustrankaFormatedWithAdress>
  <DomainObject.Predmet.ProtustrankaFormatedWithAdressOIB>
    <izvorni_sadrzaj> AERO-THERM društvo s ograničenom odgovornošću za proizvodnju, trgovinu i usluge u stečaju, OIB 88495391042, Fratrovac 39, 10000 Zagreb zastupanog po punomoćniku Ilija Radić</izvorni_sadrzaj>
    <derivirana_varijabla naziv="DomainObject.Predmet.ProtustrankaFormatedWithAdressOIB_1"> AERO-THERM društvo s ograničenom odgovornošću za proizvodnju, trgovinu i usluge u stečaju, OIB 88495391042, Fratrovac 39, 10000 Zagreb zastupanog po punomoćniku Ilija Radić</derivirana_varijabla>
  </DomainObject.Predmet.ProtustrankaFormatedWithAdressOIB>
  <DomainObject.Predmet.ProtustrankaWithAdress>
    <izvorni_sadrzaj>AERO-THERM društvo s ograničenom odgovornošću za proizvodnju, trgovinu i usluge u stečaju Fratrovac 39, 10000 Zagreb</izvorni_sadrzaj>
    <derivirana_varijabla naziv="DomainObject.Predmet.ProtustrankaWithAdress_1">AERO-THERM društvo s ograničenom odgovornošću za proizvodnju, trgovinu i usluge u stečaju Fratrovac 39, 10000 Zagreb</derivirana_varijabla>
  </DomainObject.Predmet.ProtustrankaWithAdress>
  <DomainObject.Predmet.ProtustrankaWithAdressOIB>
    <izvorni_sadrzaj>AERO-THERM društvo s ograničenom odgovornošću za proizvodnju, trgovinu i usluge u stečaju, OIB 88495391042, Fratrovac 39, 10000 Zagreb</izvorni_sadrzaj>
    <derivirana_varijabla naziv="DomainObject.Predmet.ProtustrankaWithAdressOIB_1">AERO-THERM društvo s ograničenom odgovornošću za proizvodnju, trgovinu i usluge u stečaju, OIB 88495391042, Fratrovac 39, 10000 Zagreb</derivirana_varijabla>
  </DomainObject.Predmet.ProtustrankaWithAdressOIB>
  <DomainObject.Predmet.ProtustrankaNazivFormated>
    <izvorni_sadrzaj>AERO-THERM društvo s ograničenom odgovornošću za proizvodnju, trgovinu i usluge u stečaju</izvorni_sadrzaj>
    <derivirana_varijabla naziv="DomainObject.Predmet.ProtustrankaNazivFormated_1">AERO-THERM društvo s ograničenom odgovornošću za proizvodnju, trgovinu i usluge u stečaju</derivirana_varijabla>
  </DomainObject.Predmet.ProtustrankaNazivFormated>
  <DomainObject.Predmet.ProtustrankaNazivFormatedOIB>
    <izvorni_sadrzaj>AERO-THERM društvo s ograničenom odgovornošću za proizvodnju, trgovinu i usluge u stečaju, OIB 88495391042</izvorni_sadrzaj>
    <derivirana_varijabla naziv="DomainObject.Predmet.ProtustrankaNazivFormatedOIB_1">AERO-THERM društvo s ograničenom odgovornošću za proizvodnju, trgovinu i usluge u stečaju, OIB 88495391042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Viessmann d.o.o. za trgovinu, instalacijske radove i grijanje</izvorni_sadrzaj>
    <derivirana_varijabla naziv="DomainObject.Predmet.StrankaFormated_1">  FINA Regionalni centar Zagreb; Viessmann d.o.o. za trgovinu, instalacijske radove i grijanje</derivirana_varijabla>
  </DomainObject.Predmet.StrankaFormated>
  <DomainObject.Predmet.StrankaFormatedOIB>
    <izvorni_sadrzaj>  FINA Regionalni centar Zagreb, OIB 85821130368; Viessmann d.o.o. za trgovinu, instalacijske radove i grijanje, OIB 57545045005</izvorni_sadrzaj>
    <derivirana_varijabla naziv="DomainObject.Predmet.StrankaFormatedOIB_1">  FINA Regionalni centar Zagreb, OIB 85821130368; Viessmann d.o.o. za trgovinu, instalacijske radove i grijanje, OIB 57545045005</derivirana_varijabla>
  </DomainObject.Predmet.StrankaFormatedOIB>
  <DomainObject.Predmet.StrankaFormatedWithAdress>
    <izvorni_sadrzaj> FINA Regionalni centar Zagreb, Trg svibanjskih žrtava 1995. 1, 10000 Zagreb; Viessmann d.o.o. za trgovinu, instalacijske radove i grijanje, Ulica Dr.Luje Naletilića 23m, 10000 Zagreb</izvorni_sadrzaj>
    <derivirana_varijabla naziv="DomainObject.Predmet.StrankaFormatedWithAdress_1"> FINA Regionalni centar Zagreb, Trg svibanjskih žrtava 1995. 1, 10000 Zagreb; Viessmann d.o.o. za trgovinu, instalacijske radove i grijanje, Ulica Dr.Luje Naletilića 23m, 10000 Zagreb</derivirana_varijabla>
  </DomainObject.Predmet.StrankaFormatedWithAdress>
  <DomainObject.Predmet.StrankaFormatedWithAdressOIB>
    <izvorni_sadrzaj> FINA Regionalni centar Zagreb, OIB 85821130368, Trg svibanjskih žrtava 1995. 1, 10000 Zagreb; Viessmann d.o.o. za trgovinu, instalacijske radove i grijanje, OIB 57545045005, Ulica Dr.Luje Naletilića 23m, 10000 Zagreb</izvorni_sadrzaj>
    <derivirana_varijabla naziv="DomainObject.Predmet.StrankaFormatedWithAdressOIB_1"> FINA Regionalni centar Zagreb, OIB 85821130368, Trg svibanjskih žrtava 1995. 1, 10000 Zagreb; Viessmann d.o.o. za trgovinu, instalacijske radove i grijanje, OIB 57545045005, Ulica Dr.Luje Naletilića 23m, 10000 Zagreb</derivirana_varijabla>
  </DomainObject.Predmet.StrankaFormatedWithAdressOIB>
  <DomainObject.Predmet.StrankaWithAdress>
    <izvorni_sadrzaj>FINA Regionalni centar Zagreb Trg svibanjskih žrtava 1995. 1,10000 Zagreb,Viessmann d.o.o. za trgovinu, instalacijske radove i grijanje Ulica Dr.Luje Naletilića 23m,10000 Zagreb</izvorni_sadrzaj>
    <derivirana_varijabla naziv="DomainObject.Predmet.StrankaWithAdress_1">FINA Regionalni centar Zagreb Trg svibanjskih žrtava 1995. 1,10000 Zagreb,Viessmann d.o.o. za trgovinu, instalacijske radove i grijanje Ulica Dr.Luje Naletilića 23m,10000 Zagreb</derivirana_varijabla>
  </DomainObject.Predmet.StrankaWithAdress>
  <DomainObject.Predmet.StrankaWithAdressOIB>
    <izvorni_sadrzaj>FINA Regionalni centar Zagreb, OIB 85821130368, Trg svibanjskih žrtava 1995. 1,10000 Zagreb,Viessmann d.o.o. za trgovinu, instalacijske radove i grijanje, OIB 57545045005, Ulica Dr.Luje Naletilića 23m,10000 Zagreb</izvorni_sadrzaj>
    <derivirana_varijabla naziv="DomainObject.Predmet.StrankaWithAdressOIB_1">FINA Regionalni centar Zagreb, OIB 85821130368, Trg svibanjskih žrtava 1995. 1,10000 Zagreb,Viessmann d.o.o. za trgovinu, instalacijske radove i grijanje, OIB 57545045005, Ulica Dr.Luje Naletilića 23m,10000 Zagreb</derivirana_varijabla>
  </DomainObject.Predmet.StrankaWithAdressOIB>
  <DomainObject.Predmet.StrankaNazivFormated>
    <izvorni_sadrzaj>FINA Regionalni centar Zagreb,Viessmann d.o.o. za trgovinu, instalacijske radove i grijanje</izvorni_sadrzaj>
    <derivirana_varijabla naziv="DomainObject.Predmet.StrankaNazivFormated_1">FINA Regionalni centar Zagreb,Viessmann d.o.o. za trgovinu, instalacijske radove i grijanje</derivirana_varijabla>
  </DomainObject.Predmet.StrankaNazivFormated>
  <DomainObject.Predmet.StrankaNazivFormatedOIB>
    <izvorni_sadrzaj>FINA Regionalni centar Zagreb, OIB 85821130368,Viessmann d.o.o. za trgovinu, instalacijske radove i grijanje, OIB 57545045005</izvorni_sadrzaj>
    <derivirana_varijabla naziv="DomainObject.Predmet.StrankaNazivFormatedOIB_1">FINA Regionalni centar Zagreb, OIB 85821130368,Viessmann d.o.o. za trgovinu, instalacijske radove i grijanje, OIB 57545045005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Viessmann d.o.o. za trgovinu, instalacijske radove i grijanje</item>
    </izvorni_sadrzaj>
    <derivirana_varijabla naziv="DomainObject.Predmet.StrankaListFormated_1">
      <item>FINA Regionalni centar Zagreb</item>
      <item>Viessmann d.o.o. za trgovinu, instalacijske radove i grijanje</item>
    </derivirana_varijabla>
  </DomainObject.Predmet.StrankaListFormated>
  <DomainObject.Predmet.StrankaListFormatedOIB>
    <izvorni_sadrzaj>
      <item>FINA Regionalni centar Zagreb, OIB 85821130368</item>
      <item>Viessmann d.o.o. za trgovinu, instalacijske radove i grijanje, OIB 57545045005</item>
    </izvorni_sadrzaj>
    <derivirana_varijabla naziv="DomainObject.Predmet.StrankaListFormatedOIB_1">
      <item>FINA Regionalni centar Zagreb, OIB 85821130368</item>
      <item>Viessmann d.o.o. za trgovinu, instalacijske radove i grijanje, OIB 57545045005</item>
    </derivirana_varijabla>
  </DomainObject.Predmet.StrankaListFormatedOIB>
  <DomainObject.Predmet.StrankaListFormatedWithAdress>
    <izvorni_sadrzaj>
      <item>FINA Regionalni centar Zagreb, Trg svibanjskih žrtava 1995. 1, 10000 Zagreb</item>
      <item>Viessmann d.o.o. za trgovinu, instalacijske radove i grijanje, Ulica Dr.Luje Naletilića 23m, 10000 Zagreb</item>
    </izvorni_sadrzaj>
    <derivirana_varijabla naziv="DomainObject.Predmet.StrankaListFormatedWithAdress_1">
      <item>FINA Regionalni centar Zagreb, Trg svibanjskih žrtava 1995. 1, 10000 Zagreb</item>
      <item>Viessmann d.o.o. za trgovinu, instalacijske radove i grijanje, Ulica Dr.Luje Naletilića 23m, 10000 Zagreb</item>
    </derivirana_varijabla>
  </DomainObject.Predmet.StrankaListFormatedWithAdress>
  <DomainObject.Predmet.StrankaListFormatedWithAdressOIB>
    <izvorni_sadrzaj>
      <item>FINA Regionalni centar Zagreb, OIB 85821130368, Trg svibanjskih žrtava 1995. 1, 10000 Zagreb</item>
      <item>Viessmann d.o.o. za trgovinu, instalacijske radove i grijanje, OIB 57545045005, Ulica Dr.Luje Naletilića 23m, 10000 Zagreb</item>
    </izvorni_sadrzaj>
    <derivirana_varijabla naziv="DomainObject.Predmet.StrankaListFormatedWithAdressOIB_1">
      <item>FINA Regionalni centar Zagreb, OIB 85821130368, Trg svibanjskih žrtava 1995. 1, 10000 Zagreb</item>
      <item>Viessmann d.o.o. za trgovinu, instalacijske radove i grijanje, OIB 57545045005, Ulica Dr.Luje Naletilića 23m, 10000 Zagreb</item>
    </derivirana_varijabla>
  </DomainObject.Predmet.StrankaListFormatedWithAdressOIB>
  <DomainObject.Predmet.StrankaListNazivFormated>
    <izvorni_sadrzaj>
      <item>FINA Regionalni centar Zagreb</item>
      <item>Viessmann d.o.o. za trgovinu, instalacijske radove i grijanje</item>
    </izvorni_sadrzaj>
    <derivirana_varijabla naziv="DomainObject.Predmet.StrankaListNazivFormated_1">
      <item>FINA Regionalni centar Zagreb</item>
      <item>Viessmann d.o.o. za trgovinu, instalacijske radove i grijanje</item>
    </derivirana_varijabla>
  </DomainObject.Predmet.StrankaListNazivFormated>
  <DomainObject.Predmet.StrankaListNazivFormatedOIB>
    <izvorni_sadrzaj>
      <item>FINA Regionalni centar Zagreb, OIB 85821130368</item>
      <item>Viessmann d.o.o. za trgovinu, instalacijske radove i grijanje, OIB 57545045005</item>
    </izvorni_sadrzaj>
    <derivirana_varijabla naziv="DomainObject.Predmet.StrankaListNazivFormatedOIB_1">
      <item>FINA Regionalni centar Zagreb, OIB 85821130368</item>
      <item>Viessmann d.o.o. za trgovinu, instalacijske radove i grijanje, OIB 57545045005</item>
    </derivirana_varijabla>
  </DomainObject.Predmet.StrankaListNazivFormatedOIB>
  <DomainObject.Predmet.ProtuStrankaListFormated>
    <izvorni_sadrzaj>
      <item>AERO-THERM društvo s ograničenom odgovornošću za proizvodnju, trgovinu i usluge u stečaju zastupanog po punomoćniku Ilija Radić</item>
    </izvorni_sadrzaj>
    <derivirana_varijabla naziv="DomainObject.Predmet.ProtuStrankaListFormated_1">
      <item>AERO-THERM društvo s ograničenom odgovornošću za proizvodnju, trgovinu i usluge u stečaju zastupanog po punomoćniku Ilija Radić</item>
    </derivirana_varijabla>
  </DomainObject.Predmet.ProtuStrankaListFormated>
  <DomainObject.Predmet.ProtuStrankaListFormatedOIB>
    <izvorni_sadrzaj>
      <item>AERO-THERM društvo s ograničenom odgovornošću za proizvodnju, trgovinu i usluge u stečaju, OIB 88495391042 zastupanog po punomoćniku Ilija Radić</item>
    </izvorni_sadrzaj>
    <derivirana_varijabla naziv="DomainObject.Predmet.ProtuStrankaListFormatedOIB_1">
      <item>AERO-THERM društvo s ograničenom odgovornošću za proizvodnju, trgovinu i usluge u stečaju, OIB 88495391042 zastupanog po punomoćniku Ilija Radić</item>
    </derivirana_varijabla>
  </DomainObject.Predmet.ProtuStrankaListFormatedOIB>
  <DomainObject.Predmet.ProtuStrankaListFormatedWithAdress>
    <izvorni_sadrzaj>
      <item>AERO-THERM društvo s ograničenom odgovornošću za proizvodnju, trgovinu i usluge u stečaju, Fratrovac 39, 10000 Zagreb zastupanog po punomoćniku Ilija Radić</item>
    </izvorni_sadrzaj>
    <derivirana_varijabla naziv="DomainObject.Predmet.ProtuStrankaListFormatedWithAdress_1">
      <item>AERO-THERM društvo s ograničenom odgovornošću za proizvodnju, trgovinu i usluge u stečaju, Fratrovac 39, 10000 Zagreb zastupanog po punomoćniku Ilija Radić</item>
    </derivirana_varijabla>
  </DomainObject.Predmet.ProtuStrankaListFormatedWithAdress>
  <DomainObject.Predmet.ProtuStrankaListFormatedWithAdressOIB>
    <izvorni_sadrzaj>
      <item>AERO-THERM društvo s ograničenom odgovornošću za proizvodnju, trgovinu i usluge u stečaju, OIB 88495391042, Fratrovac 39, 10000 Zagreb zastupanog po punomoćniku Ilija Radić</item>
    </izvorni_sadrzaj>
    <derivirana_varijabla naziv="DomainObject.Predmet.ProtuStrankaListFormatedWithAdressOIB_1">
      <item>AERO-THERM društvo s ograničenom odgovornošću za proizvodnju, trgovinu i usluge u stečaju, OIB 88495391042, Fratrovac 39, 10000 Zagreb zastupanog po punomoćniku Ilija Radić</item>
    </derivirana_varijabla>
  </DomainObject.Predmet.ProtuStrankaListFormatedWithAdressOIB>
  <DomainObject.Predmet.ProtuStrankaListNazivFormated>
    <izvorni_sadrzaj>
      <item>AERO-THERM društvo s ograničenom odgovornošću za proizvodnju, trgovinu i usluge u stečaju</item>
    </izvorni_sadrzaj>
    <derivirana_varijabla naziv="DomainObject.Predmet.ProtuStrankaListNazivFormated_1">
      <item>AERO-THERM društvo s ograničenom odgovornošću za proizvodnju, trgovinu i usluge u stečaju</item>
    </derivirana_varijabla>
  </DomainObject.Predmet.ProtuStrankaListNazivFormated>
  <DomainObject.Predmet.ProtuStrankaListNazivFormatedOIB>
    <izvorni_sadrzaj>
      <item>AERO-THERM društvo s ograničenom odgovornošću za proizvodnju, trgovinu i usluge u stečaju, OIB 88495391042</item>
    </izvorni_sadrzaj>
    <derivirana_varijabla naziv="DomainObject.Predmet.ProtuStrankaListNazivFormatedOIB_1">
      <item>AERO-THERM društvo s ograničenom odgovornošću za proizvodnju, trgovinu i usluge u stečaju, OIB 88495391042</item>
    </derivirana_varijabla>
  </DomainObject.Predmet.ProtuStrankaListNazivFormatedOIB>
  <DomainObject.Predmet.OstaliListFormated>
    <izvorni_sadrzaj>
      <item>Ilija Radić punomoćnik sudionika u postupku AERO-THERM društvo s ograničenom odgovornošću za proizvodnju, trgovinu i usluge u stečaju</item>
    </izvorni_sadrzaj>
    <derivirana_varijabla naziv="DomainObject.Predmet.OstaliListFormated_1">
      <item>Ilija Radić punomoćnik sudionika u postupku AERO-THERM društvo s ograničenom odgovornošću za proizvodnju, trgovinu i usluge u stečaju</item>
    </derivirana_varijabla>
  </DomainObject.Predmet.OstaliListFormated>
  <DomainObject.Predmet.OstaliListFormatedOIB>
    <izvorni_sadrzaj>
      <item>Ilija Radić, OIB 81111353603 punomoćnik sudionika u postupku AERO-THERM društvo s ograničenom odgovornošću za proizvodnju, trgovinu i usluge u stečaju</item>
    </izvorni_sadrzaj>
    <derivirana_varijabla naziv="DomainObject.Predmet.OstaliListFormatedOIB_1">
      <item>Ilija Radić, OIB 81111353603 punomoćnik sudionika u postupku AERO-THERM društvo s ograničenom odgovornošću za proizvodnju, trgovinu i usluge u stečaju</item>
    </derivirana_varijabla>
  </DomainObject.Predmet.OstaliListFormatedOIB>
  <DomainObject.Predmet.OstaliListFormatedWithAdress>
    <izvorni_sadrzaj>
      <item>Ilija Radić, Fratrovac 39, 10000 Zagreb punomoćnik sudionika u postupku AERO-THERM društvo s ograničenom odgovornošću za proizvodnju, trgovinu i usluge u stečaju</item>
    </izvorni_sadrzaj>
    <derivirana_varijabla naziv="DomainObject.Predmet.OstaliListFormatedWithAdress_1">
      <item>Ilija Radić, Fratrovac 39, 10000 Zagreb punomoćnik sudionika u postupku AERO-THERM društvo s ograničenom odgovornošću za proizvodnju, trgovinu i usluge u stečaju</item>
    </derivirana_varijabla>
  </DomainObject.Predmet.OstaliListFormatedWithAdress>
  <DomainObject.Predmet.OstaliListFormatedWithAdressOIB>
    <izvorni_sadrzaj>
      <item>Ilija Radić, OIB 81111353603, Fratrovac 39, 10000 Zagreb punomoćnik sudionika u postupku AERO-THERM društvo s ograničenom odgovornošću za proizvodnju, trgovinu i usluge u stečaju</item>
    </izvorni_sadrzaj>
    <derivirana_varijabla naziv="DomainObject.Predmet.OstaliListFormatedWithAdressOIB_1">
      <item>Ilija Radić, OIB 81111353603, Fratrovac 39, 10000 Zagreb punomoćnik sudionika u postupku AERO-THERM društvo s ograničenom odgovornošću za proizvodnju, trgovinu i usluge u stečaju</item>
    </derivirana_varijabla>
  </DomainObject.Predmet.OstaliListFormatedWithAdressOIB>
  <DomainObject.Predmet.OstaliListNazivFormated>
    <izvorni_sadrzaj>
      <item>Ilija Radić</item>
    </izvorni_sadrzaj>
    <derivirana_varijabla naziv="DomainObject.Predmet.OstaliListNazivFormated_1">
      <item>Ilija Radić</item>
    </derivirana_varijabla>
  </DomainObject.Predmet.OstaliListNazivFormated>
  <DomainObject.Predmet.OstaliListNazivFormatedOIB>
    <izvorni_sadrzaj>
      <item>Ilija Radić, OIB 81111353603</item>
    </izvorni_sadrzaj>
    <derivirana_varijabla naziv="DomainObject.Predmet.OstaliListNazivFormatedOIB_1">
      <item>Ilija Radić, OIB 81111353603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AERO-THERM društvo s ograničenom odgovornošću za proizvodnju, trgovinu i usluge u stečaju</izvorni_sadrzaj>
    <derivirana_varijabla naziv="DomainObject.Predmet.ProtustrankaIDrugi_1">AERO-THERM društvo s ograničenom odgovornošću za proizvodnju,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AERO-THERM društvo s ograničenom odgovornošću za proizvodnju, trgovinu i usluge u stečaju, OIB 88495391042, Fratrovac 39, 10000 Zagreb</izvorni_sadrzaj>
    <derivirana_varijabla naziv="DomainObject.Predmet.ProtustrankaIDrugiAdressOIB_1">AERO-THERM društvo s ograničenom odgovornošću za proizvodnju, trgovinu i usluge u stečaju, OIB 88495391042, Fratrovac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AERO-THERM društvo s ograničenom odgovornošću za proizvodnju, trgovinu i usluge u stečaju</item>
      <item>FINA Regionalni centar Zagreb</item>
      <item>Ilija Radić</item>
      <item>Viessmann d.o.o. za trgovinu, instalacijske radove i grijanje</item>
    </izvorni_sadrzaj>
    <derivirana_varijabla naziv="DomainObject.Predmet.SudioniciListNaziv_1">
      <item>AERO-THERM društvo s ograničenom odgovornošću za proizvodnju, trgovinu i usluge u stečaju</item>
      <item>FINA Regionalni centar Zagreb</item>
      <item>Ilija Radić</item>
      <item>Viessmann d.o.o. za trgovinu, instalacijske radove i grijanje</item>
    </derivirana_varijabla>
  </DomainObject.Predmet.SudioniciListNaziv>
  <DomainObject.Predmet.SudioniciListAdressOIB>
    <izvorni_sadrzaj>
      <item>AERO-THERM društvo s ograničenom odgovornošću za proizvodnju, trgovinu i usluge u stečaju, OIB 88495391042, Fratrovac 39,10000 Zagreb</item>
      <item>FINA Regionalni centar Zagreb, OIB 85821130368, Trg svibanjskih žrtava 1995. 1,10000 Zagreb</item>
      <item>Ilija Radić, OIB 81111353603, Fratrovac 39,10000 Zagreb</item>
      <item>Viessmann d.o.o. za trgovinu, instalacijske radove i grijanje, OIB 57545045005, Ulica Dr.Luje Naletilića 23m,10000 Zagreb</item>
    </izvorni_sadrzaj>
    <derivirana_varijabla naziv="DomainObject.Predmet.SudioniciListAdressOIB_1">
      <item>AERO-THERM društvo s ograničenom odgovornošću za proizvodnju, trgovinu i usluge u stečaju, OIB 88495391042, Fratrovac 39,10000 Zagreb</item>
      <item>FINA Regionalni centar Zagreb, OIB 85821130368, Trg svibanjskih žrtava 1995. 1,10000 Zagreb</item>
      <item>Ilija Radić, OIB 81111353603, Fratrovac 39,10000 Zagreb</item>
      <item>Viessmann d.o.o. za trgovinu, instalacijske radove i grijanje, OIB 57545045005, Ulica Dr.Luje Naletilića 23m,10000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88495391042</item>
      <item>, OIB 85821130368</item>
      <item>, OIB 81111353603</item>
      <item>, OIB 57545045005</item>
    </izvorni_sadrzaj>
    <derivirana_varijabla naziv="DomainObject.Predmet.SudioniciListNazivOIB_1">
      <item>, OIB 88495391042</item>
      <item>, OIB 85821130368</item>
      <item>, OIB 81111353603</item>
      <item>, OIB 57545045005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9BBB3D-74FE-4E6E-B9E9-E436BBC86A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791</properties:Words>
  <properties:Characters>4404</properties:Characters>
  <properties:Lines>127</properties:Lines>
  <properties:Paragraphs>54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6753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2018-09-03T08:33:00Z</dcterms:created>
  <dc:creator>Korisnik</dc:creator>
  <cp:lastModifiedBy>Renata Klokočki</cp:lastModifiedBy>
  <cp:lastPrinted>2018-07-11T11:46:00Z</cp:lastPrinted>
  <dcterms:modified xmlns:xsi="http://www.w3.org/2001/XMLSchema-instance" xsi:type="dcterms:W3CDTF">2018-09-03T08:48:00Z</dcterms:modified>
  <cp:revision>4</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PRIJAVLJENIM TRAŽBINAMA-AERO-THERM-osporeno-upućivanje na parnicu.docx)</vt:lpwstr>
  </prop:property>
  <prop:property name="CC_coloring" pid="4" fmtid="{D5CDD505-2E9C-101B-9397-08002B2CF9AE}">
    <vt:bool>false</vt:bool>
  </prop:property>
  <prop:property name="BrojStranica" pid="5" fmtid="{D5CDD505-2E9C-101B-9397-08002B2CF9AE}">
    <vt:i4>3</vt:i4>
  </prop:property>
</prop:Properties>
</file>