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c29e" w14:paraId="c50c29e" w:rsidRDefault="00B22A1D" w:rsidP="00B22A1D" w:rsidR="00B22A1D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D7009A">
        <w:rPr>
          <w:rFonts w:cs="Times New Roman" w:hAnsi="Times New Roman" w:ascii="Times New Roman"/>
          <w:sz w:val="24"/>
        </w:rPr>
        <w:t>6968</w:t>
      </w:r>
      <w:r>
        <w:rPr>
          <w:rFonts w:cs="Times New Roman" w:hAnsi="Times New Roman" w:ascii="Times New Roman"/>
          <w:sz w:val="24"/>
        </w:rPr>
        <w:t>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B22A1D" w:rsidR="00B22A1D">
        <w:trPr>
          <w:trHeight w:val="1427"/>
        </w:trPr>
        <w:tc>
          <w:tcPr>
            <w:tcW w:type="dxa" w:w="3398"/>
          </w:tcPr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5A5021" w:rsidP="005A5021" w:rsidR="00B22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B22A1D">
              <w:rPr>
                <w:sz w:val="24"/>
                <w:szCs w:val="24"/>
              </w:rPr>
              <w:t>Trgovački sud u Zagrebu</w:t>
            </w:r>
          </w:p>
          <w:p w:rsidRDefault="00B22A1D" w:rsidR="00B22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B22A1D" w:rsidP="00B22A1D" w:rsidR="00B22A1D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22A1D" w:rsidP="00B22A1D" w:rsidR="00B22A1D">
      <w:pPr>
        <w:ind w:left="2880"/>
        <w:jc w:val="right"/>
        <w:rPr>
          <w:sz w:val="24"/>
          <w:szCs w:val="24"/>
        </w:rPr>
      </w:pPr>
    </w:p>
    <w:p w:rsidRDefault="00B22A1D" w:rsidP="00B22A1D" w:rsidR="00B22A1D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R J E Š E NJ 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pojedincu Luciji Butigan, u stečajnom postupku povodom prijedloga predlagatelja FINANCIJSKE AGENCIJE, Zagreb, RC Zagreb, </w:t>
      </w:r>
      <w:r>
        <w:rPr>
          <w:sz w:val="24"/>
          <w:szCs w:val="24"/>
        </w:rPr>
        <w:t>Trg svibanjskih žrtava 1995. 1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="00D7009A" w:rsidRPr="004023ED">
        <w:rPr>
          <w:sz w:val="24"/>
          <w:szCs w:val="24"/>
        </w:rPr>
        <w:t>ŽELJKO MARTIĆ j.d.o.o. za trgovinu i usluge</w:t>
      </w:r>
      <w:r w:rsidR="00D7009A">
        <w:rPr>
          <w:sz w:val="24"/>
          <w:szCs w:val="24"/>
        </w:rPr>
        <w:t xml:space="preserve">,  Zagreb (Grad Zagreb), </w:t>
      </w:r>
      <w:r w:rsidR="00D7009A" w:rsidRPr="004023ED">
        <w:rPr>
          <w:sz w:val="24"/>
          <w:szCs w:val="24"/>
        </w:rPr>
        <w:t>II. Retkovec 1 C</w:t>
      </w:r>
      <w:r w:rsidR="00D7009A">
        <w:rPr>
          <w:sz w:val="24"/>
          <w:szCs w:val="24"/>
        </w:rPr>
        <w:t>, OIB 39367683224</w:t>
      </w:r>
      <w:r>
        <w:rPr>
          <w:sz w:val="24"/>
          <w:szCs w:val="24"/>
        </w:rPr>
        <w:t xml:space="preserve">, </w:t>
      </w:r>
      <w:r w:rsidR="00943EAB">
        <w:rPr>
          <w:sz w:val="24"/>
          <w:szCs w:val="24"/>
          <w:lang w:val="pt-BR"/>
        </w:rPr>
        <w:t>dana 23</w:t>
      </w:r>
      <w:r>
        <w:rPr>
          <w:sz w:val="24"/>
          <w:szCs w:val="24"/>
          <w:lang w:val="pt-BR"/>
        </w:rPr>
        <w:t>. siječnja 2018.</w:t>
      </w:r>
    </w:p>
    <w:p w:rsidRDefault="00B22A1D" w:rsidP="00B22A1D" w:rsidR="00B22A1D">
      <w:pPr>
        <w:jc w:val="both"/>
        <w:rPr>
          <w:b/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B22A1D" w:rsidP="00B22A1D" w:rsidR="00B22A1D">
      <w:pPr>
        <w:jc w:val="center"/>
        <w:rPr>
          <w:b/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 xml:space="preserve">Nalaže se osobi ovlaštenoj za zastupanje </w:t>
      </w:r>
      <w:r w:rsidR="00D7009A" w:rsidRPr="004023ED">
        <w:rPr>
          <w:sz w:val="24"/>
          <w:szCs w:val="24"/>
        </w:rPr>
        <w:t>Željko Martić,</w:t>
      </w:r>
      <w:r w:rsidR="00D7009A" w:rsidRPr="004023ED">
        <w:t xml:space="preserve"> </w:t>
      </w:r>
      <w:r w:rsidR="00D7009A" w:rsidRPr="004023ED">
        <w:rPr>
          <w:sz w:val="24"/>
          <w:szCs w:val="24"/>
        </w:rPr>
        <w:t>Zagreb, II. Retkovec 1/C</w:t>
      </w:r>
      <w:r w:rsidR="00D7009A">
        <w:rPr>
          <w:sz w:val="24"/>
          <w:szCs w:val="24"/>
        </w:rPr>
        <w:t xml:space="preserve">, </w:t>
      </w:r>
      <w:r w:rsidR="00D7009A" w:rsidRPr="004023ED">
        <w:rPr>
          <w:sz w:val="24"/>
          <w:szCs w:val="24"/>
        </w:rPr>
        <w:t xml:space="preserve"> OIB: 55326068456</w:t>
      </w:r>
      <w:r>
        <w:rPr>
          <w:sz w:val="24"/>
          <w:szCs w:val="24"/>
        </w:rPr>
        <w:t xml:space="preserve">, dužnika </w:t>
      </w:r>
      <w:r w:rsidR="00D7009A" w:rsidRPr="004023ED">
        <w:rPr>
          <w:sz w:val="24"/>
          <w:szCs w:val="24"/>
        </w:rPr>
        <w:t>ŽELJKO MARTIĆ j.d.o.o. za trgovinu i usluge</w:t>
      </w:r>
      <w:r w:rsidR="00D7009A">
        <w:rPr>
          <w:sz w:val="24"/>
          <w:szCs w:val="24"/>
        </w:rPr>
        <w:t xml:space="preserve">,  Zagreb (Grad Zagreb), </w:t>
      </w:r>
      <w:r w:rsidR="00D7009A" w:rsidRPr="004023ED">
        <w:rPr>
          <w:sz w:val="24"/>
          <w:szCs w:val="24"/>
        </w:rPr>
        <w:t>II. Retkovec 1 C</w:t>
      </w:r>
      <w:r w:rsidR="00D7009A">
        <w:rPr>
          <w:sz w:val="24"/>
          <w:szCs w:val="24"/>
        </w:rPr>
        <w:t>, OIB 39367683224</w:t>
      </w:r>
      <w:r>
        <w:rPr>
          <w:sz w:val="24"/>
          <w:szCs w:val="24"/>
        </w:rPr>
        <w:t>, da u roku od 8 dana od dana primitka ovog rješenja plati: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F54581" w:rsidP="00B22A1D" w:rsidR="00B22A1D" w:rsidRP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22A1D">
        <w:rPr>
          <w:sz w:val="24"/>
          <w:szCs w:val="24"/>
        </w:rPr>
        <w:t xml:space="preserve"> iznos predujma od 1.000,00 kn u Fond  za namirenje troškova stečajnog  postupka, na račun Trgovačkog suda u Zagrebu, otvorenog u Hrvatskoj poštanskoj banci d.d., Zagreb, broj IBAN: HR9223900011300000460, model 05, s pozivom na broj 2001-</w:t>
      </w:r>
      <w:r w:rsidR="00D7009A">
        <w:rPr>
          <w:sz w:val="24"/>
          <w:szCs w:val="24"/>
        </w:rPr>
        <w:t>696816</w:t>
      </w:r>
      <w:r w:rsidR="00B22A1D">
        <w:rPr>
          <w:sz w:val="24"/>
          <w:szCs w:val="24"/>
        </w:rPr>
        <w:t>.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71/15,104/17),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F54581" w:rsidP="00B22A1D" w:rsidR="00F54581">
      <w:pPr>
        <w:ind w:hanging="720" w:left="720"/>
        <w:jc w:val="both"/>
        <w:rPr>
          <w:sz w:val="24"/>
          <w:szCs w:val="24"/>
        </w:rPr>
      </w:pPr>
    </w:p>
    <w:p w:rsidRDefault="00F54581" w:rsidP="00B22A1D" w:rsidR="00F54581">
      <w:pPr>
        <w:ind w:hanging="720" w:left="720"/>
        <w:jc w:val="both"/>
        <w:rPr>
          <w:sz w:val="24"/>
          <w:szCs w:val="24"/>
        </w:rPr>
      </w:pPr>
    </w:p>
    <w:p w:rsidRDefault="00F54581" w:rsidP="00B22A1D" w:rsidR="00F54581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Financijska agencija kao predlagatelj je na temelju propisane dužnosti opisane u čl. 110. st.1. Stečajnog zakona (NN 71/15,104/17, dalje u tekstu SZ), ovom sudu podnijela prijedlog za otvaranje stečajnog postupka nad dužnikom </w:t>
      </w:r>
      <w:r w:rsidR="00D7009A" w:rsidRPr="004023ED">
        <w:rPr>
          <w:sz w:val="24"/>
          <w:szCs w:val="24"/>
        </w:rPr>
        <w:t>ŽELJKO MARTIĆ j.d.o.o. za trgovinu i usluge</w:t>
      </w:r>
      <w:r w:rsidR="00D7009A">
        <w:rPr>
          <w:sz w:val="24"/>
          <w:szCs w:val="24"/>
        </w:rPr>
        <w:t xml:space="preserve">,  Zagreb (Grad Zagreb), </w:t>
      </w:r>
      <w:r w:rsidR="00D7009A" w:rsidRPr="004023ED">
        <w:rPr>
          <w:sz w:val="24"/>
          <w:szCs w:val="24"/>
        </w:rPr>
        <w:t>II. Retkovec 1 C</w:t>
      </w:r>
      <w:r w:rsidR="00D7009A">
        <w:rPr>
          <w:sz w:val="24"/>
          <w:szCs w:val="24"/>
        </w:rPr>
        <w:t>, OIB 39367683224</w:t>
      </w:r>
      <w:r>
        <w:rPr>
          <w:sz w:val="24"/>
          <w:szCs w:val="24"/>
        </w:rPr>
        <w:t>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je, da prijedlog za otvaranje stečajnog postupka su dužni bez odgode, a najkasnije 21. dan od dana nastanka stečajnog razloga podnijeti: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0567D9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st.1 SZ-a propisano je</w:t>
      </w:r>
      <w:r w:rsidR="00B22A1D">
        <w:rPr>
          <w:sz w:val="24"/>
          <w:szCs w:val="24"/>
        </w:rPr>
        <w:t xml:space="preserve"> da</w:t>
      </w:r>
      <w:r>
        <w:rPr>
          <w:sz w:val="24"/>
          <w:szCs w:val="24"/>
        </w:rPr>
        <w:t>, ako</w:t>
      </w:r>
      <w:r w:rsidR="00B22A1D">
        <w:rPr>
          <w:sz w:val="24"/>
          <w:szCs w:val="24"/>
        </w:rPr>
        <w:t xml:space="preserve"> osobe iz čl. 110. st.2. citiranog zakona ne podnesu prijedloga za otvaranje stečajnog postupka u propisanom roku, da će im sud po službenoj dužnosti, a u slučajevima iz čl. 114. st.3. istog zakona, naložiti plaćanje predujma za namirenje troškova steč</w:t>
      </w:r>
      <w:r>
        <w:rPr>
          <w:sz w:val="24"/>
          <w:szCs w:val="24"/>
        </w:rPr>
        <w:t>ajnog postupka u roku od 8 dana, te st. 3. citiranog članka da ako osoba ne plati predujam u propisanom roku da će se na odgovarajući način primijeniti pravila o prisilnoj naplati novčane kazne u parničnom postupku, pa je slijedom iznesenog doneseno ovog rješenje.</w:t>
      </w:r>
    </w:p>
    <w:p w:rsidRDefault="00B22A1D" w:rsidP="00B22A1D" w:rsidR="00B22A1D">
      <w:pPr>
        <w:jc w:val="both"/>
        <w:rPr>
          <w:sz w:val="24"/>
          <w:szCs w:val="24"/>
          <w:u w:val="single"/>
        </w:rPr>
      </w:pPr>
    </w:p>
    <w:p w:rsidRDefault="00943EAB" w:rsidP="00B22A1D" w:rsidR="00B22A1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23</w:t>
      </w:r>
      <w:r w:rsidR="00B22A1D">
        <w:rPr>
          <w:sz w:val="24"/>
          <w:szCs w:val="24"/>
        </w:rPr>
        <w:t>. siječnja 2018.</w:t>
      </w:r>
    </w:p>
    <w:p w:rsidRDefault="00B22A1D" w:rsidP="00B22A1D" w:rsidR="00B22A1D">
      <w:pPr>
        <w:ind w:firstLine="720"/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LUCIJA BUTIGAN</w:t>
      </w:r>
      <w:r w:rsidR="00CE212D">
        <w:rPr>
          <w:sz w:val="24"/>
          <w:szCs w:val="24"/>
        </w:rPr>
        <w:t>,v.r.</w:t>
      </w:r>
    </w:p>
    <w:p w:rsidRDefault="00B22A1D" w:rsidP="00B22A1D" w:rsidR="00B22A1D">
      <w:pPr>
        <w:ind w:left="5040"/>
        <w:rPr>
          <w:sz w:val="24"/>
          <w:szCs w:val="24"/>
        </w:rPr>
      </w:pPr>
    </w:p>
    <w:p w:rsidRDefault="00B22A1D" w:rsidP="00B22A1D" w:rsidR="00B22A1D">
      <w:pPr>
        <w:jc w:val="right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</w:p>
    <w:p w:rsidRDefault="00CE212D" w:rsidP="008D02DE" w:rsidR="00CE212D" w:rsidRPr="00CE212D">
      <w:pPr>
        <w:rPr>
          <w:sz w:val="24"/>
          <w:szCs w:val="24"/>
        </w:rPr>
      </w:pPr>
      <w:r w:rsidRPr="00CE212D">
        <w:rPr>
          <w:sz w:val="24"/>
          <w:szCs w:val="24"/>
        </w:rPr>
        <w:t>Za točnost otpravka-ovlašteni službenik</w:t>
      </w:r>
    </w:p>
    <w:p w:rsidRDefault="00CE212D" w:rsidP="008D02DE" w:rsidR="00CE212D" w:rsidRPr="00CE212D">
      <w:pPr>
        <w:rPr>
          <w:sz w:val="24"/>
          <w:szCs w:val="24"/>
        </w:rPr>
      </w:pPr>
      <w:r w:rsidRPr="00CE212D">
        <w:rPr>
          <w:sz w:val="24"/>
          <w:szCs w:val="24"/>
        </w:rPr>
        <w:tab/>
        <w:t xml:space="preserve">   Monika Grbac</w:t>
      </w:r>
    </w:p>
    <w:p w:rsidRDefault="00B22A1D" w:rsidR="00B22A1D" w:rsidRPr="00B22A1D">
      <w:pPr>
        <w:rPr>
          <w:sz w:val="24"/>
          <w:szCs w:val="24"/>
        </w:rPr>
      </w:pPr>
      <w:r w:rsidRPr="00B22A1D">
        <w:rPr>
          <w:sz w:val="24"/>
          <w:szCs w:val="24"/>
        </w:rPr>
        <w:t xml:space="preserve"> </w:t>
      </w:r>
    </w:p>
    <w:sectPr w:rsidSect="00B22A1D" w:rsidR="00B22A1D" w:rsidRPr="00B22A1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A1D" w:rsidP="00B22A1D" w:rsidR="00B22A1D">
      <w:r>
        <w:separator/>
      </w:r>
    </w:p>
  </w:endnote>
  <w:endnote w:id="0" w:type="continuationSeparator">
    <w:p w:rsidRDefault="00B22A1D" w:rsidP="00B22A1D" w:rsidR="00B2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A1D" w:rsidP="00B22A1D" w:rsidR="00B22A1D">
      <w:r>
        <w:separator/>
      </w:r>
    </w:p>
  </w:footnote>
  <w:footnote w:id="0" w:type="continuationSeparator">
    <w:p w:rsidRDefault="00B22A1D" w:rsidP="00B22A1D" w:rsidR="00B2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5843541"/>
      <w:docPartObj>
        <w:docPartGallery w:val="Page Numbers (Top of Page)"/>
        <w:docPartUnique/>
      </w:docPartObj>
    </w:sdtPr>
    <w:sdtEndPr/>
    <w:sdtContent>
      <w:p w:rsidRDefault="00B22A1D" w:rsidP="00B22A1D" w:rsidR="00B22A1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12D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rPr>
            <w:sz w:val="24"/>
          </w:rPr>
          <w:t>20. St-</w:t>
        </w:r>
        <w:r w:rsidR="00D7009A">
          <w:rPr>
            <w:sz w:val="24"/>
          </w:rPr>
          <w:t>6968</w:t>
        </w:r>
        <w:r>
          <w:rPr>
            <w:sz w:val="24"/>
          </w:rPr>
          <w:t>/16</w:t>
        </w:r>
      </w:p>
    </w:sdtContent>
  </w:sdt>
  <w:p w:rsidRDefault="00B22A1D" w:rsidR="00B22A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A1D"/>
    <w:rsid w:val="000567D9"/>
    <w:rsid w:val="00161415"/>
    <w:rsid w:val="001D3EFB"/>
    <w:rsid w:val="0026265D"/>
    <w:rsid w:val="00291D81"/>
    <w:rsid w:val="002B4A0D"/>
    <w:rsid w:val="00530E0B"/>
    <w:rsid w:val="00560B92"/>
    <w:rsid w:val="005A5021"/>
    <w:rsid w:val="009359B9"/>
    <w:rsid w:val="00943EAB"/>
    <w:rsid w:val="009C33F9"/>
    <w:rsid w:val="00B22A1D"/>
    <w:rsid w:val="00B47615"/>
    <w:rsid w:val="00CA40BA"/>
    <w:rsid w:val="00CE212D"/>
    <w:rsid w:val="00D7009A"/>
    <w:rsid w:val="00F5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A1D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B22A1D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1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12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1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1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A1D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22A1D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1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12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1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1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6247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6968</izvorni_sadrzaj>
    <derivirana_varijabla naziv="DomainObject.Predmet.Broj_1">6968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St-6968/2016</izvorni_sadrzaj>
    <derivirana_varijabla naziv="DomainObject.Predmet.OznakaBroj_1">St-6968/2016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ŽELJKO MARTIĆ j.d.o.o. zastupanog po punomoćniku Željko Martić</izvorni_sadrzaj>
    <derivirana_varijabla naziv="DomainObject.Predmet.ProtustrankaFormated_1">  ŽELJKO MARTIĆ j.d.o.o. zastupanog po punomoćniku Željko Martić</derivirana_varijabla>
  </DomainObject.Predmet.ProtustrankaFormated>
  <DomainObject.Predmet.ProtustrankaFormatedOIB>
    <izvorni_sadrzaj>  ŽELJKO MARTIĆ j.d.o.o., OIB 39367683224 zastupanog po punomoćniku Željko Martić</izvorni_sadrzaj>
    <derivirana_varijabla naziv="DomainObject.Predmet.ProtustrankaFormatedOIB_1">  ŽELJKO MARTIĆ j.d.o.o., OIB 39367683224 zastupanog po punomoćniku Željko Martić</derivirana_varijabla>
  </DomainObject.Predmet.ProtustrankaFormatedOIB>
  <DomainObject.Predmet.ProtustrankaFormatedWithAdress>
    <izvorni_sadrzaj> ŽELJKO MARTIĆ j.d.o.o., II. Retkovec 1 C, 10000 Zagreb zastupanog po punomoćniku Željko Martić</izvorni_sadrzaj>
    <derivirana_varijabla naziv="DomainObject.Predmet.ProtustrankaFormatedWithAdress_1"> ŽELJKO MARTIĆ j.d.o.o., II. Retkovec 1 C, 10000 Zagreb zastupanog po punomoćniku Željko Martić</derivirana_varijabla>
  </DomainObject.Predmet.ProtustrankaFormatedWithAdress>
  <DomainObject.Predmet.ProtustrankaFormatedWithAdressOIB>
    <izvorni_sadrzaj> ŽELJKO MARTIĆ j.d.o.o., OIB 39367683224, II. Retkovec 1 C, 10000 Zagreb zastupanog po punomoćniku Željko Martić</izvorni_sadrzaj>
    <derivirana_varijabla naziv="DomainObject.Predmet.ProtustrankaFormatedWithAdressOIB_1"> ŽELJKO MARTIĆ j.d.o.o., OIB 39367683224, II. Retkovec 1 C, 10000 Zagreb zastupanog po punomoćniku Željko Martić</derivirana_varijabla>
  </DomainObject.Predmet.ProtustrankaFormatedWithAdressOIB>
  <DomainObject.Predmet.ProtustrankaWithAdress>
    <izvorni_sadrzaj>ŽELJKO MARTIĆ j.d.o.o. II. Retkovec 1 C, 10000 Zagreb</izvorni_sadrzaj>
    <derivirana_varijabla naziv="DomainObject.Predmet.ProtustrankaWithAdress_1">ŽELJKO MARTIĆ j.d.o.o. II. Retkovec 1 C, 10000 Zagreb</derivirana_varijabla>
  </DomainObject.Predmet.ProtustrankaWithAdress>
  <DomainObject.Predmet.ProtustrankaWithAdressOIB>
    <izvorni_sadrzaj>ŽELJKO MARTIĆ j.d.o.o., OIB 39367683224, II. Retkovec 1 C, 10000 Zagreb</izvorni_sadrzaj>
    <derivirana_varijabla naziv="DomainObject.Predmet.ProtustrankaWithAdressOIB_1">ŽELJKO MARTIĆ j.d.o.o., OIB 39367683224, II. Retkovec 1 C, 10000 Zagreb</derivirana_varijabla>
  </DomainObject.Predmet.ProtustrankaWithAdressOIB>
  <DomainObject.Predmet.ProtustrankaNazivFormated>
    <izvorni_sadrzaj>ŽELJKO MARTIĆ j.d.o.o.</izvorni_sadrzaj>
    <derivirana_varijabla naziv="DomainObject.Predmet.ProtustrankaNazivFormated_1">ŽELJKO MARTIĆ j.d.o.o.</derivirana_varijabla>
  </DomainObject.Predmet.ProtustrankaNazivFormated>
  <DomainObject.Predmet.ProtustrankaNazivFormatedOIB>
    <izvorni_sadrzaj>ŽELJKO MARTIĆ j.d.o.o., OIB 39367683224</izvorni_sadrzaj>
    <derivirana_varijabla naziv="DomainObject.Predmet.ProtustrankaNazivFormatedOIB_1">ŽELJKO MARTIĆ j.d.o.o., OIB 39367683224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ŽELJKO MARTIĆ j.d.o.o. zastupanog po punomoćniku Željko Martić</item>
    </izvorni_sadrzaj>
    <derivirana_varijabla naziv="DomainObject.Predmet.ProtuStrankaListFormated_1">
      <item>ŽELJKO MARTIĆ j.d.o.o. zastupanog po punomoćniku Željko Martić</item>
    </derivirana_varijabla>
  </DomainObject.Predmet.ProtuStrankaListFormated>
  <DomainObject.Predmet.ProtuStrankaListFormatedOIB>
    <izvorni_sadrzaj>
      <item>ŽELJKO MARTIĆ j.d.o.o., OIB 39367683224 zastupanog po punomoćniku Željko Martić</item>
    </izvorni_sadrzaj>
    <derivirana_varijabla naziv="DomainObject.Predmet.ProtuStrankaListFormatedOIB_1">
      <item>ŽELJKO MARTIĆ j.d.o.o., OIB 39367683224 zastupanog po punomoćniku Željko Martić</item>
    </derivirana_varijabla>
  </DomainObject.Predmet.ProtuStrankaListFormatedOIB>
  <DomainObject.Predmet.ProtuStrankaListFormatedWithAdress>
    <izvorni_sadrzaj>
      <item>ŽELJKO MARTIĆ j.d.o.o., II. Retkovec 1 C, 10000 Zagreb zastupanog po punomoćniku Željko Martić</item>
    </izvorni_sadrzaj>
    <derivirana_varijabla naziv="DomainObject.Predmet.ProtuStrankaListFormatedWithAdress_1">
      <item>ŽELJKO MARTIĆ j.d.o.o., II. Retkovec 1 C, 10000 Zagreb zastupanog po punomoćniku Željko Martić</item>
    </derivirana_varijabla>
  </DomainObject.Predmet.ProtuStrankaListFormatedWithAdress>
  <DomainObject.Predmet.ProtuStrankaListFormatedWithAdressOIB>
    <izvorni_sadrzaj>
      <item>ŽELJKO MARTIĆ j.d.o.o., OIB 39367683224, II. Retkovec 1 C, 10000 Zagreb zastupanog po punomoćniku Željko Martić</item>
    </izvorni_sadrzaj>
    <derivirana_varijabla naziv="DomainObject.Predmet.ProtuStrankaListFormatedWithAdressOIB_1">
      <item>ŽELJKO MARTIĆ j.d.o.o., OIB 39367683224, II. Retkovec 1 C, 10000 Zagreb zastupanog po punomoćniku Željko Martić</item>
    </derivirana_varijabla>
  </DomainObject.Predmet.ProtuStrankaListFormatedWithAdressOIB>
  <DomainObject.Predmet.ProtuStrankaListNazivFormated>
    <izvorni_sadrzaj>
      <item>ŽELJKO MARTIĆ j.d.o.o.</item>
    </izvorni_sadrzaj>
    <derivirana_varijabla naziv="DomainObject.Predmet.ProtuStrankaListNazivFormated_1">
      <item>ŽELJKO MARTIĆ j.d.o.o.</item>
    </derivirana_varijabla>
  </DomainObject.Predmet.ProtuStrankaListNazivFormated>
  <DomainObject.Predmet.ProtuStrankaListNazivFormatedOIB>
    <izvorni_sadrzaj>
      <item>ŽELJKO MARTIĆ j.d.o.o., OIB 39367683224</item>
    </izvorni_sadrzaj>
    <derivirana_varijabla naziv="DomainObject.Predmet.ProtuStrankaListNazivFormatedOIB_1">
      <item>ŽELJKO MARTIĆ j.d.o.o., OIB 39367683224</item>
    </derivirana_varijabla>
  </DomainObject.Predmet.ProtuStrankaListNazivFormatedOIB>
  <DomainObject.Predmet.OstaliListFormated>
    <izvorni_sadrzaj>
      <item>Željko Martić punomoćnik sudionika u postupku ŽELJKO MARTIĆ j.d.o.o.</item>
    </izvorni_sadrzaj>
    <derivirana_varijabla naziv="DomainObject.Predmet.OstaliListFormated_1">
      <item>Željko Martić punomoćnik sudionika u postupku ŽELJKO MARTIĆ j.d.o.o.</item>
    </derivirana_varijabla>
  </DomainObject.Predmet.OstaliListFormated>
  <DomainObject.Predmet.OstaliListFormatedOIB>
    <izvorni_sadrzaj>
      <item>Željko Martić, OIB 55326068456 punomoćnik sudionika u postupku ŽELJKO MARTIĆ j.d.o.o.</item>
    </izvorni_sadrzaj>
    <derivirana_varijabla naziv="DomainObject.Predmet.OstaliListFormatedOIB_1">
      <item>Željko Martić, OIB 55326068456 punomoćnik sudionika u postupku ŽELJKO MARTIĆ j.d.o.o.</item>
    </derivirana_varijabla>
  </DomainObject.Predmet.OstaliListFormatedOIB>
  <DomainObject.Predmet.OstaliListFormatedWithAdress>
    <izvorni_sadrzaj>
      <item>Željko Martić, Ii. Retkovec 1c, 10000 Zagreb punomoćnik sudionika u postupku ŽELJKO MARTIĆ j.d.o.o.</item>
    </izvorni_sadrzaj>
    <derivirana_varijabla naziv="DomainObject.Predmet.OstaliListFormatedWithAdress_1">
      <item>Željko Martić, Ii. Retkovec 1c, 10000 Zagreb punomoćnik sudionika u postupku ŽELJKO MARTIĆ j.d.o.o.</item>
    </derivirana_varijabla>
  </DomainObject.Predmet.OstaliListFormatedWithAdress>
  <DomainObject.Predmet.OstaliListFormatedWithAdressOIB>
    <izvorni_sadrzaj>
      <item>Željko Martić, OIB 55326068456, Ii. Retkovec 1c, 10000 Zagreb punomoćnik sudionika u postupku ŽELJKO MARTIĆ j.d.o.o.</item>
    </izvorni_sadrzaj>
    <derivirana_varijabla naziv="DomainObject.Predmet.OstaliListFormatedWithAdressOIB_1">
      <item>Željko Martić, OIB 55326068456, Ii. Retkovec 1c, 10000 Zagreb punomoćnik sudionika u postupku ŽELJKO MARTIĆ j.d.o.o.</item>
    </derivirana_varijabla>
  </DomainObject.Predmet.OstaliListFormatedWithAdressOIB>
  <DomainObject.Predmet.OstaliListNazivFormated>
    <izvorni_sadrzaj>
      <item>Željko Martić</item>
    </izvorni_sadrzaj>
    <derivirana_varijabla naziv="DomainObject.Predmet.OstaliListNazivFormated_1">
      <item>Željko Martić</item>
    </derivirana_varijabla>
  </DomainObject.Predmet.OstaliListNazivFormated>
  <DomainObject.Predmet.OstaliListNazivFormatedOIB>
    <izvorni_sadrzaj>
      <item>Željko Martić, OIB 55326068456</item>
    </izvorni_sadrzaj>
    <derivirana_varijabla naziv="DomainObject.Predmet.OstaliListNazivFormatedOIB_1">
      <item>Željko Martić, OIB 55326068456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ŽELJKO MARTIĆ j.d.o.o.</izvorni_sadrzaj>
    <derivirana_varijabla naziv="DomainObject.Predmet.ProtustrankaIDrugi_1">ŽELJKO MARTIĆ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ŽELJKO MARTIĆ j.d.o.o., OIB 39367683224, II. Retkovec 1 C, 10000 Zagreb</izvorni_sadrzaj>
    <derivirana_varijabla naziv="DomainObject.Predmet.ProtustrankaIDrugiAdressOIB_1">ŽELJKO MARTIĆ j.d.o.o., OIB 39367683224, II. Retkovec 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ŽELJKO MARTIĆ j.d.o.o.</item>
      <item>Željko Martić</item>
    </izvorni_sadrzaj>
    <derivirana_varijabla naziv="DomainObject.Predmet.SudioniciListNaziv_1">
      <item>FINA Regionalni centar Zagreb</item>
      <item>ŽELJKO MARTIĆ j.d.o.o.</item>
      <item>Željko Martić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ŽELJKO MARTIĆ j.d.o.o., OIB 39367683224, II. Retkovec 1 C,10000 Zagreb</item>
      <item>Željko Martić, OIB 55326068456, Ii. Retkovec 1c,10000 Zagreb</item>
    </izvorni_sadrzaj>
    <derivirana_varijabla naziv="DomainObject.Predmet.SudioniciListAdressOIB_1">
      <item>FINA Regionalni centar Zagreb, OIB 85821130368, Trg svibanjskih žrtava 1995. 1,10000 Zagreb</item>
      <item>ŽELJKO MARTIĆ j.d.o.o., OIB 39367683224, II. Retkovec 1 C,10000 Zagreb</item>
      <item>Željko Martić, OIB 55326068456, Ii. Retkovec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39367683224</item>
      <item>, OIB 55326068456</item>
    </izvorni_sadrzaj>
    <derivirana_varijabla naziv="DomainObject.Predmet.SudioniciListNazivOIB_1">
      <item>, OIB 85821130368</item>
      <item>, OIB 39367683224</item>
      <item>, OIB 55326068456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3388</properties:Characters>
  <properties:Lines>90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2018-01-23T12:56:00Z</dcterms:created>
  <dc:creator>Monika Grbac</dc:creator>
  <cp:lastModifiedBy>Monika Grbac</cp:lastModifiedBy>
  <cp:lastPrinted>2018-01-23T08:49:00Z</cp:lastPrinted>
  <dcterms:modified xmlns:xsi="http://www.w3.org/2001/XMLSchema-instance" xsi:type="dcterms:W3CDTF">2018-01-23T13:03:00Z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