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fdc8" w14:paraId="3f4fdc8" w:rsidRDefault="00722FE1" w:rsidP="00722FE1" w:rsidR="00722FE1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722FE1" w:rsidP="00722FE1" w:rsidR="00722FE1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722FE1" w:rsidP="00722FE1" w:rsidR="00722FE1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22FE1" w:rsidP="00722FE1" w:rsidR="00722FE1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1082/18</w:t>
      </w: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J.D. PROJEKT d.o.o., OIB 67944617437, Zagreb, Avenija V. Holjevca 16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722FE1" w:rsidP="00722FE1" w:rsidR="00722FE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22FE1" w:rsidP="00722FE1" w:rsidR="00722FE1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J.D. PROJEKT d.o.o., OIB 67944617437, Zagreb, Avenija V. Holjevca 16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22FE1" w:rsidP="00722FE1" w:rsidR="00722FE1" w:rsidRPr="004453B3">
      <w:pPr>
        <w:pStyle w:val="BodyText21"/>
        <w:rPr>
          <w:rFonts w:hAnsi="Times New Roman" w:ascii="Times New Roman"/>
          <w:szCs w:val="24"/>
        </w:rPr>
      </w:pPr>
    </w:p>
    <w:p w:rsidRDefault="00722FE1" w:rsidP="00722FE1" w:rsidR="00722FE1" w:rsidRPr="00BB36F0">
      <w:pPr>
        <w:pStyle w:val="BodyText21"/>
        <w:ind w:firstLine="0" w:left="0"/>
        <w:rPr>
          <w:rFonts w:hAnsi="Times New Roman" w:ascii="Times New Roman"/>
          <w:szCs w:val="24"/>
        </w:rPr>
      </w:pPr>
      <w:r w:rsidRPr="00BB36F0">
        <w:rPr>
          <w:rFonts w:hAnsi="Times New Roman" w:ascii="Times New Roman"/>
          <w:szCs w:val="24"/>
        </w:rPr>
        <w:t xml:space="preserve">II. Za stečajnog upravitelja imenuje </w:t>
      </w:r>
      <w:r>
        <w:rPr>
          <w:rFonts w:hAnsi="Times New Roman" w:ascii="Times New Roman"/>
          <w:szCs w:val="24"/>
        </w:rPr>
        <w:t>se Josipa Jurčić</w:t>
      </w:r>
      <w:r w:rsidRPr="00BB36F0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70344385865</w:t>
      </w:r>
      <w:r w:rsidRPr="00BB36F0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Radnička cesta 37B</w:t>
      </w:r>
      <w:r w:rsidRPr="00BB36F0">
        <w:rPr>
          <w:rFonts w:hAnsi="Times New Roman" w:ascii="Times New Roman"/>
          <w:szCs w:val="24"/>
        </w:rPr>
        <w:t>.</w:t>
      </w:r>
    </w:p>
    <w:p w:rsidRDefault="00722FE1" w:rsidP="00722FE1" w:rsidR="00722FE1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22FE1" w:rsidP="00722FE1" w:rsidR="00722FE1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J.D. PROJEKT d.o.o., OIB 67944617437, Zagreb, Avenija V. Holjevca 16.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3. rujna 2018.</w:t>
      </w: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722FE1" w:rsidP="00722FE1" w:rsidR="00722FE1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22FE1" w:rsidP="00722FE1" w:rsidR="00722FE1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22FE1" w:rsidP="00722FE1" w:rsidR="00722FE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22FE1" w:rsidP="00722FE1" w:rsidR="00722FE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722FE1" w:rsidP="00722FE1" w:rsidR="00722FE1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22FE1" w:rsidP="00722FE1" w:rsidR="00722FE1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22FE1" w:rsidP="00722FE1" w:rsidR="00722FE1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2C6" w:rsidR="00000000">
      <w:r>
        <w:separator/>
      </w:r>
    </w:p>
  </w:endnote>
  <w:endnote w:id="0" w:type="continuationSeparator">
    <w:p w:rsidRDefault="00AE12C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2C6" w:rsidR="00280A5F">
    <w:pPr>
      <w:pStyle w:val="Podnoje"/>
      <w:jc w:val="right"/>
    </w:pPr>
  </w:p>
  <w:p w:rsidRDefault="00AE12C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2C6" w:rsidR="00000000">
      <w:r>
        <w:separator/>
      </w:r>
    </w:p>
  </w:footnote>
  <w:footnote w:id="0" w:type="continuationSeparator">
    <w:p w:rsidRDefault="00AE12C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FC0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AE12C6" w:rsidRPr="00AE12C6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1082/18</w:t>
    </w:r>
  </w:p>
  <w:p w:rsidRDefault="00AE12C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FC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58C"/>
    <w:rsid w:val="00135025"/>
    <w:rsid w:val="00181F4E"/>
    <w:rsid w:val="00594FC0"/>
    <w:rsid w:val="00722FE1"/>
    <w:rsid w:val="00AE12C6"/>
    <w:rsid w:val="00C95241"/>
    <w:rsid w:val="00F8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FE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2F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2FE1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722F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2FE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722FE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2FE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1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2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2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2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2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FE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2F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2FE1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722F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2FE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722FE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2FE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1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2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2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2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2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St-1082/2018</izvorni_sadrzaj>
    <derivirana_varijabla naziv="DomainObject.Predmet.OznakaBroj_1">St-1082/2018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 D. PROJEKT d.o.o.</izvorni_sadrzaj>
    <derivirana_varijabla naziv="DomainObject.Predmet.ProtustrankaFormated_1">  J. D. PROJEKT d.o.o.</derivirana_varijabla>
  </DomainObject.Predmet.ProtustrankaFormated>
  <DomainObject.Predmet.ProtustrankaFormatedOIB>
    <izvorni_sadrzaj>  J. D. PROJEKT d.o.o., OIB 67944617437</izvorni_sadrzaj>
    <derivirana_varijabla naziv="DomainObject.Predmet.ProtustrankaFormatedOIB_1">  J. D. PROJEKT d.o.o., OIB 67944617437</derivirana_varijabla>
  </DomainObject.Predmet.ProtustrankaFormatedOIB>
  <DomainObject.Predmet.ProtustrankaFormatedWithAdress>
    <izvorni_sadrzaj> J. D. PROJEKT d.o.o., Avenija Većeslava Holjevca 16, 10000 Zagreb</izvorni_sadrzaj>
    <derivirana_varijabla naziv="DomainObject.Predmet.ProtustrankaFormatedWithAdress_1"> J. D. PROJEKT d.o.o., Avenija Većeslava Holjevca 16, 10000 Zagreb</derivirana_varijabla>
  </DomainObject.Predmet.ProtustrankaFormatedWithAdress>
  <DomainObject.Predmet.ProtustrankaFormatedWithAdressOIB>
    <izvorni_sadrzaj> J. D. PROJEKT d.o.o., OIB 67944617437, Avenija Većeslava Holjevca 16, 10000 Zagreb</izvorni_sadrzaj>
    <derivirana_varijabla naziv="DomainObject.Predmet.ProtustrankaFormatedWithAdressOIB_1"> J. D. PROJEKT d.o.o., OIB 67944617437, Avenija Većeslava Holjevca 16, 10000 Zagreb</derivirana_varijabla>
  </DomainObject.Predmet.ProtustrankaFormatedWithAdressOIB>
  <DomainObject.Predmet.ProtustrankaWithAdress>
    <izvorni_sadrzaj>J. D. PROJEKT d.o.o. Avenija Većeslava Holjevca 16, 10000 Zagreb</izvorni_sadrzaj>
    <derivirana_varijabla naziv="DomainObject.Predmet.ProtustrankaWithAdress_1">J. D. PROJEKT d.o.o. Avenija Većeslava Holjevca 16, 10000 Zagreb</derivirana_varijabla>
  </DomainObject.Predmet.ProtustrankaWithAdress>
  <DomainObject.Predmet.ProtustrankaWithAdressOIB>
    <izvorni_sadrzaj>J. D. PROJEKT d.o.o., OIB 67944617437, Avenija Većeslava Holjevca 16, 10000 Zagreb</izvorni_sadrzaj>
    <derivirana_varijabla naziv="DomainObject.Predmet.ProtustrankaWithAdressOIB_1">J. D. PROJEKT d.o.o., OIB 67944617437, Avenija Većeslava Holjevca 16, 10000 Zagreb</derivirana_varijabla>
  </DomainObject.Predmet.ProtustrankaWithAdressOIB>
  <DomainObject.Predmet.ProtustrankaNazivFormated>
    <izvorni_sadrzaj>J. D. PROJEKT d.o.o.</izvorni_sadrzaj>
    <derivirana_varijabla naziv="DomainObject.Predmet.ProtustrankaNazivFormated_1">J. D. PROJEKT d.o.o.</derivirana_varijabla>
  </DomainObject.Predmet.ProtustrankaNazivFormated>
  <DomainObject.Predmet.ProtustrankaNazivFormatedOIB>
    <izvorni_sadrzaj>J. D. PROJEKT d.o.o., OIB 67944617437</izvorni_sadrzaj>
    <derivirana_varijabla naziv="DomainObject.Predmet.ProtustrankaNazivFormatedOIB_1">J. D. PROJEKT d.o.o., OIB 67944617437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 D. PROJEKT d.o.o.</item>
    </izvorni_sadrzaj>
    <derivirana_varijabla naziv="DomainObject.Predmet.ProtuStrankaListFormated_1">
      <item>J. D. PROJEKT d.o.o.</item>
    </derivirana_varijabla>
  </DomainObject.Predmet.ProtuStrankaListFormated>
  <DomainObject.Predmet.ProtuStrankaListFormatedOIB>
    <izvorni_sadrzaj>
      <item>J. D. PROJEKT d.o.o., OIB 67944617437</item>
    </izvorni_sadrzaj>
    <derivirana_varijabla naziv="DomainObject.Predmet.ProtuStrankaListFormatedOIB_1">
      <item>J. D. PROJEKT d.o.o., OIB 67944617437</item>
    </derivirana_varijabla>
  </DomainObject.Predmet.ProtuStrankaListFormatedOIB>
  <DomainObject.Predmet.ProtuStrankaListFormatedWithAdress>
    <izvorni_sadrzaj>
      <item>J. D. PROJEKT d.o.o., Avenija Većeslava Holjevca 16, 10000 Zagreb</item>
    </izvorni_sadrzaj>
    <derivirana_varijabla naziv="DomainObject.Predmet.ProtuStrankaListFormatedWithAdress_1">
      <item>J. D. PROJEKT d.o.o., Avenija Većeslava Holjevca 16, 10000 Zagreb</item>
    </derivirana_varijabla>
  </DomainObject.Predmet.ProtuStrankaListFormatedWithAdress>
  <DomainObject.Predmet.ProtuStrankaListFormatedWithAdressOIB>
    <izvorni_sadrzaj>
      <item>J. D. PROJEKT d.o.o., OIB 67944617437, Avenija Većeslava Holjevca 16, 10000 Zagreb</item>
    </izvorni_sadrzaj>
    <derivirana_varijabla naziv="DomainObject.Predmet.ProtuStrankaListFormatedWithAdressOIB_1">
      <item>J. D. PROJEKT d.o.o., OIB 67944617437, Avenija Većeslava Holjevca 16, 10000 Zagreb</item>
    </derivirana_varijabla>
  </DomainObject.Predmet.ProtuStrankaListFormatedWithAdressOIB>
  <DomainObject.Predmet.ProtuStrankaListNazivFormated>
    <izvorni_sadrzaj>
      <item>J. D. PROJEKT d.o.o.</item>
    </izvorni_sadrzaj>
    <derivirana_varijabla naziv="DomainObject.Predmet.ProtuStrankaListNazivFormated_1">
      <item>J. D. PROJEKT d.o.o.</item>
    </derivirana_varijabla>
  </DomainObject.Predmet.ProtuStrankaListNazivFormated>
  <DomainObject.Predmet.ProtuStrankaListNazivFormatedOIB>
    <izvorni_sadrzaj>
      <item>J. D. PROJEKT d.o.o., OIB 67944617437</item>
    </izvorni_sadrzaj>
    <derivirana_varijabla naziv="DomainObject.Predmet.ProtuStrankaListNazivFormatedOIB_1">
      <item>J. D. PROJEKT d.o.o., OIB 67944617437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 D. PROJEKT d.o.o.</izvorni_sadrzaj>
    <derivirana_varijabla naziv="DomainObject.Predmet.ProtustrankaIDrugi_1">J. D.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J. D. PROJEKT d.o.o., OIB 67944617437, Avenija Većeslava Holjevca 16, 10000 Zagreb</izvorni_sadrzaj>
    <derivirana_varijabla naziv="DomainObject.Predmet.ProtustrankaIDrugiAdressOIB_1">J. D. PROJEKT d.o.o., OIB 67944617437, Avenija Većeslava Holjevca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 D. PROJEKT d.o.o.</item>
    </izvorni_sadrzaj>
    <derivirana_varijabla naziv="DomainObject.Predmet.SudioniciListNaziv_1">
      <item>FINA Regionalni centar Zagreb</item>
      <item>J. D. PROJEKT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J. D. PROJEKT d.o.o., OIB 67944617437, Avenija Većeslava Holjevca 16,10000 Zagreb</item>
    </izvorni_sadrzaj>
    <derivirana_varijabla naziv="DomainObject.Predmet.SudioniciListAdressOIB_1">
      <item>FINA Regionalni centar Zagreb, OIB 85821130368, Trg svibanjskih žrtava 1995.1,10000 Zagreb</item>
      <item>J. D. PROJEKT d.o.o., OIB 67944617437, Avenija Većeslava Holjevca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67944617437</item>
    </izvorni_sadrzaj>
    <derivirana_varijabla naziv="DomainObject.Predmet.SudioniciListNazivOIB_1">
      <item>, OIB 85821130368</item>
      <item>, OIB 67944617437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2169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2018-09-03T10:57:00Z</dcterms:created>
  <dc:creator>Marija Lukić</dc:creator>
  <dc:description/>
  <cp:keywords/>
  <cp:lastModifiedBy>Marija Lukić</cp:lastModifiedBy>
  <cp:lastPrinted>2018-09-03T10:58:00Z</cp:lastPrinted>
  <dcterms:modified xmlns:xsi="http://www.w3.org/2001/XMLSchema-instance" xsi:type="dcterms:W3CDTF">2018-09-03T10:59:00Z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(st-1082-18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