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9c62" w14:paraId="4979c62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F72E30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30.11.</w:t>
      </w:r>
      <w:r w:rsidR="009B1D18">
        <w:t>2018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F72E30">
        <w:t>153</w:t>
      </w:r>
      <w:r w:rsidR="009B1D18">
        <w:t>/17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95588F">
        <w:t>Tihomir Maksimović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B1D18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F72E30">
        <w:rPr>
          <w:b/>
        </w:rPr>
        <w:t>30. studenog</w:t>
      </w:r>
      <w:r w:rsidR="009B1D18">
        <w:rPr>
          <w:b/>
        </w:rPr>
        <w:t xml:space="preserve"> 2018. u 10</w:t>
      </w:r>
      <w:r w:rsidR="00EF5005">
        <w:rPr>
          <w:b/>
        </w:rPr>
        <w:t>,</w:t>
      </w:r>
      <w:r w:rsidR="0095588F">
        <w:rPr>
          <w:b/>
        </w:rPr>
        <w:t>20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F72E30">
        <w:t>12. studenog</w:t>
      </w:r>
      <w:r w:rsidR="009B1D18">
        <w:t xml:space="preserve"> 2018.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5588F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4711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2E30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477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2018-11-12T12:28:00Z</dcterms:created>
  <dc:creator>Microbase</dc:creator>
  <cp:lastModifiedBy>Ivana Golub</cp:lastModifiedBy>
  <cp:lastPrinted>2018-11-12T12:34:00Z</cp:lastPrinted>
  <dcterms:modified xmlns:xsi="http://www.w3.org/2001/XMLSchema-instance" xsi:type="dcterms:W3CDTF">2018-11-12T12:34:00Z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 - Ročište (Sp-153-17 -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