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295a" w14:paraId="bb2295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533A7">
        <w:rPr>
          <w:rFonts w:cs="Times New Roman" w:hAnsi="Times New Roman" w:ascii="Times New Roman"/>
          <w:b w:val="false"/>
          <w:sz w:val="24"/>
          <w:szCs w:val="24"/>
        </w:rPr>
        <w:t>4936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1533A7">
        <w:t>DUMIČIĆ POSLOVNO SAVJETOVANJE d.o.o., Zagreb, Kopernikova 30, OIB: 78680449114,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1533A7">
        <w:t>DUMIČIĆ POSLOVNO SAVJETOVANJE d.o.o., Zagreb, Kopernikova 30, OIB: 78680449114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9E7A4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1533A7">
        <w:t>DUMIČIĆ POSLOVNO SAVJETOVANJE d.o.o., Zagreb, Kopernikova 30, OIB: 78680449114</w:t>
      </w:r>
      <w:r w:rsidR="008D33C8">
        <w:t>,</w:t>
      </w:r>
      <w:r w:rsidR="00740757">
        <w:t xml:space="preserve"> </w:t>
      </w:r>
      <w:r w:rsidR="001533A7">
        <w:t xml:space="preserve">Vinku Dumičiću, Zagreb, Kopernikova 30,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7A4A">
        <w:rPr>
          <w:b/>
        </w:rPr>
        <w:t>7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1533A7">
        <w:rPr>
          <w:b/>
        </w:rPr>
        <w:t>10,20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7661D">
        <w:t>1</w:t>
      </w:r>
      <w:r w:rsidR="001533A7">
        <w:t>3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1533A7">
        <w:t>DUMIČIĆ POSLOVNO SAVJETOVANJE d.o.o., Zagreb, Kopernikova 30, OIB: 78680449114</w:t>
      </w:r>
      <w:r w:rsidR="008D33C8">
        <w:t>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84E" w:rsidR="0045684E">
      <w:r>
        <w:separator/>
      </w:r>
    </w:p>
  </w:endnote>
  <w:endnote w:id="0" w:type="continuationSeparator">
    <w:p w:rsidRDefault="0045684E" w:rsidR="00456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84E" w:rsidR="0045684E">
      <w:r>
        <w:separator/>
      </w:r>
    </w:p>
  </w:footnote>
  <w:footnote w:id="0" w:type="continuationSeparator">
    <w:p w:rsidRDefault="0045684E" w:rsidR="00456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E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1533A7">
      <w:rPr>
        <w:rFonts w:hAnsi="Verdana" w:ascii="Verdana"/>
        <w:b w:val="false"/>
        <w:sz w:val="24"/>
        <w:szCs w:val="24"/>
      </w:rPr>
      <w:t>4936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33A7"/>
    <w:rsid w:val="00155039"/>
    <w:rsid w:val="001811DF"/>
    <w:rsid w:val="001A044D"/>
    <w:rsid w:val="001A4C8B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E280B"/>
    <w:rsid w:val="003E78E9"/>
    <w:rsid w:val="004050F4"/>
    <w:rsid w:val="00426C08"/>
    <w:rsid w:val="004277E0"/>
    <w:rsid w:val="00432038"/>
    <w:rsid w:val="0045684E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D33C8"/>
    <w:rsid w:val="008E15B2"/>
    <w:rsid w:val="008E42C6"/>
    <w:rsid w:val="008F2BD4"/>
    <w:rsid w:val="00924DF6"/>
    <w:rsid w:val="00954AC7"/>
    <w:rsid w:val="00987BB6"/>
    <w:rsid w:val="009A1085"/>
    <w:rsid w:val="009A2D0F"/>
    <w:rsid w:val="009E7A4A"/>
    <w:rsid w:val="00A02C8C"/>
    <w:rsid w:val="00A0682A"/>
    <w:rsid w:val="00A22E26"/>
    <w:rsid w:val="00A230F7"/>
    <w:rsid w:val="00A25C94"/>
    <w:rsid w:val="00A30871"/>
    <w:rsid w:val="00A354A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15FF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7661D"/>
    <w:rsid w:val="00CA69AD"/>
    <w:rsid w:val="00CB1E45"/>
    <w:rsid w:val="00CC4F74"/>
    <w:rsid w:val="00CE64A6"/>
    <w:rsid w:val="00CF7145"/>
    <w:rsid w:val="00D1754D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D5052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E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E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E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E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E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E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E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E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4936</izvorni_sadrzaj>
    <derivirana_varijabla naziv="DomainObject.Predmet.Broj_1">4936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St-4936/2016</izvorni_sadrzaj>
    <derivirana_varijabla naziv="DomainObject.Predmet.OznakaBroj_1">St-4936/2016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DUMIČIĆ POSLOVNO SAVJETOVANJE d.o.o. zastupanog po punomoćniku Vinko Dumičić</izvorni_sadrzaj>
    <derivirana_varijabla naziv="DomainObject.Predmet.ProtustrankaFormated_1">  DUMIČIĆ POSLOVNO SAVJETOVANJE d.o.o. zastupanog po punomoćniku Vinko Dumičić</derivirana_varijabla>
  </DomainObject.Predmet.ProtustrankaFormated>
  <DomainObject.Predmet.ProtustrankaFormatedOIB>
    <izvorni_sadrzaj>  DUMIČIĆ POSLOVNO SAVJETOVANJE d.o.o., OIB 78680449114 zastupanog po punomoćniku Vinko Dumičić</izvorni_sadrzaj>
    <derivirana_varijabla naziv="DomainObject.Predmet.ProtustrankaFormatedOIB_1">  DUMIČIĆ POSLOVNO SAVJETOVANJE d.o.o., OIB 78680449114 zastupanog po punomoćniku Vinko Dumičić</derivirana_varijabla>
  </DomainObject.Predmet.ProtustrankaFormatedOIB>
  <DomainObject.Predmet.ProtustrankaFormatedWithAdress>
    <izvorni_sadrzaj> DUMIČIĆ POSLOVNO SAVJETOVANJE d.o.o., Kopernikova 30, 10000 Zagreb zastupanog po punomoćniku Vinko Dumičić</izvorni_sadrzaj>
    <derivirana_varijabla naziv="DomainObject.Predmet.ProtustrankaFormatedWithAdress_1"> DUMIČIĆ POSLOVNO SAVJETOVANJE d.o.o., Kopernikova 30, 10000 Zagreb zastupanog po punomoćniku Vinko Dumičić</derivirana_varijabla>
  </DomainObject.Predmet.ProtustrankaFormatedWithAdress>
  <DomainObject.Predmet.ProtustrankaFormatedWithAdressOIB>
    <izvorni_sadrzaj> DUMIČIĆ POSLOVNO SAVJETOVANJE d.o.o., OIB 78680449114, Kopernikova 30, 10000 Zagreb zastupanog po punomoćniku Vinko Dumičić</izvorni_sadrzaj>
    <derivirana_varijabla naziv="DomainObject.Predmet.ProtustrankaFormatedWithAdressOIB_1"> DUMIČIĆ POSLOVNO SAVJETOVANJE d.o.o., OIB 78680449114, Kopernikova 30, 10000 Zagreb zastupanog po punomoćniku Vinko Dumičić</derivirana_varijabla>
  </DomainObject.Predmet.ProtustrankaFormatedWithAdressOIB>
  <DomainObject.Predmet.ProtustrankaWithAdress>
    <izvorni_sadrzaj>DUMIČIĆ POSLOVNO SAVJETOVANJE d.o.o. Kopernikova 30, 10000 Zagreb</izvorni_sadrzaj>
    <derivirana_varijabla naziv="DomainObject.Predmet.ProtustrankaWithAdress_1">DUMIČIĆ POSLOVNO SAVJETOVANJE d.o.o. Kopernikova 30, 10000 Zagreb</derivirana_varijabla>
  </DomainObject.Predmet.ProtustrankaWithAdress>
  <DomainObject.Predmet.ProtustrankaWithAdressOIB>
    <izvorni_sadrzaj>DUMIČIĆ POSLOVNO SAVJETOVANJE d.o.o., OIB 78680449114, Kopernikova 30, 10000 Zagreb</izvorni_sadrzaj>
    <derivirana_varijabla naziv="DomainObject.Predmet.ProtustrankaWithAdressOIB_1">DUMIČIĆ POSLOVNO SAVJETOVANJE d.o.o., OIB 78680449114, Kopernikova 30, 10000 Zagreb</derivirana_varijabla>
  </DomainObject.Predmet.ProtustrankaWithAdressOIB>
  <DomainObject.Predmet.ProtustrankaNazivFormated>
    <izvorni_sadrzaj>DUMIČIĆ POSLOVNO SAVJETOVANJE d.o.o.</izvorni_sadrzaj>
    <derivirana_varijabla naziv="DomainObject.Predmet.ProtustrankaNazivFormated_1">DUMIČIĆ POSLOVNO SAVJETOVANJE d.o.o.</derivirana_varijabla>
  </DomainObject.Predmet.ProtustrankaNazivFormated>
  <DomainObject.Predmet.ProtustrankaNazivFormatedOIB>
    <izvorni_sadrzaj>DUMIČIĆ POSLOVNO SAVJETOVANJE d.o.o., OIB 78680449114</izvorni_sadrzaj>
    <derivirana_varijabla naziv="DomainObject.Predmet.ProtustrankaNazivFormatedOIB_1">DUMIČIĆ POSLOVNO SAVJETOVANJE d.o.o., OIB 78680449114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DUMIČIĆ POSLOVNO SAVJETOVANJE d.o.o. zastupanog po punomoćniku Vinko Dumičić</item>
    </izvorni_sadrzaj>
    <derivirana_varijabla naziv="DomainObject.Predmet.ProtuStrankaListFormated_1">
      <item>DUMIČIĆ POSLOVNO SAVJETOVANJE d.o.o. zastupanog po punomoćniku Vinko Dumičić</item>
    </derivirana_varijabla>
  </DomainObject.Predmet.ProtuStrankaListFormated>
  <DomainObject.Predmet.ProtuStrankaListFormatedOIB>
    <izvorni_sadrzaj>
      <item>DUMIČIĆ POSLOVNO SAVJETOVANJE d.o.o., OIB 78680449114 zastupanog po punomoćniku Vinko Dumičić</item>
    </izvorni_sadrzaj>
    <derivirana_varijabla naziv="DomainObject.Predmet.ProtuStrankaListFormatedOIB_1">
      <item>DUMIČIĆ POSLOVNO SAVJETOVANJE d.o.o., OIB 78680449114 zastupanog po punomoćniku Vinko Dumičić</item>
    </derivirana_varijabla>
  </DomainObject.Predmet.ProtuStrankaListFormatedOIB>
  <DomainObject.Predmet.ProtuStrankaListFormatedWithAdress>
    <izvorni_sadrzaj>
      <item>DUMIČIĆ POSLOVNO SAVJETOVANJE d.o.o., Kopernikova 30, 10000 Zagreb zastupanog po punomoćniku Vinko Dumičić</item>
    </izvorni_sadrzaj>
    <derivirana_varijabla naziv="DomainObject.Predmet.ProtuStrankaListFormatedWithAdress_1">
      <item>DUMIČIĆ POSLOVNO SAVJETOVANJE d.o.o., Kopernikova 30, 10000 Zagreb zastupanog po punomoćniku Vinko Dumičić</item>
    </derivirana_varijabla>
  </DomainObject.Predmet.ProtuStrankaListFormatedWithAdress>
  <DomainObject.Predmet.ProtuStrankaListFormatedWithAdressOIB>
    <izvorni_sadrzaj>
      <item>DUMIČIĆ POSLOVNO SAVJETOVANJE d.o.o., OIB 78680449114, Kopernikova 30, 10000 Zagreb zastupanog po punomoćniku Vinko Dumičić</item>
    </izvorni_sadrzaj>
    <derivirana_varijabla naziv="DomainObject.Predmet.ProtuStrankaListFormatedWithAdressOIB_1">
      <item>DUMIČIĆ POSLOVNO SAVJETOVANJE d.o.o., OIB 78680449114, Kopernikova 30, 10000 Zagreb zastupanog po punomoćniku Vinko Dumičić</item>
    </derivirana_varijabla>
  </DomainObject.Predmet.ProtuStrankaListFormatedWithAdressOIB>
  <DomainObject.Predmet.ProtuStrankaListNazivFormated>
    <izvorni_sadrzaj>
      <item>DUMIČIĆ POSLOVNO SAVJETOVANJE d.o.o.</item>
    </izvorni_sadrzaj>
    <derivirana_varijabla naziv="DomainObject.Predmet.ProtuStrankaListNazivFormated_1">
      <item>DUMIČIĆ POSLOVNO SAVJETOVANJE d.o.o.</item>
    </derivirana_varijabla>
  </DomainObject.Predmet.ProtuStrankaListNazivFormated>
  <DomainObject.Predmet.ProtuStrankaListNazivFormatedOIB>
    <izvorni_sadrzaj>
      <item>DUMIČIĆ POSLOVNO SAVJETOVANJE d.o.o., OIB 78680449114</item>
    </izvorni_sadrzaj>
    <derivirana_varijabla naziv="DomainObject.Predmet.ProtuStrankaListNazivFormatedOIB_1">
      <item>DUMIČIĆ POSLOVNO SAVJETOVANJE d.o.o., OIB 78680449114</item>
    </derivirana_varijabla>
  </DomainObject.Predmet.ProtuStrankaListNazivFormatedOIB>
  <DomainObject.Predmet.OstaliListFormated>
    <izvorni_sadrzaj>
      <item>Vinko Dumičić punomoćnik sudionika u postupku DUMIČIĆ POSLOVNO SAVJETOVANJE d.o.o.</item>
    </izvorni_sadrzaj>
    <derivirana_varijabla naziv="DomainObject.Predmet.OstaliListFormated_1">
      <item>Vinko Dumičić punomoćnik sudionika u postupku DUMIČIĆ POSLOVNO SAVJETOVANJE d.o.o.</item>
    </derivirana_varijabla>
  </DomainObject.Predmet.OstaliListFormated>
  <DomainObject.Predmet.OstaliListFormatedOIB>
    <izvorni_sadrzaj>
      <item>Vinko Dumičić, OIB 89052862209 punomoćnik sudionika u postupku DUMIČIĆ POSLOVNO SAVJETOVANJE d.o.o.</item>
    </izvorni_sadrzaj>
    <derivirana_varijabla naziv="DomainObject.Predmet.OstaliListFormatedOIB_1">
      <item>Vinko Dumičić, OIB 89052862209 punomoćnik sudionika u postupku DUMIČIĆ POSLOVNO SAVJETOVANJE d.o.o.</item>
    </derivirana_varijabla>
  </DomainObject.Predmet.OstaliListFormatedOIB>
  <DomainObject.Predmet.OstaliListFormatedWithAdress>
    <izvorni_sadrzaj>
      <item>Vinko Dumičić, Kopernikova 30, 10000 Zagreb punomoćnik sudionika u postupku DUMIČIĆ POSLOVNO SAVJETOVANJE d.o.o.</item>
    </izvorni_sadrzaj>
    <derivirana_varijabla naziv="DomainObject.Predmet.OstaliListFormatedWithAdress_1">
      <item>Vinko Dumičić, Kopernikova 30, 10000 Zagreb punomoćnik sudionika u postupku DUMIČIĆ POSLOVNO SAVJETOVANJE d.o.o.</item>
    </derivirana_varijabla>
  </DomainObject.Predmet.OstaliListFormatedWithAdress>
  <DomainObject.Predmet.OstaliListFormatedWithAdressOIB>
    <izvorni_sadrzaj>
      <item>Vinko Dumičić, OIB 89052862209, Kopernikova 30, 10000 Zagreb punomoćnik sudionika u postupku DUMIČIĆ POSLOVNO SAVJETOVANJE d.o.o.</item>
    </izvorni_sadrzaj>
    <derivirana_varijabla naziv="DomainObject.Predmet.OstaliListFormatedWithAdressOIB_1">
      <item>Vinko Dumičić, OIB 89052862209, Kopernikova 30, 10000 Zagreb punomoćnik sudionika u postupku DUMIČIĆ POSLOVNO SAVJETOVANJE d.o.o.</item>
    </derivirana_varijabla>
  </DomainObject.Predmet.OstaliListFormatedWithAdressOIB>
  <DomainObject.Predmet.OstaliListNazivFormated>
    <izvorni_sadrzaj>
      <item>Vinko Dumičić</item>
    </izvorni_sadrzaj>
    <derivirana_varijabla naziv="DomainObject.Predmet.OstaliListNazivFormated_1">
      <item>Vinko Dumičić</item>
    </derivirana_varijabla>
  </DomainObject.Predmet.OstaliListNazivFormated>
  <DomainObject.Predmet.OstaliListNazivFormatedOIB>
    <izvorni_sadrzaj>
      <item>Vinko Dumičić, OIB 89052862209</item>
    </izvorni_sadrzaj>
    <derivirana_varijabla naziv="DomainObject.Predmet.OstaliListNazivFormatedOIB_1">
      <item>Vinko Dumičić, OIB 89052862209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DUMIČIĆ POSLOVNO SAVJETOVANJE d.o.o.</izvorni_sadrzaj>
    <derivirana_varijabla naziv="DomainObject.Predmet.ProtustrankaIDrugi_1">DUMIČIĆ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DUMIČIĆ POSLOVNO SAVJETOVANJE d.o.o., OIB 78680449114, Kopernikova 30, 10000 Zagreb</izvorni_sadrzaj>
    <derivirana_varijabla naziv="DomainObject.Predmet.ProtustrankaIDrugiAdressOIB_1">DUMIČIĆ POSLOVNO SAVJETOVANJE d.o.o., OIB 78680449114, Kopernikova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DUMIČIĆ POSLOVNO SAVJETOVANJE d.o.o.</item>
      <item>Vinko Dumičić</item>
    </izvorni_sadrzaj>
    <derivirana_varijabla naziv="DomainObject.Predmet.SudioniciListNaziv_1">
      <item>FINA Regionalni centar Zagreb</item>
      <item>DUMIČIĆ POSLOVNO SAVJETOVANJE d.o.o.</item>
      <item>Vinko Dumičić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DUMIČIĆ POSLOVNO SAVJETOVANJE d.o.o., OIB 78680449114, Kopernikova 30,10000 Zagreb</item>
      <item>Vinko Dumičić, OIB 89052862209, Kopernikova 30,10000 Zagreb</item>
    </izvorni_sadrzaj>
    <derivirana_varijabla naziv="DomainObject.Predmet.SudioniciListAdressOIB_1">
      <item>FINA Regionalni centar Zagreb, OIB 85821130368, Trg svibanjskih žrtava 1995. br. 1,10000 Zagreb</item>
      <item>DUMIČIĆ POSLOVNO SAVJETOVANJE d.o.o., OIB 78680449114, Kopernikova 30,10000 Zagreb</item>
      <item>Vinko Dumičić, OIB 89052862209, Kopernikova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78680449114</item>
      <item>, OIB 89052862209</item>
    </izvorni_sadrzaj>
    <derivirana_varijabla naziv="DomainObject.Predmet.SudioniciListNazivOIB_1">
      <item>, OIB 85821130368</item>
      <item>, OIB 78680449114</item>
      <item>, OIB 89052862209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1B957-77E2-4FAC-8B4E-4C897B119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891</properties:Words>
  <properties:Characters>4671</properties:Characters>
  <properties:Lines>133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2017-10-11T12:35:00Z</dcterms:created>
  <dc:creator>Korisnik</dc:creator>
  <cp:lastModifiedBy>Draženka Prpić</cp:lastModifiedBy>
  <cp:lastPrinted>2017-10-11T12:37:00Z</cp:lastPrinted>
  <dcterms:modified xmlns:xsi="http://www.w3.org/2001/XMLSchema-instance" xsi:type="dcterms:W3CDTF">2017-10-11T12:37:00Z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