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aec6" w14:paraId="112aec6"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0355A1">
        <w:rPr>
          <w:sz w:val="24"/>
          <w:szCs w:val="24"/>
        </w:rPr>
        <w:t>110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355A1">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D2A79">
        <w:rPr>
          <w:sz w:val="24"/>
          <w:lang w:val="pt-BR"/>
        </w:rPr>
        <w:t>L.K.L. jednostavno društvo s ograničenom odgovornošću za trgovinu i usluge, OIB: 55915597104, Klimen (Općina Konjšćina), Klimen 8</w:t>
      </w:r>
      <w:r w:rsidR="00181351">
        <w:rPr>
          <w:sz w:val="24"/>
          <w:szCs w:val="24"/>
          <w:lang w:val="pt-BR"/>
        </w:rPr>
        <w:t xml:space="preserve">, </w:t>
      </w:r>
      <w:r w:rsidR="000355A1">
        <w:rPr>
          <w:sz w:val="24"/>
          <w:szCs w:val="24"/>
        </w:rPr>
        <w:t>18.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D2A79">
        <w:rPr>
          <w:sz w:val="24"/>
          <w:lang w:val="pt-BR"/>
        </w:rPr>
        <w:t>L.K.L. jednostavno društvo s ograničenom odgovornošću za trgovinu i usluge, OIB: 55915597104, Klimen (Općina Konjšćina), Klimen 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355A1">
        <w:rPr>
          <w:sz w:val="24"/>
          <w:szCs w:val="24"/>
        </w:rPr>
        <w:t>Jasmina Lugarić, OIB: 12397925441, Konjščina, Zagorska 11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0355A1"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0355A1">
      <w:pPr>
        <w:ind w:firstLine="283" w:left="720"/>
        <w:jc w:val="both"/>
        <w:rPr>
          <w:sz w:val="24"/>
          <w:szCs w:val="24"/>
        </w:rPr>
      </w:pPr>
      <w:r>
        <w:rPr>
          <w:sz w:val="24"/>
          <w:szCs w:val="24"/>
        </w:rPr>
        <w:t>- pravna osoba ovlaštena za obavljanje poslova platnog prometa za dužn</w:t>
      </w:r>
      <w:r w:rsidR="000355A1">
        <w:rPr>
          <w:sz w:val="24"/>
          <w:szCs w:val="24"/>
        </w:rPr>
        <w:t>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D2A79">
        <w:rPr>
          <w:sz w:val="24"/>
          <w:lang w:val="pt-BR"/>
        </w:rPr>
        <w:t>L.K.L. jednostavno društvo s ograničenom odgovornošću za trgovinu i usluge, OIB: 55915597104, Klimen (Općina Konjšćina), Klimen 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355A1">
        <w:rPr>
          <w:sz w:val="24"/>
          <w:szCs w:val="24"/>
        </w:rPr>
        <w:t>569</w:t>
      </w:r>
      <w:r w:rsidRPr="00070D63">
        <w:rPr>
          <w:sz w:val="24"/>
          <w:szCs w:val="24"/>
        </w:rPr>
        <w:t xml:space="preserve"> dana, u ukupnom iznosu od </w:t>
      </w:r>
      <w:r w:rsidR="000355A1">
        <w:rPr>
          <w:sz w:val="24"/>
          <w:szCs w:val="24"/>
        </w:rPr>
        <w:t>1.659,91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0355A1">
        <w:rPr>
          <w:sz w:val="24"/>
          <w:szCs w:val="24"/>
        </w:rPr>
        <w:t>18.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75FC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D75FCA" w:rsidP="00C359B6" w:rsidR="00D75FCA">
      <w:pPr>
        <w:pStyle w:val="Bezproreda"/>
        <w:ind w:left="4956"/>
        <w:jc w:val="right"/>
      </w:pPr>
      <w:r>
        <w:t>Za točnost otpravka - ovlašteni službenik</w:t>
      </w:r>
    </w:p>
    <w:p w:rsidRDefault="00D75FCA" w:rsidP="00C359B6" w:rsidR="00D75FCA">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75FC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0355A1">
      <w:rPr>
        <w:sz w:val="24"/>
        <w:szCs w:val="24"/>
      </w:rPr>
      <w:t>110</w:t>
    </w:r>
    <w:r w:rsidR="00294869">
      <w:rPr>
        <w:sz w:val="24"/>
        <w:szCs w:val="24"/>
      </w:rPr>
      <w:t>/16-</w:t>
    </w:r>
    <w:r w:rsidR="000355A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355A1"/>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2A79"/>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75FCA"/>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75FCA"/>
    <w:rPr>
      <w:color w:val="808080"/>
      <w:bdr w:space="0" w:sz="0" w:color="auto" w:val="none"/>
      <w:shd w:fill="auto" w:color="auto" w:val="clear"/>
    </w:rPr>
  </w:style>
  <w:style w:customStyle="true" w:styleId="eSPISCCParagraphDefaultFont" w:type="character">
    <w:name w:val="eSPIS_CC_Paragraph Default Font"/>
    <w:basedOn w:val="Zadanifontodlomka"/>
    <w:rsid w:val="00D75F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FC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75F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F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3110</izvorni_sadrzaj>
    <derivirana_varijabla naziv="DomainObject.Predmet.Broj_1">3110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St-3110/2016</izvorni_sadrzaj>
    <derivirana_varijabla naziv="DomainObject.Predmet.OznakaBroj_1">St-3110/2016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L.K.L. jednostavno društvo s ograničenom odgovornošću za trgovinu i usluge zastupanog po punomoćniku Jasmina Lugarić</izvorni_sadrzaj>
    <derivirana_varijabla naziv="DomainObject.Predmet.ProtustrankaFormated_1">  L.K.L. jednostavno društvo s ograničenom odgovornošću za trgovinu i usluge zastupanog po punomoćniku Jasmina Lugarić</derivirana_varijabla>
  </DomainObject.Predmet.ProtustrankaFormated>
  <DomainObject.Predmet.ProtustrankaFormatedOIB>
    <izvorni_sadrzaj>  L.K.L. jednostavno društvo s ograničenom odgovornošću za trgovinu i usluge, OIB 55915597104 zastupanog po punomoćniku Jasmina Lugarić</izvorni_sadrzaj>
    <derivirana_varijabla naziv="DomainObject.Predmet.ProtustrankaFormatedOIB_1">  L.K.L. jednostavno društvo s ograničenom odgovornošću za trgovinu i usluge, OIB 55915597104 zastupanog po punomoćniku Jasmina Lugarić</derivirana_varijabla>
  </DomainObject.Predmet.ProtustrankaFormatedOIB>
  <DomainObject.Predmet.ProtustrankaFormatedWithAdress>
    <izvorni_sadrzaj> L.K.L. jednostavno društvo s ograničenom odgovornošću za trgovinu i usluge, Klimen 8, 49282 Klimen zastupanog po punomoćniku Jasmina Lugarić</izvorni_sadrzaj>
    <derivirana_varijabla naziv="DomainObject.Predmet.ProtustrankaFormatedWithAdress_1"> L.K.L. jednostavno društvo s ograničenom odgovornošću za trgovinu i usluge, Klimen 8, 49282 Klimen zastupanog po punomoćniku Jasmina Lugarić</derivirana_varijabla>
  </DomainObject.Predmet.ProtustrankaFormatedWithAdress>
  <DomainObject.Predmet.ProtustrankaFormatedWithAdressOIB>
    <izvorni_sadrzaj> L.K.L. jednostavno društvo s ograničenom odgovornošću za trgovinu i usluge, OIB 55915597104, Klimen 8, 49282 Klimen zastupanog po punomoćniku Jasmina Lugarić</izvorni_sadrzaj>
    <derivirana_varijabla naziv="DomainObject.Predmet.ProtustrankaFormatedWithAdressOIB_1"> L.K.L. jednostavno društvo s ograničenom odgovornošću za trgovinu i usluge, OIB 55915597104, Klimen 8, 49282 Klimen zastupanog po punomoćniku Jasmina Lugarić</derivirana_varijabla>
  </DomainObject.Predmet.ProtustrankaFormatedWithAdressOIB>
  <DomainObject.Predmet.ProtustrankaWithAdress>
    <izvorni_sadrzaj>L.K.L. jednostavno društvo s ograničenom odgovornošću za trgovinu i usluge Klimen 8, 49282 Klimen</izvorni_sadrzaj>
    <derivirana_varijabla naziv="DomainObject.Predmet.ProtustrankaWithAdress_1">L.K.L. jednostavno društvo s ograničenom odgovornošću za trgovinu i usluge Klimen 8, 49282 Klimen</derivirana_varijabla>
  </DomainObject.Predmet.ProtustrankaWithAdress>
  <DomainObject.Predmet.ProtustrankaWithAdressOIB>
    <izvorni_sadrzaj>L.K.L. jednostavno društvo s ograničenom odgovornošću za trgovinu i usluge, OIB 55915597104, Klimen 8, 49282 Klimen</izvorni_sadrzaj>
    <derivirana_varijabla naziv="DomainObject.Predmet.ProtustrankaWithAdressOIB_1">L.K.L. jednostavno društvo s ograničenom odgovornošću za trgovinu i usluge, OIB 55915597104, Klimen 8, 49282 Klimen</derivirana_varijabla>
  </DomainObject.Predmet.ProtustrankaWithAdressOIB>
  <DomainObject.Predmet.ProtustrankaNazivFormated>
    <izvorni_sadrzaj>L.K.L. jednostavno društvo s ograničenom odgovornošću za trgovinu i usluge</izvorni_sadrzaj>
    <derivirana_varijabla naziv="DomainObject.Predmet.ProtustrankaNazivFormated_1">L.K.L. jednostavno društvo s ograničenom odgovornošću za trgovinu i usluge</derivirana_varijabla>
  </DomainObject.Predmet.ProtustrankaNazivFormated>
  <DomainObject.Predmet.ProtustrankaNazivFormatedOIB>
    <izvorni_sadrzaj>L.K.L. jednostavno društvo s ograničenom odgovornošću za trgovinu i usluge, OIB 55915597104</izvorni_sadrzaj>
    <derivirana_varijabla naziv="DomainObject.Predmet.ProtustrankaNazivFormatedOIB_1">L.K.L. jednostavno društvo s ograničenom odgovornošću za trgovinu i usluge, OIB 55915597104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L.K.L. jednostavno društvo s ograničenom odgovornošću za trgovinu i usluge zastupanog po punomoćniku Jasmina Lugarić</item>
    </izvorni_sadrzaj>
    <derivirana_varijabla naziv="DomainObject.Predmet.ProtuStrankaListFormated_1">
      <item>L.K.L. jednostavno društvo s ograničenom odgovornošću za trgovinu i usluge zastupanog po punomoćniku Jasmina Lugarić</item>
    </derivirana_varijabla>
  </DomainObject.Predmet.ProtuStrankaListFormated>
  <DomainObject.Predmet.ProtuStrankaListFormatedOIB>
    <izvorni_sadrzaj>
      <item>L.K.L. jednostavno društvo s ograničenom odgovornošću za trgovinu i usluge, OIB 55915597104 zastupanog po punomoćniku Jasmina Lugarić</item>
    </izvorni_sadrzaj>
    <derivirana_varijabla naziv="DomainObject.Predmet.ProtuStrankaListFormatedOIB_1">
      <item>L.K.L. jednostavno društvo s ograničenom odgovornošću za trgovinu i usluge, OIB 55915597104 zastupanog po punomoćniku Jasmina Lugarić</item>
    </derivirana_varijabla>
  </DomainObject.Predmet.ProtuStrankaListFormatedOIB>
  <DomainObject.Predmet.ProtuStrankaListFormatedWithAdress>
    <izvorni_sadrzaj>
      <item>L.K.L. jednostavno društvo s ograničenom odgovornošću za trgovinu i usluge, Klimen 8, 49282 Klimen zastupanog po punomoćniku Jasmina Lugarić</item>
    </izvorni_sadrzaj>
    <derivirana_varijabla naziv="DomainObject.Predmet.ProtuStrankaListFormatedWithAdress_1">
      <item>L.K.L. jednostavno društvo s ograničenom odgovornošću za trgovinu i usluge, Klimen 8, 49282 Klimen zastupanog po punomoćniku Jasmina Lugarić</item>
    </derivirana_varijabla>
  </DomainObject.Predmet.ProtuStrankaListFormatedWithAdress>
  <DomainObject.Predmet.ProtuStrankaListFormatedWithAdressOIB>
    <izvorni_sadrzaj>
      <item>L.K.L. jednostavno društvo s ograničenom odgovornošću za trgovinu i usluge, OIB 55915597104, Klimen 8, 49282 Klimen zastupanog po punomoćniku Jasmina Lugarić</item>
    </izvorni_sadrzaj>
    <derivirana_varijabla naziv="DomainObject.Predmet.ProtuStrankaListFormatedWithAdressOIB_1">
      <item>L.K.L. jednostavno društvo s ograničenom odgovornošću za trgovinu i usluge, OIB 55915597104, Klimen 8, 49282 Klimen zastupanog po punomoćniku Jasmina Lugarić</item>
    </derivirana_varijabla>
  </DomainObject.Predmet.ProtuStrankaListFormatedWithAdressOIB>
  <DomainObject.Predmet.ProtuStrankaListNazivFormated>
    <izvorni_sadrzaj>
      <item>L.K.L. jednostavno društvo s ograničenom odgovornošću za trgovinu i usluge</item>
    </izvorni_sadrzaj>
    <derivirana_varijabla naziv="DomainObject.Predmet.ProtuStrankaListNazivFormated_1">
      <item>L.K.L. jednostavno društvo s ograničenom odgovornošću za trgovinu i usluge</item>
    </derivirana_varijabla>
  </DomainObject.Predmet.ProtuStrankaListNazivFormated>
  <DomainObject.Predmet.ProtuStrankaListNazivFormatedOIB>
    <izvorni_sadrzaj>
      <item>L.K.L. jednostavno društvo s ograničenom odgovornošću za trgovinu i usluge, OIB 55915597104</item>
    </izvorni_sadrzaj>
    <derivirana_varijabla naziv="DomainObject.Predmet.ProtuStrankaListNazivFormatedOIB_1">
      <item>L.K.L. jednostavno društvo s ograničenom odgovornošću za trgovinu i usluge, OIB 55915597104</item>
    </derivirana_varijabla>
  </DomainObject.Predmet.ProtuStrankaListNazivFormatedOIB>
  <DomainObject.Predmet.OstaliListFormated>
    <izvorni_sadrzaj>
      <item>Jasmina Lugarić punomoćnik sudionika u postupku L.K.L. jednostavno društvo s ograničenom odgovornošću za trgovinu i usluge</item>
    </izvorni_sadrzaj>
    <derivirana_varijabla naziv="DomainObject.Predmet.OstaliListFormated_1">
      <item>Jasmina Lugarić punomoćnik sudionika u postupku L.K.L. jednostavno društvo s ograničenom odgovornošću za trgovinu i usluge</item>
    </derivirana_varijabla>
  </DomainObject.Predmet.OstaliListFormated>
  <DomainObject.Predmet.OstaliListFormatedOIB>
    <izvorni_sadrzaj>
      <item>Jasmina Lugarić, OIB 12397925441 punomoćnik sudionika u postupku L.K.L. jednostavno društvo s ograničenom odgovornošću za trgovinu i usluge</item>
    </izvorni_sadrzaj>
    <derivirana_varijabla naziv="DomainObject.Predmet.OstaliListFormatedOIB_1">
      <item>Jasmina Lugarić, OIB 12397925441 punomoćnik sudionika u postupku L.K.L. jednostavno društvo s ograničenom odgovornošću za trgovinu i usluge</item>
    </derivirana_varijabla>
  </DomainObject.Predmet.OstaliListFormatedOIB>
  <DomainObject.Predmet.OstaliListFormatedWithAdress>
    <izvorni_sadrzaj>
      <item>Jasmina Lugarić, Zagorska Ulica 11, 49282 Konjščina punomoćnik sudionika u postupku L.K.L. jednostavno društvo s ograničenom odgovornošću za trgovinu i usluge</item>
    </izvorni_sadrzaj>
    <derivirana_varijabla naziv="DomainObject.Predmet.OstaliListFormatedWithAdress_1">
      <item>Jasmina Lugarić, Zagorska Ulica 11, 49282 Konjščina punomoćnik sudionika u postupku L.K.L. jednostavno društvo s ograničenom odgovornošću za trgovinu i usluge</item>
    </derivirana_varijabla>
  </DomainObject.Predmet.OstaliListFormatedWithAdress>
  <DomainObject.Predmet.OstaliListFormatedWithAdressOIB>
    <izvorni_sadrzaj>
      <item>Jasmina Lugarić, OIB 12397925441, Zagorska Ulica 11, 49282 Konjščina punomoćnik sudionika u postupku L.K.L. jednostavno društvo s ograničenom odgovornošću za trgovinu i usluge</item>
    </izvorni_sadrzaj>
    <derivirana_varijabla naziv="DomainObject.Predmet.OstaliListFormatedWithAdressOIB_1">
      <item>Jasmina Lugarić, OIB 12397925441, Zagorska Ulica 11, 49282 Konjščina punomoćnik sudionika u postupku L.K.L. jednostavno društvo s ograničenom odgovornošću za trgovinu i usluge</item>
    </derivirana_varijabla>
  </DomainObject.Predmet.OstaliListFormatedWithAdressOIB>
  <DomainObject.Predmet.OstaliListNazivFormated>
    <izvorni_sadrzaj>
      <item>Jasmina Lugarić</item>
    </izvorni_sadrzaj>
    <derivirana_varijabla naziv="DomainObject.Predmet.OstaliListNazivFormated_1">
      <item>Jasmina Lugarić</item>
    </derivirana_varijabla>
  </DomainObject.Predmet.OstaliListNazivFormated>
  <DomainObject.Predmet.OstaliListNazivFormatedOIB>
    <izvorni_sadrzaj>
      <item>Jasmina Lugarić, OIB 12397925441</item>
    </izvorni_sadrzaj>
    <derivirana_varijabla naziv="DomainObject.Predmet.OstaliListNazivFormatedOIB_1">
      <item>Jasmina Lugarić, OIB 12397925441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L.K.L. jednostavno društvo s ograničenom odgovornošću za trgovinu i usluge</izvorni_sadrzaj>
    <derivirana_varijabla naziv="DomainObject.Predmet.ProtustrankaIDrugi_1">L.K.L.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L.K.L. jednostavno društvo s ograničenom odgovornošću za trgovinu i usluge, OIB 55915597104, Klimen 8, 49282 Klimen</izvorni_sadrzaj>
    <derivirana_varijabla naziv="DomainObject.Predmet.ProtustrankaIDrugiAdressOIB_1">L.K.L. jednostavno društvo s ograničenom odgovornošću za trgovinu i usluge, OIB 55915597104, Klimen 8, 49282 Klimen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L.K.L. jednostavno društvo s ograničenom odgovornošću za trgovinu i usluge</item>
      <item>FINA Regionalni centar Zagreb</item>
      <item>Jasmina Lugarić</item>
    </izvorni_sadrzaj>
    <derivirana_varijabla naziv="DomainObject.Predmet.SudioniciListNaziv_1">
      <item>L.K.L. jednostavno društvo s ograničenom odgovornošću za trgovinu i usluge</item>
      <item>FINA Regionalni centar Zagreb</item>
      <item>Jasmina Lugarić</item>
    </derivirana_varijabla>
  </DomainObject.Predmet.SudioniciListNaziv>
  <DomainObject.Predmet.SudioniciListAdressOIB>
    <izvorni_sadrzaj>
      <item>L.K.L. jednostavno društvo s ograničenom odgovornošću za trgovinu i usluge, OIB 55915597104, Klimen 8,49282 Klimen</item>
      <item>FINA Regionalni centar Zagreb, OIB 85821130368, Trg svibanjskih žrtava 1995. br. 1,10000 Zagreb</item>
      <item>Jasmina Lugarić, OIB 12397925441, Zagorska Ulica 11,49282 Konjščina</item>
    </izvorni_sadrzaj>
    <derivirana_varijabla naziv="DomainObject.Predmet.SudioniciListAdressOIB_1">
      <item>L.K.L. jednostavno društvo s ograničenom odgovornošću za trgovinu i usluge, OIB 55915597104, Klimen 8,49282 Klimen</item>
      <item>FINA Regionalni centar Zagreb, OIB 85821130368, Trg svibanjskih žrtava 1995. br. 1,10000 Zagreb</item>
      <item>Jasmina Lugarić, OIB 12397925441, Zagorska Ulica 11,49282 Konjščina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55915597104</item>
      <item>, OIB 85821130368</item>
      <item>, OIB 12397925441</item>
    </izvorni_sadrzaj>
    <derivirana_varijabla naziv="DomainObject.Predmet.SudioniciListNazivOIB_1">
      <item>, OIB 55915597104</item>
      <item>, OIB 85821130368</item>
      <item>, OIB 12397925441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E58D4C-57A8-4EB0-A152-2F0D9FC8F2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5334</properties:Characters>
  <properties:Lines>121</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2017-07-18T09:27:00Z</cp:lastPrinted>
  <dcterms:modified xmlns:xsi="http://www.w3.org/2001/XMLSchema-instance" xsi:type="dcterms:W3CDTF">2017-07-18T09:27:00Z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