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84a3" w14:paraId="06184a3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C666E">
        <w:t>1</w:t>
      </w:r>
      <w:r w:rsidR="00BC7AB0">
        <w:t>84</w:t>
      </w:r>
      <w:r w:rsidR="009B2061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874F6C" w:rsidR="007046CC">
      <w:pPr>
        <w:ind w:firstLine="708"/>
        <w:jc w:val="both"/>
      </w:pPr>
      <w:r>
        <w:t xml:space="preserve">Trgovački sud u Zadru, Stalna služba u Šibeniku, </w:t>
      </w:r>
      <w:r w:rsidR="009E7DCD">
        <w:t>OIB: 39670464653</w:t>
      </w:r>
      <w:r w:rsidR="00874F6C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>
        <w:t xml:space="preserve"> </w:t>
      </w:r>
      <w:r w:rsidR="00BC7AB0">
        <w:t>RAKIJA  j.d.o.o. za ugostiteljstvo, Biskupa Fosca 4, Šibenik, OIB: 50631296620,</w:t>
      </w:r>
      <w:r w:rsidR="00DE690F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dana </w:t>
      </w:r>
      <w:r w:rsidR="00874F6C">
        <w:t>2</w:t>
      </w:r>
      <w:r w:rsidR="008662B9">
        <w:t>5</w:t>
      </w:r>
      <w:r>
        <w:t xml:space="preserve">. </w:t>
      </w:r>
      <w:r w:rsidR="00874F6C">
        <w:t>siječnja</w:t>
      </w:r>
      <w:r w:rsidR="00EB4DE6">
        <w:t xml:space="preserve"> 201</w:t>
      </w:r>
      <w:r w:rsidR="00874F6C">
        <w:t>7</w:t>
      </w:r>
      <w:r>
        <w:t>. godine</w:t>
      </w:r>
    </w:p>
    <w:p w:rsidRDefault="007046CC" w:rsidP="007046CC" w:rsidR="007046CC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C7AB0">
        <w:t>RAKIJA  j.d.o.o. za ugostiteljstvo, Biskupa Fosca 4, Šibenik, OIB: 50631296620,</w:t>
      </w:r>
      <w:r w:rsidR="00622FBC">
        <w:t xml:space="preserve"> </w:t>
      </w:r>
      <w:r w:rsidR="00DE690F">
        <w:t xml:space="preserve"> </w:t>
      </w:r>
      <w:r w:rsidR="007046CC">
        <w:t xml:space="preserve">sa danom </w:t>
      </w:r>
      <w:r w:rsidR="00874F6C">
        <w:t>2</w:t>
      </w:r>
      <w:r w:rsidR="008662B9">
        <w:t>5</w:t>
      </w:r>
      <w:r w:rsidR="007046CC">
        <w:t xml:space="preserve">. </w:t>
      </w:r>
      <w:r w:rsidR="00874F6C">
        <w:t xml:space="preserve">Siječnja </w:t>
      </w:r>
      <w:r>
        <w:t>201</w:t>
      </w:r>
      <w:r w:rsidR="00874F6C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1E3368">
        <w:t>Tomislav Čoga iz Zagreba, Vranovinski ogranak I 2, OIB 82870226709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E842E6">
        <w:t xml:space="preserve"> dužnikom</w:t>
      </w:r>
      <w:r>
        <w:t xml:space="preserve"> </w:t>
      </w:r>
      <w:r w:rsidR="00BC7AB0">
        <w:t>RAKIJA  j.d.o.o. za ugostiteljstvo, Biskupa Fosca 4, Šibenik, OIB: 50631296620,</w:t>
      </w:r>
      <w:r w:rsidR="00622FBC">
        <w:t xml:space="preserve"> </w:t>
      </w:r>
      <w:r w:rsidR="00DE690F">
        <w:t xml:space="preserve"> </w:t>
      </w:r>
      <w:r>
        <w:t xml:space="preserve">sa danom </w:t>
      </w:r>
      <w:r w:rsidR="00874F6C">
        <w:t>2</w:t>
      </w:r>
      <w:r w:rsidR="008662B9">
        <w:t>5</w:t>
      </w:r>
      <w:r>
        <w:t xml:space="preserve">. </w:t>
      </w:r>
      <w:r w:rsidR="00874F6C">
        <w:t>siječnja</w:t>
      </w:r>
      <w:r w:rsidR="00EB4DE6">
        <w:t xml:space="preserve"> 201</w:t>
      </w:r>
      <w:r w:rsidR="00874F6C">
        <w:t>7</w:t>
      </w:r>
      <w:r>
        <w:t>. godine.</w:t>
      </w:r>
    </w:p>
    <w:p w:rsidRDefault="007046CC" w:rsidP="007046CC" w:rsidR="007046CC"/>
    <w:p w:rsidRDefault="004862C5" w:rsidP="004862C5" w:rsidR="004862C5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4862C5" w:rsidP="004862C5" w:rsidR="004862C5">
      <w:pPr>
        <w:jc w:val="both"/>
      </w:pPr>
    </w:p>
    <w:p w:rsidRDefault="004862C5" w:rsidP="004862C5" w:rsidR="004862C5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4862C5" w:rsidP="004862C5" w:rsidR="004862C5">
      <w:pPr>
        <w:jc w:val="both"/>
      </w:pPr>
      <w:r>
        <w:t xml:space="preserve"> </w:t>
      </w:r>
    </w:p>
    <w:p w:rsidRDefault="004862C5" w:rsidP="004862C5" w:rsidR="004862C5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DE690F">
      <w:pPr>
        <w:ind w:firstLine="708"/>
        <w:jc w:val="both"/>
      </w:pPr>
      <w:r>
        <w:t xml:space="preserve">Dana </w:t>
      </w:r>
      <w:r w:rsidR="00EC666E">
        <w:t>0</w:t>
      </w:r>
      <w:r w:rsidR="00DE690F">
        <w:t>9</w:t>
      </w:r>
      <w:r>
        <w:t xml:space="preserve">. </w:t>
      </w:r>
      <w:r w:rsidR="009B2061">
        <w:t>veljače</w:t>
      </w:r>
      <w:r w:rsidR="00EB4DE6">
        <w:t xml:space="preserve"> 201</w:t>
      </w:r>
      <w:r w:rsidR="009B2061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BC7AB0">
        <w:t>RAKIJA  j.d.o.o. za ugostiteljstvo, Biskupa Fosca 4, Šibenik, OIB: 50631296620.</w:t>
      </w: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EC666E">
        <w:t>1</w:t>
      </w:r>
      <w:r w:rsidR="00BC7AB0">
        <w:t>84</w:t>
      </w:r>
      <w:r w:rsidR="009B2061">
        <w:t>/2016</w:t>
      </w:r>
      <w:r w:rsidR="007046CC">
        <w:t xml:space="preserve"> od dana </w:t>
      </w:r>
      <w:r w:rsidR="00EC666E">
        <w:t>15</w:t>
      </w:r>
      <w:r w:rsidR="007046CC">
        <w:t xml:space="preserve">. </w:t>
      </w:r>
      <w:r w:rsidR="009B2061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EC666E">
        <w:t>15</w:t>
      </w:r>
      <w:r w:rsidR="003038A0">
        <w:t xml:space="preserve">. </w:t>
      </w:r>
      <w:r w:rsidR="009B2061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874F6C">
        <w:t>2</w:t>
      </w:r>
      <w:r w:rsidR="008662B9">
        <w:t>5</w:t>
      </w:r>
      <w:r>
        <w:t xml:space="preserve">. </w:t>
      </w:r>
      <w:r w:rsidR="00874F6C">
        <w:t>siječnja</w:t>
      </w:r>
      <w:r w:rsidR="00A4361C">
        <w:t xml:space="preserve"> 201</w:t>
      </w:r>
      <w:r w:rsidR="00874F6C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</w:t>
      </w:r>
      <w:r w:rsidR="00874F6C">
        <w:t xml:space="preserve">prije i </w:t>
      </w:r>
      <w:r>
        <w:t>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B82" w:rsidP="00EB4DE6" w:rsidR="00015B82">
      <w:r>
        <w:separator/>
      </w:r>
    </w:p>
  </w:endnote>
  <w:endnote w:id="0" w:type="continuationSeparator">
    <w:p w:rsidRDefault="00015B82" w:rsidP="00EB4DE6" w:rsidR="00015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B82" w:rsidP="00EB4DE6" w:rsidR="00015B82">
      <w:r>
        <w:separator/>
      </w:r>
    </w:p>
  </w:footnote>
  <w:footnote w:id="0" w:type="continuationSeparator">
    <w:p w:rsidRDefault="00015B82" w:rsidP="00EB4DE6" w:rsidR="00015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75631">
      <w:rPr>
        <w:noProof/>
      </w:rPr>
      <w:t>2</w:t>
    </w:r>
    <w:r>
      <w:fldChar w:fldCharType="end"/>
    </w:r>
    <w:r>
      <w:t xml:space="preserve">                            </w:t>
    </w:r>
    <w:r w:rsidR="009B2061">
      <w:t xml:space="preserve">                     </w:t>
    </w:r>
    <w:r w:rsidR="00B73BD2">
      <w:t xml:space="preserve"> 9 St-</w:t>
    </w:r>
    <w:r w:rsidR="00EC666E">
      <w:t>1</w:t>
    </w:r>
    <w:r w:rsidR="00BC7AB0">
      <w:t>84</w:t>
    </w:r>
    <w:r w:rsidR="009B2061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15B82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E3368"/>
    <w:rsid w:val="001F5F1A"/>
    <w:rsid w:val="00213E23"/>
    <w:rsid w:val="00221738"/>
    <w:rsid w:val="002365AC"/>
    <w:rsid w:val="00245AAE"/>
    <w:rsid w:val="00270605"/>
    <w:rsid w:val="00274913"/>
    <w:rsid w:val="002A3D3A"/>
    <w:rsid w:val="002A577B"/>
    <w:rsid w:val="002B4B1E"/>
    <w:rsid w:val="003038A0"/>
    <w:rsid w:val="00347B56"/>
    <w:rsid w:val="00353ACD"/>
    <w:rsid w:val="004052EA"/>
    <w:rsid w:val="004862C5"/>
    <w:rsid w:val="004D127C"/>
    <w:rsid w:val="004D1A15"/>
    <w:rsid w:val="004E0233"/>
    <w:rsid w:val="004E12B4"/>
    <w:rsid w:val="00512737"/>
    <w:rsid w:val="00527C04"/>
    <w:rsid w:val="00564B8F"/>
    <w:rsid w:val="00575BD4"/>
    <w:rsid w:val="005944A7"/>
    <w:rsid w:val="005A65D7"/>
    <w:rsid w:val="005D784B"/>
    <w:rsid w:val="005E392A"/>
    <w:rsid w:val="00622FBC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62B9"/>
    <w:rsid w:val="00867989"/>
    <w:rsid w:val="00874F6C"/>
    <w:rsid w:val="008B03EF"/>
    <w:rsid w:val="008B163C"/>
    <w:rsid w:val="008B205A"/>
    <w:rsid w:val="00917001"/>
    <w:rsid w:val="009229A6"/>
    <w:rsid w:val="00991B49"/>
    <w:rsid w:val="009B2061"/>
    <w:rsid w:val="009D1154"/>
    <w:rsid w:val="009D6110"/>
    <w:rsid w:val="009E7DCD"/>
    <w:rsid w:val="009F4ED6"/>
    <w:rsid w:val="00A05719"/>
    <w:rsid w:val="00A30D2E"/>
    <w:rsid w:val="00A4361C"/>
    <w:rsid w:val="00A639EC"/>
    <w:rsid w:val="00A75631"/>
    <w:rsid w:val="00AC5066"/>
    <w:rsid w:val="00AE6B36"/>
    <w:rsid w:val="00B73BD2"/>
    <w:rsid w:val="00BC7AB0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DB7BC7"/>
    <w:rsid w:val="00DE690F"/>
    <w:rsid w:val="00E04CB1"/>
    <w:rsid w:val="00E113E9"/>
    <w:rsid w:val="00E1175B"/>
    <w:rsid w:val="00E83EE3"/>
    <w:rsid w:val="00E842E6"/>
    <w:rsid w:val="00EB4DE6"/>
    <w:rsid w:val="00EC15DD"/>
    <w:rsid w:val="00EC666E"/>
    <w:rsid w:val="00ED18F7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19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RAKIJA j.d.o.o. za ugostiteljstvo</izvorni_sadrzaj>
    <derivirana_varijabla naziv="DomainObject.Predmet.ProtustrankaFormated_1">  RAKIJA j.d.o.o. za ugostiteljstvo</derivirana_varijabla>
  </DomainObject.Predmet.ProtustrankaFormated>
  <DomainObject.Predmet.ProtustrankaFormatedOIB>
    <izvorni_sadrzaj>  RAKIJA j.d.o.o. za ugostiteljstvo, OIB 50631296620</izvorni_sadrzaj>
    <derivirana_varijabla naziv="DomainObject.Predmet.ProtustrankaFormatedOIB_1">  RAKIJA j.d.o.o. za ugostiteljstvo, OIB 50631296620</derivirana_varijabla>
  </DomainObject.Predmet.ProtustrankaFormatedOIB>
  <DomainObject.Predmet.ProtustrankaFormatedWithAdress>
    <izvorni_sadrzaj> RAKIJA j.d.o.o. za ugostiteljstvo, Biskupa Fosca 4, 22000 Šibenik</izvorni_sadrzaj>
    <derivirana_varijabla naziv="DomainObject.Predmet.ProtustrankaFormatedWithAdress_1"> RAKIJA j.d.o.o. za ugostiteljstvo, Biskupa Fosca 4, 22000 Šibenik</derivirana_varijabla>
  </DomainObject.Predmet.ProtustrankaFormatedWithAdress>
  <DomainObject.Predmet.ProtustrankaFormatedWithAdressOIB>
    <izvorni_sadrzaj> RAKIJA j.d.o.o. za ugostiteljstvo, OIB 50631296620, Biskupa Fosca 4, 22000 Šibenik</izvorni_sadrzaj>
    <derivirana_varijabla naziv="DomainObject.Predmet.ProtustrankaFormatedWithAdressOIB_1"> RAKIJA j.d.o.o. za ugostiteljstvo, OIB 50631296620, Biskupa Fosca 4, 22000 Šibenik</derivirana_varijabla>
  </DomainObject.Predmet.ProtustrankaFormatedWithAdressOIB>
  <DomainObject.Predmet.ProtustrankaWithAdress>
    <izvorni_sadrzaj>RAKIJA j.d.o.o. za ugostiteljstvo Biskupa Fosca 4, 22000 Šibenik</izvorni_sadrzaj>
    <derivirana_varijabla naziv="DomainObject.Predmet.ProtustrankaWithAdress_1">RAKIJA j.d.o.o. za ugostiteljstvo Biskupa Fosca 4, 22000 Šibenik</derivirana_varijabla>
  </DomainObject.Predmet.ProtustrankaWithAdress>
  <DomainObject.Predmet.ProtustrankaWithAdressOIB>
    <izvorni_sadrzaj>RAKIJA j.d.o.o. za ugostiteljstvo, OIB 50631296620, Biskupa Fosca 4, 22000 Šibenik</izvorni_sadrzaj>
    <derivirana_varijabla naziv="DomainObject.Predmet.ProtustrankaWithAdressOIB_1">RAKIJA j.d.o.o. za ugostiteljstvo, OIB 50631296620, Biskupa Fosca 4, 22000 Šibenik</derivirana_varijabla>
  </DomainObject.Predmet.ProtustrankaWithAdressOIB>
  <DomainObject.Predmet.ProtustrankaNazivFormated>
    <izvorni_sadrzaj>RAKIJA j.d.o.o. za ugostiteljstvo</izvorni_sadrzaj>
    <derivirana_varijabla naziv="DomainObject.Predmet.ProtustrankaNazivFormated_1">RAKIJA j.d.o.o. za ugostiteljstvo</derivirana_varijabla>
  </DomainObject.Predmet.ProtustrankaNazivFormated>
  <DomainObject.Predmet.ProtustrankaNazivFormatedOIB>
    <izvorni_sadrzaj>RAKIJA j.d.o.o. za ugostiteljstvo, OIB 50631296620</izvorni_sadrzaj>
    <derivirana_varijabla naziv="DomainObject.Predmet.ProtustrankaNazivFormatedOIB_1">RAKIJA j.d.o.o. za ugostiteljstvo, OIB 50631296620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Marune 1, 22000 Šibenik</izvorni_sadrzaj>
    <derivirana_varijabla naziv="DomainObject.Predmet.StrankaFormatedWithAdress_1"> FINA -  Podružnica Šibenik, Perivoj Luje Marune 1, 22000 Šibenik</derivirana_varijabla>
  </DomainObject.Predmet.StrankaFormatedWithAdress>
  <DomainObject.Predmet.StrankaFormatedWithAdressOIB>
    <izvorni_sadrzaj> FINA -  Podružnica Šibenik, OIB 85821130368, Perivoj Luje Marune 1, 22000 Šibenik</izvorni_sadrzaj>
    <derivirana_varijabla naziv="DomainObject.Predmet.StrankaFormatedWithAdressOIB_1"> FINA -  Podružnica Šibenik, OIB 85821130368, Perivoj Luje Marune 1, 22000 Šibenik</derivirana_varijabla>
  </DomainObject.Predmet.StrankaFormatedWithAdressOIB>
  <DomainObject.Predmet.StrankaWithAdress>
    <izvorni_sadrzaj>FINA -  Podružnica Šibenik Perivoj Luje Marune 1,22000 Šibenik</izvorni_sadrzaj>
    <derivirana_varijabla naziv="DomainObject.Predmet.StrankaWithAdress_1">FINA -  Podružnica Šibenik Perivoj Luje Marune 1,22000 Šibenik</derivirana_varijabla>
  </DomainObject.Predmet.StrankaWithAdress>
  <DomainObject.Predmet.StrankaWithAdressOIB>
    <izvorni_sadrzaj>FINA -  Podružnica Šibenik, OIB 85821130368, Perivoj Luje Marune 1,22000 Šibenik</izvorni_sadrzaj>
    <derivirana_varijabla naziv="DomainObject.Predmet.StrankaWithAdressOIB_1">FINA -  Podružnica Šibenik, OIB 85821130368, Perivoj Luje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Marune 1, 22000 Šibenik</item>
    </izvorni_sadrzaj>
    <derivirana_varijabla naziv="DomainObject.Predmet.StrankaListFormatedWithAdress_1">
      <item>FINA -  Podružnica Šibenik, Perivoj Luje Marune 1, 22000 Šibenik</item>
    </derivirana_varijabla>
  </DomainObject.Predmet.StrankaListFormatedWithAdress>
  <DomainObject.Predmet.StrankaListFormatedWithAdressOIB>
    <izvorni_sadrzaj>
      <item>FINA -  Podružnica Šibenik, OIB 85821130368, Perivoj Luje Marune 1, 22000 Šibenik</item>
    </izvorni_sadrzaj>
    <derivirana_varijabla naziv="DomainObject.Predmet.StrankaListFormatedWithAdressOIB_1">
      <item>FINA -  Podružnica Šibenik, OIB 85821130368, Perivoj Luje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RAKIJA j.d.o.o. za ugostiteljstvo</item>
    </izvorni_sadrzaj>
    <derivirana_varijabla naziv="DomainObject.Predmet.ProtuStrankaListFormated_1">
      <item>RAKIJA j.d.o.o. za ugostiteljstvo</item>
    </derivirana_varijabla>
  </DomainObject.Predmet.ProtuStrankaListFormated>
  <DomainObject.Predmet.ProtuStrankaListFormatedOIB>
    <izvorni_sadrzaj>
      <item>RAKIJA j.d.o.o. za ugostiteljstvo, OIB 50631296620</item>
    </izvorni_sadrzaj>
    <derivirana_varijabla naziv="DomainObject.Predmet.ProtuStrankaListFormatedOIB_1">
      <item>RAKIJA j.d.o.o. za ugostiteljstvo, OIB 50631296620</item>
    </derivirana_varijabla>
  </DomainObject.Predmet.ProtuStrankaListFormatedOIB>
  <DomainObject.Predmet.ProtuStrankaListFormatedWithAdress>
    <izvorni_sadrzaj>
      <item>RAKIJA j.d.o.o. za ugostiteljstvo, Biskupa Fosca 4, 22000 Šibenik</item>
    </izvorni_sadrzaj>
    <derivirana_varijabla naziv="DomainObject.Predmet.ProtuStrankaListFormatedWithAdress_1">
      <item>RAKIJA j.d.o.o. za ugostiteljstvo, Biskupa Fosca 4, 22000 Šibenik</item>
    </derivirana_varijabla>
  </DomainObject.Predmet.ProtuStrankaListFormatedWithAdress>
  <DomainObject.Predmet.ProtuStrankaListFormatedWithAdressOIB>
    <izvorni_sadrzaj>
      <item>RAKIJA j.d.o.o. za ugostiteljstvo, OIB 50631296620, Biskupa Fosca 4, 22000 Šibenik</item>
    </izvorni_sadrzaj>
    <derivirana_varijabla naziv="DomainObject.Predmet.ProtuStrankaListFormatedWithAdressOIB_1">
      <item>RAKIJA j.d.o.o. za ugostiteljstvo, OIB 50631296620, Biskupa Fosca 4, 22000 Šibenik</item>
    </derivirana_varijabla>
  </DomainObject.Predmet.ProtuStrankaListFormatedWithAdressOIB>
  <DomainObject.Predmet.ProtuStrankaListNazivFormated>
    <izvorni_sadrzaj>
      <item>RAKIJA j.d.o.o. za ugostiteljstvo</item>
    </izvorni_sadrzaj>
    <derivirana_varijabla naziv="DomainObject.Predmet.ProtuStrankaListNazivFormated_1">
      <item>RAKIJA j.d.o.o. za ugostiteljstvo</item>
    </derivirana_varijabla>
  </DomainObject.Predmet.ProtuStrankaListNazivFormated>
  <DomainObject.Predmet.ProtuStrankaListNazivFormatedOIB>
    <izvorni_sadrzaj>
      <item>RAKIJA j.d.o.o. za ugostiteljstvo, OIB 50631296620</item>
    </izvorni_sadrzaj>
    <derivirana_varijabla naziv="DomainObject.Predmet.ProtuStrankaListNazivFormatedOIB_1">
      <item>RAKIJA j.d.o.o. za ugostiteljstvo, OIB 50631296620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RAKIJA j.d.o.o. za ugostiteljstvo</izvorni_sadrzaj>
    <derivirana_varijabla naziv="DomainObject.Predmet.ProtustrankaIDrugi_1">RAKIJA j.d.o.o. za ugostiteljstvo</derivirana_varijabla>
  </DomainObject.Predmet.ProtustrankaIDrugi>
  <DomainObject.Predmet.StrankaIDrugiAdressOIB>
    <izvorni_sadrzaj>FINA -  Podružnica Šibenik, OIB 85821130368, Perivoj Luje Marune 1, 22000 Šibenik</izvorni_sadrzaj>
    <derivirana_varijabla naziv="DomainObject.Predmet.StrankaIDrugiAdressOIB_1">FINA -  Podružnica Šibenik, OIB 85821130368, Perivoj Luje Marune 1, 22000 Šibenik</derivirana_varijabla>
  </DomainObject.Predmet.StrankaIDrugiAdressOIB>
  <DomainObject.Predmet.ProtustrankaIDrugiAdressOIB>
    <izvorni_sadrzaj>RAKIJA j.d.o.o. za ugostiteljstvo, OIB 50631296620, Biskupa Fosca 4, 22000 Šibenik</izvorni_sadrzaj>
    <derivirana_varijabla naziv="DomainObject.Predmet.ProtustrankaIDrugiAdressOIB_1">RAKIJA j.d.o.o. za ugostiteljstvo, OIB 50631296620, Biskupa Fosca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RAKIJA j.d.o.o. za ugostiteljstvo</item>
    </izvorni_sadrzaj>
    <derivirana_varijabla naziv="DomainObject.Predmet.SudioniciListNaziv_1">
      <item>FINA -  Podružnica Šibenik</item>
      <item>RAKIJA j.d.o.o. za ugostiteljstvo</item>
    </derivirana_varijabla>
  </DomainObject.Predmet.SudioniciListNaziv>
  <DomainObject.Predmet.SudioniciListAdressOIB>
    <izvorni_sadrzaj>
      <item>FINA -  Podružnica Šibenik, OIB 85821130368, Perivoj Luje Marune 1,22000 Šibenik</item>
      <item>RAKIJA j.d.o.o. za ugostiteljstvo, OIB 50631296620, Biskupa Fosca 4,22000 Šibenik</item>
    </izvorni_sadrzaj>
    <derivirana_varijabla naziv="DomainObject.Predmet.SudioniciListAdressOIB_1">
      <item>FINA -  Podružnica Šibenik, OIB 85821130368, Perivoj Luje Marune 1,22000 Šibenik</item>
      <item>RAKIJA j.d.o.o. za ugostiteljstvo, OIB 50631296620, Biskupa Fosca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50631296620</item>
    </izvorni_sadrzaj>
    <derivirana_varijabla naziv="DomainObject.Predmet.SudioniciListNazivOIB_1">
      <item>, OIB 85821130368</item>
      <item>, OIB 50631296620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24088-8519-409D-8F68-547C2056C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533</properties:Words>
  <properties:Characters>2966</properties:Characters>
  <properties:Lines>94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2016-04-08T08:23:00Z</dcterms:created>
  <dc:creator>mgulin1</dc:creator>
  <cp:lastModifiedBy>Terezija Goreta</cp:lastModifiedBy>
  <cp:lastPrinted>2017-01-24T13:51:00Z</cp:lastPrinted>
  <dcterms:modified xmlns:xsi="http://www.w3.org/2001/XMLSchema-instance" xsi:type="dcterms:W3CDTF">2017-01-25T10:21:00Z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