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36f2" w14:paraId="b2836f2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02336F">
        <w:t>957/18-6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02336F">
        <w:rPr>
          <w:b/>
        </w:rPr>
        <w:t xml:space="preserve">ĐUKIN KOTLIĆ j.d.o.o. </w:t>
      </w:r>
      <w:proofErr w:type="spellStart"/>
      <w:r w:rsidR="0002336F">
        <w:rPr>
          <w:b/>
        </w:rPr>
        <w:t>Jarmina</w:t>
      </w:r>
      <w:proofErr w:type="spellEnd"/>
      <w:r w:rsidR="0002336F">
        <w:rPr>
          <w:b/>
        </w:rPr>
        <w:t>, Vinkovačka 6, OIB: 81166941806, MBS: 030186961</w:t>
      </w:r>
      <w:r w:rsidR="006139EC">
        <w:t xml:space="preserve">, </w:t>
      </w:r>
      <w:r w:rsidR="003B4C28">
        <w:t xml:space="preserve">dana </w:t>
      </w:r>
      <w:r w:rsidR="0002336F">
        <w:t>4. listopada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02336F">
        <w:rPr>
          <w:b/>
        </w:rPr>
        <w:t xml:space="preserve">ĐUKIN KOTLIĆ j.d.o.o. </w:t>
      </w:r>
      <w:proofErr w:type="spellStart"/>
      <w:r w:rsidR="0002336F">
        <w:rPr>
          <w:b/>
        </w:rPr>
        <w:t>Jarmina</w:t>
      </w:r>
      <w:proofErr w:type="spellEnd"/>
      <w:r w:rsidR="0002336F">
        <w:rPr>
          <w:b/>
        </w:rPr>
        <w:t xml:space="preserve">, Vinkovačka 6, OIB: 81166941806, MBS: 030186961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02336F">
        <w:rPr>
          <w:b/>
        </w:rPr>
        <w:t>957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2336F">
        <w:t>27. lipnja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02336F">
        <w:rPr>
          <w:b/>
        </w:rPr>
        <w:t xml:space="preserve">ĐUKIN KOTLIĆ j.d.o.o. </w:t>
      </w:r>
      <w:proofErr w:type="spellStart"/>
      <w:r w:rsidR="0002336F">
        <w:rPr>
          <w:b/>
        </w:rPr>
        <w:t>Jarmina</w:t>
      </w:r>
      <w:proofErr w:type="spellEnd"/>
      <w:r w:rsidR="0002336F">
        <w:rPr>
          <w:b/>
        </w:rPr>
        <w:t xml:space="preserve">, Vinkovačka 6, OIB: 81166941806, MBS: 030186961 </w:t>
      </w:r>
      <w:r w:rsidR="005C0847">
        <w:t xml:space="preserve">navodeći da dužnik na dan </w:t>
      </w:r>
      <w:r w:rsidR="0002336F">
        <w:t>22.6</w:t>
      </w:r>
      <w:r w:rsidR="006B33C7">
        <w:t>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02336F">
        <w:t>15.248,56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02336F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02336F" w:rsidP="0002336F" w:rsidR="0002336F">
      <w:pPr>
        <w:jc w:val="right"/>
      </w:pPr>
      <w:r>
        <w:lastRenderedPageBreak/>
        <w:t>Broj: 6 St-957/18-6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02336F">
        <w:t>957/18-3 od 2. srpnja</w:t>
      </w:r>
      <w:r w:rsidR="006B33C7">
        <w:t xml:space="preserve"> 2018.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02336F" w:rsidP="005C0847" w:rsidR="00512D34">
      <w:pPr>
        <w:ind w:firstLine="720"/>
        <w:jc w:val="both"/>
      </w:pPr>
      <w:r>
        <w:t>Uz podnesak od</w:t>
      </w:r>
      <w:r w:rsidR="004A55FB">
        <w:t xml:space="preserve"> </w:t>
      </w:r>
      <w:r>
        <w:t>10. rujna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proofErr w:type="spellStart"/>
      <w:r>
        <w:t>prokazni</w:t>
      </w:r>
      <w:proofErr w:type="spellEnd"/>
      <w:r>
        <w:t xml:space="preserve"> popis imovine od 10.7.2018. g. </w:t>
      </w:r>
      <w:r w:rsidR="006B33C7">
        <w:t xml:space="preserve">ovjerovljen kod javnog bilježnika </w:t>
      </w:r>
      <w:r>
        <w:t xml:space="preserve">Alen </w:t>
      </w:r>
      <w:proofErr w:type="spellStart"/>
      <w:r>
        <w:t>Vajcl</w:t>
      </w:r>
      <w:proofErr w:type="spellEnd"/>
      <w:r>
        <w:t xml:space="preserve"> iz Vinkovaca</w:t>
      </w:r>
      <w:r w:rsidR="006B33C7">
        <w:t xml:space="preserve"> OV-</w:t>
      </w:r>
      <w:r>
        <w:t>3862/18 od 10.7.2018. g.</w:t>
      </w:r>
      <w:r w:rsidR="006B33C7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02336F">
        <w:t>27.6.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02336F">
        <w:t>15.248,56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2336F">
        <w:t>4. listopada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2336F">
        <w:t>24</w:t>
      </w:r>
      <w:r w:rsidR="006B33C7">
        <w:t>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41A" w:rsidR="0073641A">
      <w:r>
        <w:separator/>
      </w:r>
    </w:p>
  </w:endnote>
  <w:endnote w:id="0" w:type="continuationSeparator">
    <w:p w:rsidRDefault="0073641A" w:rsidR="00736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41A" w:rsidR="0073641A">
      <w:r>
        <w:separator/>
      </w:r>
    </w:p>
  </w:footnote>
  <w:footnote w:id="0" w:type="continuationSeparator">
    <w:p w:rsidRDefault="0073641A" w:rsidR="00736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573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3641A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573C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57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5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57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5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ĐUKIN KOTLIĆ j.d.o.o. za ugostiteljske djelatnosti</izvorni_sadrzaj>
    <derivirana_varijabla naziv="DomainObject.Predmet.ProtustrankaFormated_1">  ĐUKIN KOTLIĆ j.d.o.o. za ugostiteljske djelatnosti</derivirana_varijabla>
  </DomainObject.Predmet.ProtustrankaFormated>
  <DomainObject.Predmet.ProtustrankaFormatedOIB>
    <izvorni_sadrzaj>  ĐUKIN KOTLIĆ j.d.o.o. za ugostiteljske djelatnosti, OIB 81166941806</izvorni_sadrzaj>
    <derivirana_varijabla naziv="DomainObject.Predmet.ProtustrankaFormatedOIB_1">  ĐUKIN KOTLIĆ j.d.o.o. za ugostiteljske djelatnosti, OIB 81166941806</derivirana_varijabla>
  </DomainObject.Predmet.ProtustrankaFormatedOIB>
  <DomainObject.Predmet.ProtustrankaFormatedWithAdress>
    <izvorni_sadrzaj> ĐUKIN KOTLIĆ j.d.o.o. za ugostiteljske djelatnosti, Vinkovačka 6, 32280 Jarmina</izvorni_sadrzaj>
    <derivirana_varijabla naziv="DomainObject.Predmet.ProtustrankaFormatedWithAdress_1"> ĐUKIN KOTLIĆ j.d.o.o. za ugostiteljske djelatnosti, Vinkovačka 6, 32280 Jarmina</derivirana_varijabla>
  </DomainObject.Predmet.ProtustrankaFormatedWithAdress>
  <DomainObject.Predmet.ProtustrankaFormatedWithAdressOIB>
    <izvorni_sadrzaj> ĐUKIN KOTLIĆ j.d.o.o. za ugostiteljske djelatnosti, OIB 81166941806, Vinkovačka 6, 32280 Jarmina</izvorni_sadrzaj>
    <derivirana_varijabla naziv="DomainObject.Predmet.ProtustrankaFormatedWithAdressOIB_1"> ĐUKIN KOTLIĆ j.d.o.o. za ugostiteljske djelatnosti, OIB 81166941806, Vinkovačka 6, 32280 Jarmina</derivirana_varijabla>
  </DomainObject.Predmet.ProtustrankaFormatedWithAdressOIB>
  <DomainObject.Predmet.ProtustrankaWithAdress>
    <izvorni_sadrzaj>ĐUKIN KOTLIĆ j.d.o.o. za ugostiteljske djelatnosti Vinkovačka 6, 32280 Jarmina</izvorni_sadrzaj>
    <derivirana_varijabla naziv="DomainObject.Predmet.ProtustrankaWithAdress_1">ĐUKIN KOTLIĆ j.d.o.o. za ugostiteljske djelatnosti Vinkovačka 6, 32280 Jarmina</derivirana_varijabla>
  </DomainObject.Predmet.ProtustrankaWithAdress>
  <DomainObject.Predmet.ProtustrankaWithAdressOIB>
    <izvorni_sadrzaj>ĐUKIN KOTLIĆ j.d.o.o. za ugostiteljske djelatnosti, OIB 81166941806, Vinkovačka 6, 32280 Jarmina</izvorni_sadrzaj>
    <derivirana_varijabla naziv="DomainObject.Predmet.ProtustrankaWithAdressOIB_1">ĐUKIN KOTLIĆ j.d.o.o. za ugostiteljske djelatnosti, OIB 81166941806, Vinkovačka 6, 32280 Jarmina</derivirana_varijabla>
  </DomainObject.Predmet.ProtustrankaWithAdressOIB>
  <DomainObject.Predmet.ProtustrankaNazivFormated>
    <izvorni_sadrzaj>ĐUKIN KOTLIĆ j.d.o.o. za ugostiteljske djelatnosti</izvorni_sadrzaj>
    <derivirana_varijabla naziv="DomainObject.Predmet.ProtustrankaNazivFormated_1">ĐUKIN KOTLIĆ j.d.o.o. za ugostiteljske djelatnosti</derivirana_varijabla>
  </DomainObject.Predmet.ProtustrankaNazivFormated>
  <DomainObject.Predmet.ProtustrankaNazivFormatedOIB>
    <izvorni_sadrzaj>ĐUKIN KOTLIĆ j.d.o.o. za ugostiteljske djelatnosti, OIB 81166941806</izvorni_sadrzaj>
    <derivirana_varijabla naziv="DomainObject.Predmet.ProtustrankaNazivFormatedOIB_1">ĐUKIN KOTLIĆ j.d.o.o. za ugostiteljske djelatnosti, OIB 81166941806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ĐUKIN KOTLIĆ j.d.o.o. za ugostiteljske djelatnosti</item>
    </izvorni_sadrzaj>
    <derivirana_varijabla naziv="DomainObject.Predmet.ProtuStrankaListFormated_1">
      <item>ĐUKIN KOTLIĆ j.d.o.o. za ugostiteljske djelatnosti</item>
    </derivirana_varijabla>
  </DomainObject.Predmet.ProtuStrankaListFormated>
  <DomainObject.Predmet.ProtuStrankaListFormatedOIB>
    <izvorni_sadrzaj>
      <item>ĐUKIN KOTLIĆ j.d.o.o. za ugostiteljske djelatnosti, OIB 81166941806</item>
    </izvorni_sadrzaj>
    <derivirana_varijabla naziv="DomainObject.Predmet.ProtuStrankaListFormatedOIB_1">
      <item>ĐUKIN KOTLIĆ j.d.o.o. za ugostiteljske djelatnosti, OIB 81166941806</item>
    </derivirana_varijabla>
  </DomainObject.Predmet.ProtuStrankaListFormatedOIB>
  <DomainObject.Predmet.ProtuStrankaListFormatedWithAdress>
    <izvorni_sadrzaj>
      <item>ĐUKIN KOTLIĆ j.d.o.o. za ugostiteljske djelatnosti, Vinkovačka 6, 32280 Jarmina</item>
    </izvorni_sadrzaj>
    <derivirana_varijabla naziv="DomainObject.Predmet.ProtuStrankaListFormatedWithAdress_1">
      <item>ĐUKIN KOTLIĆ j.d.o.o. za ugostiteljske djelatnosti, Vinkovačka 6, 32280 Jarmina</item>
    </derivirana_varijabla>
  </DomainObject.Predmet.ProtuStrankaListFormatedWithAdress>
  <DomainObject.Predmet.ProtuStrankaListFormatedWithAdressOIB>
    <izvorni_sadrzaj>
      <item>ĐUKIN KOTLIĆ j.d.o.o. za ugostiteljske djelatnosti, OIB 81166941806, Vinkovačka 6, 32280 Jarmina</item>
    </izvorni_sadrzaj>
    <derivirana_varijabla naziv="DomainObject.Predmet.ProtuStrankaListFormatedWithAdressOIB_1">
      <item>ĐUKIN KOTLIĆ j.d.o.o. za ugostiteljske djelatnosti, OIB 81166941806, Vinkovačka 6, 32280 Jarmina</item>
    </derivirana_varijabla>
  </DomainObject.Predmet.ProtuStrankaListFormatedWithAdressOIB>
  <DomainObject.Predmet.ProtuStrankaListNazivFormated>
    <izvorni_sadrzaj>
      <item>ĐUKIN KOTLIĆ j.d.o.o. za ugostiteljske djelatnosti</item>
    </izvorni_sadrzaj>
    <derivirana_varijabla naziv="DomainObject.Predmet.ProtuStrankaListNazivFormated_1">
      <item>ĐUKIN KOTLIĆ j.d.o.o. za ugostiteljske djelatnosti</item>
    </derivirana_varijabla>
  </DomainObject.Predmet.ProtuStrankaListNazivFormated>
  <DomainObject.Predmet.ProtuStrankaListNazivFormatedOIB>
    <izvorni_sadrzaj>
      <item>ĐUKIN KOTLIĆ j.d.o.o. za ugostiteljske djelatnosti, OIB 81166941806</item>
    </izvorni_sadrzaj>
    <derivirana_varijabla naziv="DomainObject.Predmet.ProtuStrankaListNazivFormatedOIB_1">
      <item>ĐUKIN KOTLIĆ j.d.o.o. za ugostiteljske djelatnosti, OIB 81166941806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ĐUKIN KOTLIĆ j.d.o.o. za ugostiteljske djelatnosti</izvorni_sadrzaj>
    <derivirana_varijabla naziv="DomainObject.Predmet.ProtustrankaIDrugi_1">ĐUKIN KOTLIĆ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ĐUKIN KOTLIĆ j.d.o.o. za ugostiteljske djelatnosti, OIB 81166941806, Vinkovačka 6, 32280 Jarmina</izvorni_sadrzaj>
    <derivirana_varijabla naziv="DomainObject.Predmet.ProtustrankaIDrugiAdressOIB_1">ĐUKIN KOTLIĆ j.d.o.o. za ugostiteljske djelatnosti, OIB 81166941806, Vinkovačka 6,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ĐUKIN KOTLIĆ j.d.o.o. za ugostiteljske djelatnosti</item>
    </izvorni_sadrzaj>
    <derivirana_varijabla naziv="DomainObject.Predmet.SudioniciListNaziv_1">
      <item>FINA RC OSIJEK</item>
      <item>ĐUKIN KOTLIĆ j.d.o.o. za ugostiteljske djelatnosti</item>
    </derivirana_varijabla>
  </DomainObject.Predmet.SudioniciListNaziv>
  <DomainObject.Predmet.SudioniciListAdressOIB>
    <izvorni_sadrzaj>
      <item>FINA RC OSIJEK, OIB 85821130368</item>
      <item>ĐUKIN KOTLIĆ j.d.o.o. za ugostiteljske djelatnosti, OIB 81166941806, Vinkovačka 6,32280 Jarmina</item>
    </izvorni_sadrzaj>
    <derivirana_varijabla naziv="DomainObject.Predmet.SudioniciListAdressOIB_1">
      <item>FINA RC OSIJEK, OIB 85821130368</item>
      <item>ĐUKIN KOTLIĆ j.d.o.o. za ugostiteljske djelatnosti, OIB 81166941806, Vinkovačka 6,32280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81166941806</item>
    </izvorni_sadrzaj>
    <derivirana_varijabla naziv="DomainObject.Predmet.SudioniciListNazivOIB_1">
      <item>, OIB 85821130368</item>
      <item>, OIB 81166941806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13521-BC1E-4254-8FBE-8118719B0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562</properties:Words>
  <properties:Characters>2889</properties:Characters>
  <properties:Lines>104</properties:Lines>
  <properties:Paragraphs>24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2018-10-04T06:56:00Z</cp:lastPrinted>
  <dcterms:modified xmlns:xsi="http://www.w3.org/2001/XMLSchema-instance" xsi:type="dcterms:W3CDTF">2018-10-04T06:57:00Z</dcterms:modified>
  <cp:revision>24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